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638d" w14:paraId="4c2638d" w:rsidRDefault="00DD1104" w:rsidP="00DD1104" w:rsidR="00DD1104" w:rsidRPr="00DD110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D1104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104" w:rsidR="00DD1104" w:rsidRPr="00DD1104">
      <w:pPr>
        <w:rPr>
          <w:rFonts w:hAnsi="Times New Roman" w:ascii="Times New Roman"/>
        </w:rPr>
      </w:pPr>
      <w:r w:rsidRPr="00DD1104">
        <w:rPr>
          <w:rFonts w:hAnsi="Times New Roman" w:ascii="Times New Roman"/>
        </w:rPr>
        <w:t>REPUBLIKA HRVATSKA</w:t>
      </w:r>
    </w:p>
    <w:p w:rsidRDefault="00DD1104" w:rsidR="00DD1104" w:rsidRPr="00DD1104">
      <w:pPr>
        <w:rPr>
          <w:rFonts w:hAnsi="Times New Roman" w:ascii="Times New Roman"/>
        </w:rPr>
      </w:pPr>
      <w:r w:rsidRPr="00DD1104">
        <w:rPr>
          <w:rFonts w:hAnsi="Times New Roman" w:ascii="Times New Roman"/>
        </w:rPr>
        <w:t>TRGOVAČKI SUD U ZAGREBU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</w:rPr>
        <w:t>Zagreb, Amruševa 2/II</w:t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</w:r>
      <w:r w:rsidRPr="00DD1104">
        <w:rPr>
          <w:rFonts w:hAnsi="Times New Roman" w:ascii="Times New Roman"/>
          <w:szCs w:val="24"/>
          <w:lang w:val="hr-HR"/>
        </w:rPr>
        <w:tab/>
        <w:t>7 St-</w:t>
      </w:r>
      <w:r w:rsidR="00744422">
        <w:rPr>
          <w:rFonts w:hAnsi="Times New Roman" w:ascii="Times New Roman"/>
          <w:szCs w:val="24"/>
          <w:lang w:val="hr-HR"/>
        </w:rPr>
        <w:t>717/15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Z A K L J U Č A K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Trgovački s</w:t>
      </w:r>
      <w:r>
        <w:rPr>
          <w:rFonts w:hAnsi="Times New Roman" w:ascii="Times New Roman"/>
          <w:szCs w:val="24"/>
          <w:lang w:val="hr-HR"/>
        </w:rPr>
        <w:t>ud u Zagrebu po sucu pojedincu Vesni Malenica kao stečajnom sucu</w:t>
      </w:r>
      <w:r w:rsidRPr="00DD110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 prijedlogu predlagatelja Financijska agencija, RC Zagreb, Podružnica Zagreb, Trg svibanjskih žrtava 1995. 1, Zagreb, radi prijedloga za pokretanje skraćenog stečajnog postupka nad dužnik</w:t>
      </w:r>
      <w:r w:rsidR="00EC63AC">
        <w:rPr>
          <w:rFonts w:hAnsi="Times New Roman" w:ascii="Times New Roman"/>
          <w:szCs w:val="24"/>
          <w:lang w:val="hr-HR"/>
        </w:rPr>
        <w:t>om JUPI-AC d. o. o., Zagreb, Bog</w:t>
      </w:r>
      <w:r>
        <w:rPr>
          <w:rFonts w:hAnsi="Times New Roman" w:ascii="Times New Roman"/>
          <w:szCs w:val="24"/>
          <w:lang w:val="hr-HR"/>
        </w:rPr>
        <w:t>išićeva 6, OIB 84869052082, 24. rujna 2015.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z a k l</w:t>
      </w:r>
      <w:r w:rsidR="0049191F">
        <w:rPr>
          <w:rFonts w:hAnsi="Times New Roman" w:ascii="Times New Roman"/>
          <w:szCs w:val="24"/>
          <w:lang w:val="hr-HR"/>
        </w:rPr>
        <w:t xml:space="preserve"> </w:t>
      </w:r>
      <w:r w:rsidRPr="00DD1104">
        <w:rPr>
          <w:rFonts w:hAnsi="Times New Roman" w:ascii="Times New Roman"/>
          <w:szCs w:val="24"/>
          <w:lang w:val="hr-HR"/>
        </w:rPr>
        <w:t>j u č i o    je</w:t>
      </w:r>
    </w:p>
    <w:p w:rsidRDefault="00DD1104" w:rsidP="00DD1104" w:rsidR="00DD1104" w:rsidRPr="00DD1104">
      <w:pPr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DD11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Pr="00DD1104">
        <w:rPr>
          <w:rFonts w:hAnsi="Times New Roman" w:ascii="Times New Roman"/>
          <w:szCs w:val="24"/>
          <w:lang w:val="hr-HR"/>
        </w:rPr>
        <w:t xml:space="preserve">Podnositelju zahtjeva za otvaranje </w:t>
      </w:r>
      <w:r w:rsidR="00D25E35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DD1104">
        <w:rPr>
          <w:rFonts w:hAnsi="Times New Roman" w:ascii="Times New Roman"/>
          <w:szCs w:val="24"/>
          <w:lang w:val="hr-HR"/>
        </w:rPr>
        <w:t xml:space="preserve">vraća </w:t>
      </w:r>
      <w:r w:rsidR="00D25E35">
        <w:rPr>
          <w:rFonts w:hAnsi="Times New Roman" w:ascii="Times New Roman"/>
          <w:szCs w:val="24"/>
          <w:lang w:val="hr-HR"/>
        </w:rPr>
        <w:t xml:space="preserve">se </w:t>
      </w:r>
      <w:r w:rsidRPr="00DD1104">
        <w:rPr>
          <w:rFonts w:hAnsi="Times New Roman" w:ascii="Times New Roman"/>
          <w:szCs w:val="24"/>
          <w:lang w:val="hr-HR"/>
        </w:rPr>
        <w:t xml:space="preserve">zahtjev za pokretanje skraćenog stečajnog postupka nad dužnikom </w:t>
      </w:r>
      <w:r w:rsidR="00EC63AC">
        <w:rPr>
          <w:rFonts w:hAnsi="Times New Roman" w:ascii="Times New Roman"/>
          <w:szCs w:val="24"/>
          <w:lang w:val="hr-HR"/>
        </w:rPr>
        <w:t>JUPI-AC d. o. o., Zagreb, Bog</w:t>
      </w:r>
      <w:r w:rsidR="00D25E35">
        <w:rPr>
          <w:rFonts w:hAnsi="Times New Roman" w:ascii="Times New Roman"/>
          <w:szCs w:val="24"/>
          <w:lang w:val="hr-HR"/>
        </w:rPr>
        <w:t>išićeva 6, OIB 84869052082,</w:t>
      </w:r>
      <w:r w:rsidRPr="00DD1104">
        <w:rPr>
          <w:rFonts w:hAnsi="Times New Roman" w:ascii="Times New Roman"/>
          <w:szCs w:val="24"/>
          <w:lang w:val="hr-HR"/>
        </w:rPr>
        <w:t xml:space="preserve"> te mu se nalaže da u roku osam dana od dana primitka ovog zaključka dostavi Sudu podatke o: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 xml:space="preserve">- točnom vremenu trajanja nemogućnosti naplate tražbina prema Očevidniku redoslijeda osnova za plaćanje 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- tome da li dužnik na dan podnošenja zahtjeva za otvaranje skraćenog stečajnog postupka ima zaposlenike,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 xml:space="preserve">- podatak o tome da nisu ispunjene pretpostavke za pokretanje drugog postupka radi brisanja iz sudskoga registra 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- podatke o imovini dužnika sa kojom raspolaže temeljem javnih servisa koje vodi upravo podnositelj zahtjeva Financijska agencija, kao što su Registar godišnjih financijskih izvještaja, Registar koncesija, Upisnik založnih prava, Upisnik javnobilježničkih i sudskih osiguranja te Očevidnik nekretnina i pokretnina koje se prodaju u ovršnom postupku i dr.,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- dostaviti podatke o tome tko je točno podnositelj Zahtjeva, jer se u uvodu navodi kao podnositelj zahtjeva Financijska agencija RC Zagreb, Podružnica Zagreb, a u potpisu je navedena samo Financijska agencija, koja jedina ima pravnu osobnost.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 xml:space="preserve">- dostaviti uredno potpisani zahtjev iz kojeg se vidi da je ovlaštena osoba podnositelja zahtjeva potpisala zahtjev </w:t>
      </w:r>
    </w:p>
    <w:p w:rsidRDefault="00DD1104" w:rsidP="00DD1104" w:rsid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-  treba se navesti osobni identifikacijski broj podnositelja zahtjeva.</w:t>
      </w:r>
    </w:p>
    <w:p w:rsidRDefault="00DD1104" w:rsidP="00DD1104" w:rsidR="00DD1104" w:rsidRPr="00DD11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Pr="00DD1104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57/11, 148/11 (pročišćeni tekst) i 25/13, dalje ZPP) u svezi sa čl. 10. Stečajnog zakona (NN 71/15, dalje SZ), a predlagatelj će protekom predmetnog roka trebati podnijeti novi zahtjev.</w:t>
      </w:r>
    </w:p>
    <w:p w:rsidRDefault="00DD1104" w:rsidP="00DD1104" w:rsidR="00DD1104" w:rsidRPr="00DD110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DD11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Obrazloženje</w:t>
      </w:r>
    </w:p>
    <w:p w:rsidRDefault="00DD1104" w:rsidP="00DD1104" w:rsidR="00DD1104" w:rsidRPr="00DD110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Dana 11. rujna 2015. godine Finan</w:t>
      </w:r>
      <w:r w:rsidR="00D25E35">
        <w:rPr>
          <w:rFonts w:hAnsi="Times New Roman" w:ascii="Times New Roman"/>
          <w:szCs w:val="24"/>
          <w:lang w:val="hr-HR"/>
        </w:rPr>
        <w:t xml:space="preserve">cijska agencija (dalje: FINA) </w:t>
      </w:r>
      <w:r w:rsidRPr="00DD1104">
        <w:rPr>
          <w:rFonts w:hAnsi="Times New Roman" w:ascii="Times New Roman"/>
          <w:szCs w:val="24"/>
          <w:lang w:val="hr-HR"/>
        </w:rPr>
        <w:t xml:space="preserve">podnijela </w:t>
      </w:r>
      <w:r w:rsidR="00D25E35">
        <w:rPr>
          <w:rFonts w:hAnsi="Times New Roman" w:ascii="Times New Roman"/>
          <w:szCs w:val="24"/>
          <w:lang w:val="hr-HR"/>
        </w:rPr>
        <w:t xml:space="preserve"> je </w:t>
      </w:r>
      <w:r w:rsidRPr="00DD1104">
        <w:rPr>
          <w:rFonts w:hAnsi="Times New Roman" w:ascii="Times New Roman"/>
          <w:szCs w:val="24"/>
          <w:lang w:val="hr-HR"/>
        </w:rPr>
        <w:t xml:space="preserve">podnesak pod nazivom zahtjev za provedbu skraćenog stečajnog postupka nad gore navedenom pravnom osobom, a pozivom na odredbu čl. 429. i 444. Stečajnog zakona (NN 71/15, dalje SZ), navodeći da su kod dužnika ispunjeni uvjeti iz čl. 428. SZ-a odnosno da dužnik nema </w:t>
      </w:r>
      <w:r w:rsidRPr="00DD1104">
        <w:rPr>
          <w:rFonts w:hAnsi="Times New Roman" w:ascii="Times New Roman"/>
          <w:szCs w:val="24"/>
          <w:lang w:val="hr-HR"/>
        </w:rPr>
        <w:lastRenderedPageBreak/>
        <w:t>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DD1104" w:rsidP="00DD1104" w:rsidR="00DD1104" w:rsidRPr="00DD11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Slijedom navedenog kao nužan podatak koji podnositelj Zahtjeva mora dostaviti sudu je podatak o neprekidnom razdoblju u kojem dužnik ima evidentirane neizvršene osnove za plaćanja, jer se u dostavljenom Zahtjevu samo spominje podatak o visini ukupnih tražbina, a ne i o razdoblju trajanja predmetne evidencije.</w:t>
      </w:r>
    </w:p>
    <w:p w:rsidRDefault="00DD1104" w:rsidP="00DD1104" w:rsidR="00DD1104" w:rsidRPr="00DD11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Pored prethodno navedenog, u pogledu podatka da li pravna osoba ima zaposlenih ili ne je u konkretnom slučaju relevantan dan podnošenja zahtjeva sudu, pa se poziva podnositelj zahtjeva dostaviti predmetni podatak, i to na dan podnošenja zahtjeva.</w:t>
      </w:r>
    </w:p>
    <w:p w:rsidRDefault="00DD1104" w:rsidP="00DD1104" w:rsidR="00DD1104" w:rsidRPr="00DD11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Nadalje podnositelj zahtjeva vodi Registar godišnjih financijskih izvještaja, stoga prije podnošenja zahtjeva za provođenje skraćenog stečajnog postupka treba provjeriti da li su ispunjeni uvjeti sukladno pravilima o sudskom registru za brisanje dužnika iz sudskog registra. 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Sud ističe da se temeljem čl. 429. st. 2. SZ-a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osoba, ako podnositelj prijedloga raspolaže tim podacima.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 xml:space="preserve">U zahtjevu za provedbu skraćenog stečajnog postupka je podnositelj zahtjeva samo naveo da „ne raspolaže podatcima o imovini“, no na svojim Internet stranicama je naveo: „FINA je središnje mjesto pouzdanih informacija o poslovanju </w:t>
      </w:r>
      <w:r w:rsidR="00D25E35">
        <w:rPr>
          <w:rFonts w:hAnsi="Times New Roman" w:ascii="Times New Roman"/>
          <w:szCs w:val="24"/>
          <w:lang w:val="hr-HR"/>
        </w:rPr>
        <w:t xml:space="preserve">poslovnih subjekata i o ukupnim </w:t>
      </w:r>
      <w:r w:rsidRPr="00DD1104">
        <w:rPr>
          <w:rFonts w:hAnsi="Times New Roman" w:ascii="Times New Roman"/>
          <w:szCs w:val="24"/>
          <w:lang w:val="hr-HR"/>
        </w:rPr>
        <w:t>kretanj</w:t>
      </w:r>
      <w:r w:rsidR="00D25E35">
        <w:rPr>
          <w:rFonts w:hAnsi="Times New Roman" w:ascii="Times New Roman"/>
          <w:szCs w:val="24"/>
          <w:lang w:val="hr-HR"/>
        </w:rPr>
        <w:t xml:space="preserve">ima u hrvatskome gospodarstvu.“ </w:t>
      </w:r>
      <w:r w:rsidRPr="00DD1104">
        <w:rPr>
          <w:rFonts w:hAnsi="Times New Roman" w:ascii="Times New Roman"/>
          <w:szCs w:val="24"/>
          <w:lang w:val="hr-HR"/>
        </w:rPr>
        <w:t xml:space="preserve">(izvor: </w:t>
      </w:r>
      <w:hyperlink r:id="rId9" w:history="true">
        <w:r w:rsidRPr="00D25E35">
          <w:rPr>
            <w:rStyle w:val="Hiperveza"/>
            <w:rFonts w:hAnsi="Times New Roman" w:ascii="Times New Roman"/>
            <w:color w:val="auto"/>
            <w:szCs w:val="24"/>
            <w:lang w:val="hr-HR"/>
          </w:rPr>
          <w:t>http://www.fina.hr/Default.aspx?sec=971</w:t>
        </w:r>
      </w:hyperlink>
      <w:r w:rsidRPr="00D25E35">
        <w:rPr>
          <w:rFonts w:hAnsi="Times New Roman" w:ascii="Times New Roman"/>
          <w:szCs w:val="24"/>
          <w:lang w:val="hr-HR"/>
        </w:rPr>
        <w:t>) Na ti</w:t>
      </w:r>
      <w:r w:rsidRPr="00DD1104">
        <w:rPr>
          <w:rFonts w:hAnsi="Times New Roman" w:ascii="Times New Roman"/>
          <w:szCs w:val="24"/>
          <w:lang w:val="hr-HR"/>
        </w:rPr>
        <w:t>m stranicama nudi usluge korištenja javnih servisa kao što su uvid u Registar godišnjih financijskih izvještaja, Registar koncesija - RK, Upisnik sudskih i javnobilježničkih osiguranja, dok je na drugim stranicama naveden i Upisnik založnih prava te Očevidnik nekretnina i pokretnina koje se prodaju u ovršnom postupku. Dakle, sud je utvrdio da je navod podnositelja zahtjeva o tome da ne raspolaže podatcima o imovini dužnika nisu sukladni navodima na njegovim Internet stranicama, pa je odlučeno kao u izreci kada je pozvan podnositelj zahtjeva na dopunu zahtjeva u pogledu podataka o imovini dužnika.</w:t>
      </w:r>
      <w:r w:rsidRPr="00DD1104">
        <w:rPr>
          <w:rFonts w:hAnsi="Times New Roman" w:ascii="Times New Roman"/>
        </w:rPr>
        <w:t xml:space="preserve"> </w:t>
      </w:r>
      <w:r w:rsidRPr="00DD1104">
        <w:rPr>
          <w:rFonts w:hAnsi="Times New Roman" w:ascii="Times New Roman"/>
          <w:szCs w:val="24"/>
          <w:lang w:val="hr-HR"/>
        </w:rPr>
        <w:tab/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Kao podnositelj zahtjeva je u uvodu navedena Financijska agencija RC Zagreb,</w:t>
      </w:r>
      <w:r w:rsidR="00D25E35">
        <w:rPr>
          <w:rFonts w:hAnsi="Times New Roman" w:ascii="Times New Roman"/>
          <w:szCs w:val="24"/>
          <w:lang w:val="hr-HR"/>
        </w:rPr>
        <w:t xml:space="preserve"> </w:t>
      </w:r>
      <w:r w:rsidRPr="00DD1104">
        <w:rPr>
          <w:rFonts w:hAnsi="Times New Roman" w:ascii="Times New Roman"/>
          <w:szCs w:val="24"/>
          <w:lang w:val="hr-HR"/>
        </w:rPr>
        <w:t>Podružnica Zagreb, a u potpisu je navedena samo Financijska agencija, koja jedina ima pravnu osobnost, stoga podnositelj Zahtjeva mora u ispravljenom Zahtjevu jasno navesti tko je, sukladno prisilnim propisima točno podnositelj zahtjeva.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 xml:space="preserve">Nadalje, podnositelj zahtjeva je pravna osoba, a sam zahtjev je potpisan na način da se nigdje ne navodi ime i prezime osobe koja je stavila svoj nečitak paraf, stoga sud ne može utvrditi da li je Zahtjev podnesen od strane ovlaštene osobe. Slijedom navedenog nužno je na </w:t>
      </w:r>
      <w:r w:rsidRPr="00DD1104">
        <w:rPr>
          <w:rFonts w:hAnsi="Times New Roman" w:ascii="Times New Roman"/>
          <w:szCs w:val="24"/>
          <w:lang w:val="hr-HR"/>
        </w:rPr>
        <w:lastRenderedPageBreak/>
        <w:t>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DD1104" w:rsidP="00DD1104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ab/>
        <w:t>Pored toga, sukladno prisilnim odredbama SZ-a u svakom se podnesku sudu mora navesti i osobni identifikacijski broj osobe koja taj podnesak dostavlja sudu, a u konkretnom slučaju nedostaje i OIB.</w:t>
      </w:r>
    </w:p>
    <w:p w:rsidRDefault="00DD1104" w:rsidP="00D25E35" w:rsidR="00DD1104" w:rsidRPr="00DD11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zahtjev.</w:t>
      </w:r>
    </w:p>
    <w:p w:rsidRDefault="00D25E35" w:rsidP="00DD1104" w:rsidR="00DD110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  <w:r w:rsidR="00DD1104" w:rsidRPr="00DD110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24</w:t>
      </w:r>
      <w:r w:rsidR="00DD1104" w:rsidRPr="00DD110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rujan</w:t>
      </w:r>
      <w:r w:rsidR="00DD1104" w:rsidRPr="00DD1104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25E35" w:rsidP="00D25E35" w:rsidR="00D25E35">
      <w:pPr>
        <w:jc w:val="both"/>
        <w:rPr>
          <w:rFonts w:hAnsi="Times New Roman" w:ascii="Times New Roman"/>
          <w:szCs w:val="24"/>
          <w:lang w:val="hr-HR"/>
        </w:rPr>
      </w:pPr>
    </w:p>
    <w:p w:rsidRDefault="00D25E35" w:rsidP="00AB7A2F" w:rsidR="00D25E35" w:rsidRPr="003F4699">
      <w:pPr>
        <w:ind w:firstLine="708" w:left="5664"/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  <w:lang w:val="pl-PL"/>
        </w:rPr>
        <w:t>SUDAC</w:t>
      </w:r>
      <w:r w:rsidRPr="003F4699">
        <w:rPr>
          <w:rFonts w:hAnsi="Times New Roman" w:ascii="Times New Roman"/>
          <w:szCs w:val="24"/>
        </w:rPr>
        <w:t>:</w:t>
      </w:r>
    </w:p>
    <w:p w:rsidRDefault="00D25E35" w:rsidP="00D25E35" w:rsidR="00DD1104" w:rsidRPr="009138D2">
      <w:pPr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  <w:lang w:val="pl-PL"/>
        </w:rPr>
        <w:t>Vesna</w:t>
      </w:r>
      <w:r w:rsidRPr="003F4699">
        <w:rPr>
          <w:rFonts w:hAnsi="Times New Roman" w:ascii="Times New Roman"/>
          <w:szCs w:val="24"/>
        </w:rPr>
        <w:t xml:space="preserve"> </w:t>
      </w:r>
      <w:r w:rsidRPr="003F4699">
        <w:rPr>
          <w:rFonts w:hAnsi="Times New Roman" w:ascii="Times New Roman"/>
          <w:szCs w:val="24"/>
          <w:lang w:val="pl-PL"/>
        </w:rPr>
        <w:t>Malenica</w:t>
      </w:r>
      <w:r w:rsidR="009138D2">
        <w:rPr>
          <w:rFonts w:hAnsi="Times New Roman" w:ascii="Times New Roman"/>
          <w:szCs w:val="24"/>
          <w:lang w:val="pl-PL"/>
        </w:rPr>
        <w:t xml:space="preserve"> v. r. </w:t>
      </w:r>
      <w:r w:rsidRPr="003F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DD1104" w:rsidP="00D25E35" w:rsidR="00DD1104" w:rsidRP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Uputa o pravnom lijeku:</w:t>
      </w:r>
    </w:p>
    <w:p w:rsidRDefault="00DD1104" w:rsidP="00D25E35" w:rsidR="00DD1104">
      <w:pPr>
        <w:jc w:val="both"/>
        <w:rPr>
          <w:rFonts w:hAnsi="Times New Roman" w:ascii="Times New Roman"/>
          <w:szCs w:val="24"/>
          <w:lang w:val="hr-HR"/>
        </w:rPr>
      </w:pPr>
      <w:r w:rsidRPr="00DD1104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1A55DC" w:rsidP="00D25E35" w:rsidR="001A55DC">
      <w:pPr>
        <w:jc w:val="both"/>
        <w:rPr>
          <w:rFonts w:hAnsi="Times New Roman" w:ascii="Times New Roman"/>
          <w:szCs w:val="24"/>
          <w:lang w:val="hr-HR"/>
        </w:rPr>
      </w:pPr>
    </w:p>
    <w:p w:rsidRDefault="009138D2" w:rsidP="00AB7A2F" w:rsidR="009138D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138D2" w:rsidP="00995CE9" w:rsidR="009138D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1A55DC" w:rsidP="00D25E35" w:rsidR="001A55DC" w:rsidRPr="00DD1104">
      <w:pPr>
        <w:jc w:val="both"/>
        <w:rPr>
          <w:rFonts w:hAnsi="Times New Roman" w:ascii="Times New Roman"/>
          <w:szCs w:val="24"/>
          <w:lang w:val="hr-HR"/>
        </w:rPr>
      </w:pPr>
    </w:p>
    <w:p w:rsidRDefault="00EC63AC" w:rsidP="00D25E35" w:rsidR="00E0602B" w:rsidRPr="00DD1104">
      <w:pPr>
        <w:jc w:val="both"/>
        <w:rPr>
          <w:rFonts w:hAnsi="Times New Roman" w:ascii="Times New Roman"/>
        </w:rPr>
      </w:pPr>
    </w:p>
    <w:sectPr w:rsidSect="00DD1104" w:rsidR="00E0602B" w:rsidRPr="00DD1104">
      <w:headerReference w:type="default" r:id="rId10"/>
      <w:headerReference w:type="first" r:id="rId11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04" w:rsidP="00DD1104" w:rsidR="00DD1104">
      <w:r>
        <w:separator/>
      </w:r>
    </w:p>
  </w:endnote>
  <w:endnote w:id="0" w:type="continuationSeparator">
    <w:p w:rsidRDefault="00DD1104" w:rsidP="00DD1104" w:rsidR="00DD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04" w:rsidP="00DD1104" w:rsidR="00DD1104">
      <w:r>
        <w:separator/>
      </w:r>
    </w:p>
  </w:footnote>
  <w:footnote w:id="0" w:type="continuationSeparator">
    <w:p w:rsidRDefault="00DD1104" w:rsidP="00DD1104" w:rsidR="00DD1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8496141"/>
      <w:docPartObj>
        <w:docPartGallery w:val="Page Numbers (Top of Page)"/>
        <w:docPartUnique/>
      </w:docPartObj>
    </w:sdtPr>
    <w:sdtEndPr/>
    <w:sdtContent>
      <w:p w:rsidRDefault="00DD1104" w:rsidR="00DD1104" w:rsidRPr="00744422">
        <w:pPr>
          <w:pStyle w:val="Zaglavlje"/>
          <w:jc w:val="right"/>
          <w:rPr>
            <w:rFonts w:hAnsi="Times New Roman" w:ascii="Times New Roman"/>
          </w:rPr>
        </w:pPr>
        <w:r w:rsidRPr="00744422">
          <w:rPr>
            <w:rFonts w:hAnsi="Times New Roman" w:ascii="Times New Roman"/>
          </w:rPr>
          <w:t>7 St-</w:t>
        </w:r>
        <w:r w:rsidR="00744422">
          <w:rPr>
            <w:rFonts w:hAnsi="Times New Roman" w:ascii="Times New Roman"/>
          </w:rPr>
          <w:t xml:space="preserve">717/15   </w:t>
        </w:r>
        <w:r w:rsidRPr="00744422">
          <w:rPr>
            <w:rFonts w:hAnsi="Times New Roman" w:ascii="Times New Roman"/>
          </w:rPr>
          <w:t xml:space="preserve">  </w:t>
        </w:r>
        <w:r w:rsidRPr="00744422">
          <w:rPr>
            <w:rFonts w:hAnsi="Times New Roman" w:ascii="Times New Roman"/>
          </w:rPr>
          <w:fldChar w:fldCharType="begin"/>
        </w:r>
        <w:r w:rsidRPr="00744422">
          <w:rPr>
            <w:rFonts w:hAnsi="Times New Roman" w:ascii="Times New Roman"/>
          </w:rPr>
          <w:instrText>PAGE   \* MERGEFORMAT</w:instrText>
        </w:r>
        <w:r w:rsidRPr="00744422">
          <w:rPr>
            <w:rFonts w:hAnsi="Times New Roman" w:ascii="Times New Roman"/>
          </w:rPr>
          <w:fldChar w:fldCharType="separate"/>
        </w:r>
        <w:r w:rsidR="00EC63AC" w:rsidRPr="00EC63AC">
          <w:rPr>
            <w:rFonts w:hAnsi="Times New Roman" w:ascii="Times New Roman"/>
            <w:noProof/>
            <w:lang w:val="hr-HR"/>
          </w:rPr>
          <w:t>3</w:t>
        </w:r>
        <w:r w:rsidRPr="00744422">
          <w:rPr>
            <w:rFonts w:hAnsi="Times New Roman" w:ascii="Times New Roman"/>
          </w:rPr>
          <w:fldChar w:fldCharType="end"/>
        </w:r>
      </w:p>
    </w:sdtContent>
  </w:sdt>
  <w:p w:rsidRDefault="00DD1104" w:rsidR="00DD11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104" w:rsidR="00DD1104">
    <w:pPr>
      <w:pStyle w:val="Zaglavlje"/>
      <w:jc w:val="right"/>
    </w:pPr>
  </w:p>
  <w:p w:rsidRDefault="00DD1104" w:rsidR="00DD11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104"/>
    <w:rsid w:val="00110A06"/>
    <w:rsid w:val="00130D68"/>
    <w:rsid w:val="001A55DC"/>
    <w:rsid w:val="001F112F"/>
    <w:rsid w:val="002F2BD1"/>
    <w:rsid w:val="00361423"/>
    <w:rsid w:val="0049191F"/>
    <w:rsid w:val="0054430C"/>
    <w:rsid w:val="0072617A"/>
    <w:rsid w:val="00744422"/>
    <w:rsid w:val="007C1B9C"/>
    <w:rsid w:val="009138D2"/>
    <w:rsid w:val="00920EDA"/>
    <w:rsid w:val="00A22213"/>
    <w:rsid w:val="00AB410D"/>
    <w:rsid w:val="00BB4A20"/>
    <w:rsid w:val="00C643A4"/>
    <w:rsid w:val="00C757C2"/>
    <w:rsid w:val="00CA39E2"/>
    <w:rsid w:val="00D25E35"/>
    <w:rsid w:val="00D80048"/>
    <w:rsid w:val="00DD1104"/>
    <w:rsid w:val="00EC63AC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10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13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8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10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13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8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ina.hr/Default.aspx?sec=97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prijedloga</izvorni_sadrzaj>
    <derivirana_varijabla naziv="DomainObject.Primjedba_1">ispravak prijedloga</derivirana_varijabla>
  </DomainObject.Primjedba>
  <DomainObject.Oznaka>
    <izvorni_sadrzaj>St-717/2015-3</izvorni_sadrzaj>
    <derivirana_varijabla naziv="DomainObject.Oznaka_1">St-717/2015-3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JUPI-AC d.o.o.</izvorni_sadrzaj>
    <derivirana_varijabla naziv="DomainObject.Predmet.ProtustrankaFormated_1">  JUPI-AC d.o.o.</derivirana_varijabla>
  </DomainObject.Predmet.ProtustrankaFormated>
  <DomainObject.Predmet.ProtustrankaFormatedOIB>
    <izvorni_sadrzaj>  JUPI-AC d.o.o., OIB 84869052082</izvorni_sadrzaj>
    <derivirana_varijabla naziv="DomainObject.Predmet.ProtustrankaFormatedOIB_1">  JUPI-AC d.o.o., OIB 84869052082</derivirana_varijabla>
  </DomainObject.Predmet.ProtustrankaFormatedOIB>
  <DomainObject.Predmet.ProtustrankaFormatedWithAdress>
    <izvorni_sadrzaj> JUPI-AC d.o.o., Bogišićeva 6, 10000 Zagreb</izvorni_sadrzaj>
    <derivirana_varijabla naziv="DomainObject.Predmet.ProtustrankaFormatedWithAdress_1"> JUPI-AC d.o.o., Bogišićeva 6, 10000 Zagreb</derivirana_varijabla>
  </DomainObject.Predmet.ProtustrankaFormatedWithAdress>
  <DomainObject.Predmet.ProtustrankaFormatedWithAdressOIB>
    <izvorni_sadrzaj> JUPI-AC d.o.o., OIB 84869052082, Bogišićeva 6, 10000 Zagreb</izvorni_sadrzaj>
    <derivirana_varijabla naziv="DomainObject.Predmet.ProtustrankaFormatedWithAdressOIB_1"> JUPI-AC d.o.o., OIB 84869052082, Bogišićeva 6, 10000 Zagreb</derivirana_varijabla>
  </DomainObject.Predmet.ProtustrankaFormatedWithAdressOIB>
  <DomainObject.Predmet.ProtustrankaWithAdress>
    <izvorni_sadrzaj>JUPI-AC d.o.o. Bogišićeva 6, 10000 Zagreb</izvorni_sadrzaj>
    <derivirana_varijabla naziv="DomainObject.Predmet.ProtustrankaWithAdress_1">JUPI-AC d.o.o. Bogišićeva 6, 10000 Zagreb</derivirana_varijabla>
  </DomainObject.Predmet.ProtustrankaWithAdress>
  <DomainObject.Predmet.ProtustrankaWithAdressOIB>
    <izvorni_sadrzaj>JUPI-AC d.o.o., OIB 84869052082, Bogišićeva 6, 10000 Zagreb</izvorni_sadrzaj>
    <derivirana_varijabla naziv="DomainObject.Predmet.ProtustrankaWithAdressOIB_1">JUPI-AC d.o.o., OIB 84869052082, Bogišićeva 6, 10000 Zagreb</derivirana_varijabla>
  </DomainObject.Predmet.ProtustrankaWithAdressOIB>
  <DomainObject.Predmet.ProtustrankaNazivFormated>
    <izvorni_sadrzaj>JUPI-AC d.o.o.</izvorni_sadrzaj>
    <derivirana_varijabla naziv="DomainObject.Predmet.ProtustrankaNazivFormated_1">JUPI-AC d.o.o.</derivirana_varijabla>
  </DomainObject.Predmet.ProtustrankaNazivFormated>
  <DomainObject.Predmet.ProtustrankaNazivFormatedOIB>
    <izvorni_sadrzaj>JUPI-AC d.o.o., OIB 84869052082</izvorni_sadrzaj>
    <derivirana_varijabla naziv="DomainObject.Predmet.ProtustrankaNazivFormatedOIB_1">JUPI-AC d.o.o., OIB 84869052082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JUPI-AC d.o.o.</item>
    </izvorni_sadrzaj>
    <derivirana_varijabla naziv="DomainObject.Predmet.ProtuStrankaListFormated_1">
      <item>JUPI-AC d.o.o.</item>
    </derivirana_varijabla>
  </DomainObject.Predmet.ProtuStrankaListFormated>
  <DomainObject.Predmet.ProtuStrankaListFormatedOIB>
    <izvorni_sadrzaj>
      <item>JUPI-AC d.o.o., OIB 84869052082</item>
    </izvorni_sadrzaj>
    <derivirana_varijabla naziv="DomainObject.Predmet.ProtuStrankaListFormatedOIB_1">
      <item>JUPI-AC d.o.o., OIB 84869052082</item>
    </derivirana_varijabla>
  </DomainObject.Predmet.ProtuStrankaListFormatedOIB>
  <DomainObject.Predmet.ProtuStrankaListFormatedWithAdress>
    <izvorni_sadrzaj>
      <item>JUPI-AC d.o.o., Bogišićeva 6, 10000 Zagreb</item>
    </izvorni_sadrzaj>
    <derivirana_varijabla naziv="DomainObject.Predmet.ProtuStrankaListFormatedWithAdress_1">
      <item>JUPI-AC d.o.o., Bogišićeva 6, 10000 Zagreb</item>
    </derivirana_varijabla>
  </DomainObject.Predmet.ProtuStrankaListFormatedWithAdress>
  <DomainObject.Predmet.ProtuStrankaListFormatedWithAdressOIB>
    <izvorni_sadrzaj>
      <item>JUPI-AC d.o.o., OIB 84869052082, Bogišićeva 6, 10000 Zagreb</item>
    </izvorni_sadrzaj>
    <derivirana_varijabla naziv="DomainObject.Predmet.ProtuStrankaListFormatedWithAdressOIB_1">
      <item>JUPI-AC d.o.o., OIB 84869052082, Bogišićeva 6, 10000 Zagreb</item>
    </derivirana_varijabla>
  </DomainObject.Predmet.ProtuStrankaListFormatedWithAdressOIB>
  <DomainObject.Predmet.ProtuStrankaListNazivFormated>
    <izvorni_sadrzaj>
      <item>JUPI-AC d.o.o.</item>
    </izvorni_sadrzaj>
    <derivirana_varijabla naziv="DomainObject.Predmet.ProtuStrankaListNazivFormated_1">
      <item>JUPI-AC d.o.o.</item>
    </derivirana_varijabla>
  </DomainObject.Predmet.ProtuStrankaListNazivFormated>
  <DomainObject.Predmet.ProtuStrankaListNazivFormatedOIB>
    <izvorni_sadrzaj>
      <item>JUPI-AC d.o.o., OIB 84869052082</item>
    </izvorni_sadrzaj>
    <derivirana_varijabla naziv="DomainObject.Predmet.ProtuStrankaListNazivFormatedOIB_1">
      <item>JUPI-AC d.o.o., OIB 84869052082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St-717/2015-3</izvorni_sadrzaj>
    <derivirana_varijabla naziv="DomainObject.PoslovniBrojDokumenta_1">St-717/2015-3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JUPI-AC d.o.o.</izvorni_sadrzaj>
    <derivirana_varijabla naziv="DomainObject.Predmet.ProtustrankaIDrugi_1">JUPI-AC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JUPI-AC d.o.o., OIB 84869052082, Bogišićeva 6, 10000 Zagreb</izvorni_sadrzaj>
    <derivirana_varijabla naziv="DomainObject.Predmet.ProtustrankaIDrugiAdressOIB_1">JUPI-AC d.o.o., OIB 84869052082, Bogišićeva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JUPI-AC d.o.o.</item>
    </izvorni_sadrzaj>
    <derivirana_varijabla naziv="DomainObject.Predmet.SudioniciListNaziv_1">
      <item>FINA Regionalni centar Zagreb</item>
      <item>JUPI-AC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JUPI-AC d.o.o., OIB 84869052082, Bogišićeva 6,10000 Zagreb</item>
    </izvorni_sadrzaj>
    <derivirana_varijabla naziv="DomainObject.Predmet.SudioniciListAdressOIB_1">
      <item>FINA Regionalni centar Zagreb, OIB 85821130368, Trg svibanjskih žrtava 1995. 1,10000 Zagreb</item>
      <item>JUPI-AC d.o.o., OIB 84869052082, Bogišićeva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84869052082</item>
    </izvorni_sadrzaj>
    <derivirana_varijabla naziv="DomainObject.Predmet.SudioniciListNazivOIB_1">
      <item>, OIB 85821130368</item>
      <item>, OIB 84869052082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1145</properties:Words>
  <properties:Characters>6510</properties:Characters>
  <properties:Lines>118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2015-09-24T08:35:00Z</dcterms:created>
  <dc:creator>Kristina Švajger</dc:creator>
  <cp:lastModifiedBy>Kristina Švajger</cp:lastModifiedBy>
  <cp:lastPrinted>2015-09-24T08:45:00Z</cp:lastPrinted>
  <dcterms:modified xmlns:xsi="http://www.w3.org/2001/XMLSchema-instance" xsi:type="dcterms:W3CDTF">2015-09-24T09:02:00Z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