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8019" w14:paraId="4708019" w:rsidRDefault="00D50235" w:rsidP="00D50235" w:rsidR="00D5023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D50235" w:rsidP="00D50235" w:rsidR="00D502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D50235" w:rsidP="00D50235" w:rsidR="00D502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D50235" w:rsidP="00D50235" w:rsidR="00D5023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 xml:space="preserve">  Posl.br.: 2 St-</w:t>
      </w:r>
      <w:r>
        <w:rPr>
          <w:sz w:val="23"/>
          <w:szCs w:val="23"/>
        </w:rPr>
        <w:t>441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</w:p>
    <w:p w:rsidRDefault="00D50235" w:rsidP="00D50235" w:rsidR="00D5023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D50235" w:rsidP="00D50235" w:rsidR="00D50235" w:rsidRPr="00ED131D">
      <w:pPr>
        <w:jc w:val="both"/>
        <w:rPr>
          <w:sz w:val="23"/>
          <w:szCs w:val="23"/>
        </w:rPr>
      </w:pPr>
    </w:p>
    <w:p w:rsidRDefault="00D50235" w:rsidP="00D50235" w:rsidR="00D5023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T.Z. I D.D. d.o.o. Umag, Babići, </w:t>
      </w:r>
      <w:r w:rsidR="00A06028">
        <w:rPr>
          <w:sz w:val="23"/>
          <w:szCs w:val="23"/>
        </w:rPr>
        <w:t>Zakinji 130, OIB: 07800905921, 8</w:t>
      </w:r>
      <w:r>
        <w:rPr>
          <w:sz w:val="23"/>
          <w:szCs w:val="23"/>
        </w:rPr>
        <w:t>. lipnja</w:t>
      </w:r>
      <w:r w:rsidRPr="00C91F1F">
        <w:rPr>
          <w:sz w:val="23"/>
          <w:szCs w:val="23"/>
        </w:rPr>
        <w:t xml:space="preserve"> 2016. </w:t>
      </w:r>
    </w:p>
    <w:p w:rsidRDefault="00D50235" w:rsidP="00D50235" w:rsidR="00D50235" w:rsidRPr="00ED131D">
      <w:pPr>
        <w:jc w:val="both"/>
        <w:rPr>
          <w:sz w:val="23"/>
          <w:szCs w:val="23"/>
        </w:rPr>
      </w:pPr>
    </w:p>
    <w:p w:rsidRDefault="00D50235" w:rsidP="00D50235" w:rsidR="00D5023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D50235" w:rsidP="00D50235" w:rsidR="00D50235" w:rsidRPr="00ED131D">
      <w:pPr>
        <w:jc w:val="center"/>
        <w:rPr>
          <w:sz w:val="23"/>
          <w:szCs w:val="23"/>
        </w:rPr>
      </w:pPr>
    </w:p>
    <w:p w:rsidRDefault="00D50235" w:rsidP="00D50235" w:rsidR="00D5023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T.Z. I D.D. d.o.o. Umag, Babići, Zakinji 130, OIB: 07800905921</w:t>
      </w:r>
      <w:r w:rsidRPr="00ED131D">
        <w:rPr>
          <w:sz w:val="23"/>
          <w:szCs w:val="23"/>
        </w:rPr>
        <w:t>.</w:t>
      </w:r>
    </w:p>
    <w:p w:rsidRDefault="00D50235" w:rsidP="00D50235" w:rsidR="00D50235" w:rsidRPr="00ED131D">
      <w:pPr>
        <w:ind w:firstLine="720"/>
        <w:jc w:val="both"/>
        <w:rPr>
          <w:sz w:val="23"/>
          <w:szCs w:val="23"/>
        </w:rPr>
      </w:pPr>
    </w:p>
    <w:p w:rsidRDefault="00D50235" w:rsidP="00D50235" w:rsidR="00D50235" w:rsidRPr="00BD68F3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BD68F3">
        <w:rPr>
          <w:sz w:val="23"/>
          <w:szCs w:val="23"/>
        </w:rPr>
        <w:t xml:space="preserve">Za stečajnog upravitelja imenuje se </w:t>
      </w:r>
      <w:r w:rsidR="00BD68F3" w:rsidRPr="00BD68F3">
        <w:rPr>
          <w:sz w:val="23"/>
          <w:szCs w:val="23"/>
        </w:rPr>
        <w:t>Ljubica Juranović-Skočić</w:t>
      </w:r>
      <w:r w:rsidRPr="00BD68F3">
        <w:rPr>
          <w:sz w:val="23"/>
          <w:szCs w:val="23"/>
        </w:rPr>
        <w:t xml:space="preserve">, </w:t>
      </w:r>
      <w:r w:rsidR="00BD68F3" w:rsidRPr="00BD68F3">
        <w:rPr>
          <w:sz w:val="23"/>
          <w:szCs w:val="23"/>
        </w:rPr>
        <w:t>Kastav</w:t>
      </w:r>
      <w:r w:rsidRPr="00BD68F3">
        <w:rPr>
          <w:sz w:val="23"/>
          <w:szCs w:val="23"/>
        </w:rPr>
        <w:t xml:space="preserve">, </w:t>
      </w:r>
      <w:r w:rsidR="00BD68F3" w:rsidRPr="00BD68F3">
        <w:rPr>
          <w:sz w:val="23"/>
          <w:szCs w:val="23"/>
        </w:rPr>
        <w:t>Ćikovići 26/11</w:t>
      </w:r>
      <w:r w:rsidRPr="00BD68F3">
        <w:rPr>
          <w:sz w:val="23"/>
          <w:szCs w:val="23"/>
        </w:rPr>
        <w:t xml:space="preserve">, OIB: </w:t>
      </w:r>
      <w:r w:rsidR="00BD68F3" w:rsidRPr="00BD68F3">
        <w:rPr>
          <w:sz w:val="23"/>
          <w:szCs w:val="23"/>
        </w:rPr>
        <w:t>88499470397</w:t>
      </w:r>
      <w:r w:rsidRPr="00BD68F3">
        <w:rPr>
          <w:sz w:val="23"/>
          <w:szCs w:val="23"/>
        </w:rPr>
        <w:t>.</w:t>
      </w:r>
    </w:p>
    <w:p w:rsidRDefault="00D50235" w:rsidP="00D50235" w:rsidR="00D50235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D50235" w:rsidP="00D50235" w:rsidR="00D5023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T.Z. I D.D. d.o.o. Umag, Babići, Zakinji 130, OIB: 07800905921</w:t>
      </w:r>
      <w:r w:rsidRPr="00ED131D">
        <w:rPr>
          <w:sz w:val="23"/>
          <w:szCs w:val="23"/>
        </w:rPr>
        <w:t>.</w:t>
      </w:r>
    </w:p>
    <w:p w:rsidRDefault="00D50235" w:rsidP="00D50235" w:rsidR="00D5023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D50235" w:rsidP="00D50235" w:rsidR="00D5023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D50235" w:rsidP="00D50235" w:rsidR="00D5023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D50235" w:rsidP="00D50235" w:rsidR="00D5023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D50235" w:rsidP="00D50235" w:rsidR="00D50235" w:rsidRPr="00ED131D">
      <w:pPr>
        <w:jc w:val="both"/>
        <w:rPr>
          <w:bCs w:val="false"/>
          <w:sz w:val="23"/>
          <w:szCs w:val="23"/>
        </w:rPr>
      </w:pPr>
    </w:p>
    <w:p w:rsidRDefault="00D50235" w:rsidP="00D50235" w:rsidR="00D5023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D50235" w:rsidP="00D50235" w:rsidR="00D50235" w:rsidRPr="00ED131D">
      <w:pPr>
        <w:rPr>
          <w:bCs w:val="false"/>
          <w:sz w:val="23"/>
          <w:szCs w:val="23"/>
        </w:rPr>
      </w:pPr>
    </w:p>
    <w:p w:rsidRDefault="00D50235" w:rsidP="00D50235" w:rsidR="00D5023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441/16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11.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>
        <w:rPr>
          <w:sz w:val="23"/>
          <w:szCs w:val="23"/>
        </w:rPr>
        <w:t>T.Z. I D.D. d.o.o. Umag, Babići, Zakinji 130, OIB: 07800905921.</w:t>
      </w:r>
    </w:p>
    <w:p w:rsidRDefault="00D50235" w:rsidP="00D50235" w:rsidR="00D50235" w:rsidRPr="00A06028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travnja 2016. g. </w:t>
      </w:r>
      <w:r w:rsidR="00A06028">
        <w:rPr>
          <w:sz w:val="23"/>
          <w:szCs w:val="23"/>
        </w:rPr>
        <w:t xml:space="preserve">pristupio </w:t>
      </w:r>
      <w:r w:rsidR="00A06028" w:rsidRPr="00A06028">
        <w:rPr>
          <w:sz w:val="23"/>
          <w:szCs w:val="23"/>
        </w:rPr>
        <w:t xml:space="preserve">je </w:t>
      </w:r>
      <w:r w:rsidRPr="00A06028">
        <w:rPr>
          <w:sz w:val="23"/>
          <w:szCs w:val="23"/>
        </w:rPr>
        <w:t>zakonski zastupnik dužnika</w:t>
      </w:r>
      <w:r w:rsidR="00A06028" w:rsidRPr="00A06028">
        <w:rPr>
          <w:sz w:val="23"/>
          <w:szCs w:val="23"/>
        </w:rPr>
        <w:t>, prema čijoj izjavi društvo nema imovine.</w:t>
      </w:r>
      <w:r w:rsidRPr="00A06028">
        <w:rPr>
          <w:sz w:val="23"/>
          <w:szCs w:val="23"/>
        </w:rPr>
        <w:t xml:space="preserve"> </w:t>
      </w:r>
    </w:p>
    <w:p w:rsidRDefault="00D50235" w:rsidP="00D50235" w:rsidR="00D5023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50235" w:rsidP="00D50235" w:rsidR="00D5023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St-441/16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</w:p>
    <w:p w:rsidRDefault="00D50235" w:rsidP="00D50235" w:rsidR="00D5023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D50235" w:rsidP="00D50235" w:rsidR="00D5023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D50235" w:rsidP="00D50235" w:rsidR="00D5023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D50235" w:rsidP="00D50235" w:rsidR="00D50235" w:rsidRPr="00ED131D">
      <w:pPr>
        <w:jc w:val="center"/>
        <w:rPr>
          <w:sz w:val="23"/>
          <w:szCs w:val="23"/>
        </w:rPr>
      </w:pPr>
    </w:p>
    <w:p w:rsidRDefault="00D50235" w:rsidP="00D50235" w:rsidR="00D50235" w:rsidRPr="00ED131D">
      <w:pPr>
        <w:jc w:val="center"/>
        <w:rPr>
          <w:sz w:val="23"/>
          <w:szCs w:val="23"/>
        </w:rPr>
      </w:pP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 w:rsidR="00A06028">
        <w:rPr>
          <w:sz w:val="23"/>
          <w:szCs w:val="23"/>
        </w:rPr>
        <w:t>8</w:t>
      </w:r>
      <w:r>
        <w:rPr>
          <w:sz w:val="23"/>
          <w:szCs w:val="23"/>
        </w:rPr>
        <w:t>. lipnja</w:t>
      </w:r>
      <w:r w:rsidRPr="00ED131D">
        <w:rPr>
          <w:sz w:val="23"/>
          <w:szCs w:val="23"/>
        </w:rPr>
        <w:t xml:space="preserve"> 2016.</w:t>
      </w:r>
    </w:p>
    <w:p w:rsidRDefault="00D50235" w:rsidP="00D50235" w:rsidR="00D50235" w:rsidRPr="00ED131D">
      <w:pPr>
        <w:ind w:firstLine="720" w:left="2880"/>
        <w:jc w:val="both"/>
        <w:rPr>
          <w:sz w:val="23"/>
          <w:szCs w:val="23"/>
        </w:rPr>
      </w:pPr>
    </w:p>
    <w:p w:rsidRDefault="00D50235" w:rsidP="00D50235" w:rsidR="00D5023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D50235" w:rsidP="00D50235" w:rsidR="00D5023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D50235" w:rsidP="00D50235" w:rsidR="00D5023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D50235" w:rsidP="00D50235" w:rsidR="00D50235">
      <w:pPr>
        <w:jc w:val="both"/>
        <w:rPr>
          <w:sz w:val="23"/>
          <w:szCs w:val="23"/>
        </w:rPr>
      </w:pPr>
    </w:p>
    <w:p w:rsidRDefault="00D50235" w:rsidP="00D50235" w:rsidR="00D50235" w:rsidRPr="00ED131D">
      <w:pPr>
        <w:jc w:val="both"/>
        <w:rPr>
          <w:sz w:val="23"/>
          <w:szCs w:val="23"/>
        </w:rPr>
      </w:pPr>
    </w:p>
    <w:p w:rsidRDefault="00D50235" w:rsidP="00D50235" w:rsidR="00D50235" w:rsidRPr="00ED131D">
      <w:pPr>
        <w:jc w:val="both"/>
        <w:rPr>
          <w:sz w:val="23"/>
          <w:szCs w:val="23"/>
        </w:rPr>
      </w:pPr>
    </w:p>
    <w:p w:rsidRDefault="00D50235" w:rsidP="00D50235" w:rsidR="00D5023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D50235" w:rsidP="00D50235" w:rsidR="00D5023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T.Z. I D.D. d.o.o. Umag, Babići, Zakinji 130, </w:t>
      </w:r>
    </w:p>
    <w:p w:rsidRDefault="00D50235" w:rsidP="00D50235" w:rsidR="00D50235" w:rsidRPr="00BD68F3">
      <w:pPr>
        <w:jc w:val="both"/>
        <w:rPr>
          <w:sz w:val="23"/>
          <w:szCs w:val="23"/>
        </w:rPr>
      </w:pPr>
      <w:r w:rsidRPr="00BD68F3">
        <w:rPr>
          <w:sz w:val="23"/>
          <w:szCs w:val="23"/>
        </w:rPr>
        <w:t xml:space="preserve">- stečajni upravitelj </w:t>
      </w:r>
      <w:r w:rsidR="00BD68F3" w:rsidRPr="00BD68F3">
        <w:rPr>
          <w:sz w:val="23"/>
          <w:szCs w:val="23"/>
        </w:rPr>
        <w:t>Ljubica Juranović-Skočić, Kastav, Ćikovići 26/11</w:t>
      </w:r>
      <w:r w:rsidRPr="00BD68F3">
        <w:rPr>
          <w:sz w:val="23"/>
          <w:szCs w:val="23"/>
        </w:rPr>
        <w:t>,</w:t>
      </w:r>
    </w:p>
    <w:p w:rsidRDefault="00D50235" w:rsidP="00D50235" w:rsidR="00D5023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Poreč, M. Vlašića 20,  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D50235" w:rsidP="00D50235" w:rsidR="00D5023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D50235" w:rsidP="00D50235" w:rsidR="00D50235" w:rsidRPr="00ED131D">
      <w:pPr>
        <w:ind w:left="360"/>
        <w:jc w:val="both"/>
        <w:rPr>
          <w:sz w:val="23"/>
          <w:szCs w:val="23"/>
        </w:rPr>
      </w:pPr>
    </w:p>
    <w:p w:rsidRDefault="00D50235" w:rsidP="00D50235" w:rsidR="00D50235" w:rsidRPr="00ED131D">
      <w:pPr>
        <w:jc w:val="both"/>
        <w:rPr>
          <w:sz w:val="23"/>
          <w:szCs w:val="23"/>
        </w:rPr>
      </w:pP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 w:rsidRPr="00ED131D">
      <w:pPr>
        <w:rPr>
          <w:sz w:val="23"/>
          <w:szCs w:val="23"/>
        </w:rPr>
      </w:pPr>
    </w:p>
    <w:p w:rsidRDefault="00D50235" w:rsidP="00D50235" w:rsidR="00D50235"/>
    <w:p w:rsidRDefault="00D50235" w:rsidP="00D50235" w:rsidR="00D50235"/>
    <w:p w:rsidRDefault="00D50235" w:rsidP="00D50235" w:rsidR="00D50235"/>
    <w:p w:rsidRDefault="00D50235" w:rsidP="00D50235" w:rsidR="00D50235"/>
    <w:p w:rsidRDefault="00D50235" w:rsidP="00D50235" w:rsidR="00D50235"/>
    <w:p w:rsidRDefault="00D50235" w:rsidP="00D50235" w:rsidR="00D50235"/>
    <w:p w:rsidRDefault="00D50235" w:rsidP="00D50235" w:rsidR="00D50235"/>
    <w:p w:rsidRDefault="003D5053" w:rsidR="003D5053"/>
    <w:sectPr w:rsidSect="004523B8" w:rsidR="003D50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9C" w:rsidR="002825C3">
      <w:r>
        <w:separator/>
      </w:r>
    </w:p>
  </w:endnote>
  <w:endnote w:id="0" w:type="continuationSeparator">
    <w:p w:rsidRDefault="0061009C" w:rsidR="00282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9C" w:rsidR="0061009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9C" w:rsidR="0061009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9C" w:rsidR="006100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9C" w:rsidR="002825C3">
      <w:r>
        <w:separator/>
      </w:r>
    </w:p>
  </w:footnote>
  <w:footnote w:id="0" w:type="continuationSeparator">
    <w:p w:rsidRDefault="0061009C" w:rsidR="00282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09C" w:rsidR="006100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5023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56CFC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 w:rsidR="0061009C">
          <w:rPr>
            <w:sz w:val="23"/>
            <w:szCs w:val="23"/>
          </w:rPr>
          <w:t>441</w:t>
        </w:r>
        <w:r>
          <w:rPr>
            <w:sz w:val="23"/>
            <w:szCs w:val="23"/>
          </w:rPr>
          <w:t>/16</w:t>
        </w:r>
        <w:r w:rsidRPr="00ED131D">
          <w:rPr>
            <w:sz w:val="23"/>
            <w:szCs w:val="23"/>
          </w:rPr>
          <w:t>-</w:t>
        </w:r>
        <w:r w:rsidR="0061009C">
          <w:rPr>
            <w:sz w:val="23"/>
            <w:szCs w:val="23"/>
          </w:rPr>
          <w:t>7</w:t>
        </w:r>
      </w:p>
    </w:sdtContent>
  </w:sdt>
  <w:p w:rsidRDefault="00556CFC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23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235"/>
    <w:rsid w:val="002825C3"/>
    <w:rsid w:val="003D5053"/>
    <w:rsid w:val="00556CFC"/>
    <w:rsid w:val="0061009C"/>
    <w:rsid w:val="00A06028"/>
    <w:rsid w:val="00BD68F3"/>
    <w:rsid w:val="00D50235"/>
    <w:rsid w:val="00E4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02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02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02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2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23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CF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CF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CF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CF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02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02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02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2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23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CF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CF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CF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CF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T.Z. I D.D. d.o.o. UMAG</izvorni_sadrzaj>
    <derivirana_varijabla naziv="DomainObject.Predmet.ProtustrankaFormated_1">  T.Z. I D.D. d.o.o. UMAG</derivirana_varijabla>
  </DomainObject.Predmet.ProtustrankaFormated>
  <DomainObject.Predmet.ProtustrankaFormatedOIB>
    <izvorni_sadrzaj>  T.Z. I D.D. d.o.o. UMAG, OIB 07800905921</izvorni_sadrzaj>
    <derivirana_varijabla naziv="DomainObject.Predmet.ProtustrankaFormatedOIB_1">  T.Z. I D.D. d.o.o. UMAG, OIB 07800905921</derivirana_varijabla>
  </DomainObject.Predmet.ProtustrankaFormatedOIB>
  <DomainObject.Predmet.ProtustrankaFormatedWithAdress>
    <izvorni_sadrzaj> T.Z. I D.D. d.o.o. UMAG, Babići, Zakinji 130, 52470 Umag</izvorni_sadrzaj>
    <derivirana_varijabla naziv="DomainObject.Predmet.ProtustrankaFormatedWithAdress_1"> T.Z. I D.D. d.o.o. UMAG, Babići, Zakinji 130, 52470 Umag</derivirana_varijabla>
  </DomainObject.Predmet.ProtustrankaFormatedWithAdress>
  <DomainObject.Predmet.ProtustrankaFormatedWithAdressOIB>
    <izvorni_sadrzaj> T.Z. I D.D. d.o.o. UMAG, OIB 07800905921, Babići, Zakinji 130, 52470 Umag</izvorni_sadrzaj>
    <derivirana_varijabla naziv="DomainObject.Predmet.ProtustrankaFormatedWithAdressOIB_1"> T.Z. I D.D. d.o.o. UMAG, OIB 07800905921, Babići, Zakinji 130, 52470 Umag</derivirana_varijabla>
  </DomainObject.Predmet.ProtustrankaFormatedWithAdressOIB>
  <DomainObject.Predmet.ProtustrankaWithAdress>
    <izvorni_sadrzaj>T.Z. I D.D. d.o.o. UMAG Babići, Zakinji 130, 52470 Umag</izvorni_sadrzaj>
    <derivirana_varijabla naziv="DomainObject.Predmet.ProtustrankaWithAdress_1">T.Z. I D.D. d.o.o. UMAG Babići, Zakinji 130, 52470 Umag</derivirana_varijabla>
  </DomainObject.Predmet.ProtustrankaWithAdress>
  <DomainObject.Predmet.ProtustrankaWithAdressOIB>
    <izvorni_sadrzaj>T.Z. I D.D. d.o.o. UMAG, OIB 07800905921, Babići, Zakinji 130, 52470 Umag</izvorni_sadrzaj>
    <derivirana_varijabla naziv="DomainObject.Predmet.ProtustrankaWithAdressOIB_1">T.Z. I D.D. d.o.o. UMAG, OIB 07800905921, Babići, Zakinji 130, 52470 Umag</derivirana_varijabla>
  </DomainObject.Predmet.ProtustrankaWithAdressOIB>
  <DomainObject.Predmet.ProtustrankaNazivFormated>
    <izvorni_sadrzaj>T.Z. I D.D. d.o.o. UMAG</izvorni_sadrzaj>
    <derivirana_varijabla naziv="DomainObject.Predmet.ProtustrankaNazivFormated_1">T.Z. I D.D. d.o.o. UMAG</derivirana_varijabla>
  </DomainObject.Predmet.ProtustrankaNazivFormated>
  <DomainObject.Predmet.ProtustrankaNazivFormatedOIB>
    <izvorni_sadrzaj>T.Z. I D.D. d.o.o. UMAG, OIB 07800905921</izvorni_sadrzaj>
    <derivirana_varijabla naziv="DomainObject.Predmet.ProtustrankaNazivFormatedOIB_1">T.Z. I D.D. d.o.o. UMAG, OIB 07800905921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56299.86</izvorni_sadrzaj>
    <derivirana_varijabla naziv="DomainObject.Predmet.TrenutnaVrijednost_1">56299.86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T.Z. I D.D. d.o.o. UMAG</item>
    </izvorni_sadrzaj>
    <derivirana_varijabla naziv="DomainObject.Predmet.ProtuStrankaListFormated_1">
      <item>T.Z. I D.D. d.o.o. UMAG</item>
    </derivirana_varijabla>
  </DomainObject.Predmet.ProtuStrankaListFormated>
  <DomainObject.Predmet.ProtuStrankaListFormatedOIB>
    <izvorni_sadrzaj>
      <item>T.Z. I D.D. d.o.o. UMAG, OIB 07800905921</item>
    </izvorni_sadrzaj>
    <derivirana_varijabla naziv="DomainObject.Predmet.ProtuStrankaListFormatedOIB_1">
      <item>T.Z. I D.D. d.o.o. UMAG, OIB 07800905921</item>
    </derivirana_varijabla>
  </DomainObject.Predmet.ProtuStrankaListFormatedOIB>
  <DomainObject.Predmet.ProtuStrankaListFormatedWithAdress>
    <izvorni_sadrzaj>
      <item>T.Z. I D.D. d.o.o. UMAG, Babići, Zakinji 130, 52470 Umag</item>
    </izvorni_sadrzaj>
    <derivirana_varijabla naziv="DomainObject.Predmet.ProtuStrankaListFormatedWithAdress_1">
      <item>T.Z. I D.D. d.o.o. UMAG, Babići, Zakinji 130, 52470 Umag</item>
    </derivirana_varijabla>
  </DomainObject.Predmet.ProtuStrankaListFormatedWithAdress>
  <DomainObject.Predmet.ProtuStrankaListFormatedWithAdressOIB>
    <izvorni_sadrzaj>
      <item>T.Z. I D.D. d.o.o. UMAG, OIB 07800905921, Babići, Zakinji 130, 52470 Umag</item>
    </izvorni_sadrzaj>
    <derivirana_varijabla naziv="DomainObject.Predmet.ProtuStrankaListFormatedWithAdressOIB_1">
      <item>T.Z. I D.D. d.o.o. UMAG, OIB 07800905921, Babići, Zakinji 130, 52470 Umag</item>
    </derivirana_varijabla>
  </DomainObject.Predmet.ProtuStrankaListFormatedWithAdressOIB>
  <DomainObject.Predmet.ProtuStrankaListNazivFormated>
    <izvorni_sadrzaj>
      <item>T.Z. I D.D. d.o.o. UMAG</item>
    </izvorni_sadrzaj>
    <derivirana_varijabla naziv="DomainObject.Predmet.ProtuStrankaListNazivFormated_1">
      <item>T.Z. I D.D. d.o.o. UMAG</item>
    </derivirana_varijabla>
  </DomainObject.Predmet.ProtuStrankaListNazivFormated>
  <DomainObject.Predmet.ProtuStrankaListNazivFormatedOIB>
    <izvorni_sadrzaj>
      <item>T.Z. I D.D. d.o.o. UMAG, OIB 07800905921</item>
    </izvorni_sadrzaj>
    <derivirana_varijabla naziv="DomainObject.Predmet.ProtuStrankaListNazivFormatedOIB_1">
      <item>T.Z. I D.D. d.o.o. UMAG, OIB 07800905921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T.Z. I D.D. d.o.o. UMAG</izvorni_sadrzaj>
    <derivirana_varijabla naziv="DomainObject.Predmet.ProtustrankaIDrugi_1">T.Z. I D.D.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T.Z. I D.D. d.o.o. UMAG, OIB 07800905921, Babići, Zakinji 130, 52470 Umag</izvorni_sadrzaj>
    <derivirana_varijabla naziv="DomainObject.Predmet.ProtustrankaIDrugiAdressOIB_1">T.Z. I D.D. d.o.o. UMAG, OIB 07800905921, Babići, Zakinji 130,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T.Z. I D.D. d.o.o. UMAG</item>
    </izvorni_sadrzaj>
    <derivirana_varijabla naziv="DomainObject.Predmet.SudioniciListNaziv_1">
      <item>FINANCIJSKA AGENCIJA, RC RIJEKA, PODRUŽNICA PULA, PULA</item>
      <item>T.Z. I D.D.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T.Z. I D.D. d.o.o. UMAG, OIB 07800905921, Babići, Zakinji 130,52470 Umag</item>
    </izvorni_sadrzaj>
    <derivirana_varijabla naziv="DomainObject.Predmet.SudioniciListAdressOIB_1">
      <item>FINANCIJSKA AGENCIJA, RC RIJEKA, PODRUŽNICA PULA, PULA, OIB 85821130368, Giardini 5,52100 Pula</item>
      <item>T.Z. I D.D. d.o.o. UMAG, OIB 07800905921, Babići, Zakinji 130,52470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07800905921</item>
    </izvorni_sadrzaj>
    <derivirana_varijabla naziv="DomainObject.Predmet.SudioniciListNazivOIB_1">
      <item>, OIB 85821130368</item>
      <item>, OIB 07800905921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3362</properties:Characters>
  <properties:Lines>98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2016-06-01T06:51:00Z</dcterms:created>
  <dc:creator>Jasmina Matika</dc:creator>
  <cp:lastModifiedBy>Jasmina Matika</cp:lastModifiedBy>
  <dcterms:modified xmlns:xsi="http://www.w3.org/2001/XMLSchema-instance" xsi:type="dcterms:W3CDTF">2016-06-08T12:36:00Z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