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ea35" w14:paraId="351ea35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  <w:t>Poslovni broj: 2 St-</w:t>
      </w:r>
      <w:r w:rsidR="00F931E2">
        <w:rPr>
          <w:rFonts w:eastAsia="Calibri"/>
          <w:szCs w:val="24"/>
          <w:lang w:eastAsia="en-US"/>
        </w:rPr>
        <w:t>351/16-4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F931E2">
        <w:t>EMFIS j.d.o.o., Varaždin, Eugena Kumičića 67, OIB 24085646913</w:t>
      </w:r>
      <w:r w:rsidR="00824366">
        <w:t xml:space="preserve">, dana </w:t>
      </w:r>
      <w:r w:rsidR="00F931E2">
        <w:t>23. svibnja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F931E2">
        <w:t>EMFIS j.d.o.o., Varaždin, Eugena Kumičića 67, OIB 24085646913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F931E2">
        <w:rPr>
          <w:szCs w:val="24"/>
        </w:rPr>
        <w:t>23. svibnja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F931E2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F931E2">
        <w:t>EMFIS j.d.o.o., Varaždin, Eugena Kumičića 67, OIB 24085646913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F931E2">
        <w:t>Jugoslav Puran iz Bjelovara, Josipa Jelačića 12, OIB 70582689973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F931E2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F931E2">
        <w:t>EMFIS j.d.o.o., Varaždin, Eugena Kumičića 67, OIB 24085646913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F931E2">
        <w:rPr>
          <w:szCs w:val="24"/>
        </w:rPr>
        <w:t>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931E2">
        <w:rPr>
          <w:szCs w:val="24"/>
        </w:rPr>
        <w:t>4. ožujka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F931E2">
        <w:rPr>
          <w:szCs w:val="24"/>
        </w:rPr>
        <w:t>23. svibnja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F931E2">
        <w:rPr>
          <w:szCs w:val="24"/>
        </w:rPr>
        <w:t>, v.r.</w:t>
      </w:r>
    </w:p>
    <w:p w:rsidRDefault="00ED4453" w:rsidP="00964C7D" w:rsidR="00ED4453">
      <w:pPr>
        <w:rPr>
          <w:szCs w:val="24"/>
        </w:rPr>
      </w:pPr>
    </w:p>
    <w:p w:rsidRDefault="00F931E2" w:rsidP="00964C7D" w:rsidR="00ED445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931E2" w:rsidP="00964C7D" w:rsidR="00F931E2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F931E2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F931E2">
        <w:t>EMFIS j.d.o.o., Varaždin, Eugena Kumičića 67</w:t>
      </w:r>
    </w:p>
    <w:p w:rsidRDefault="00324A9A" w:rsidP="00964C7D" w:rsidR="00824366" w:rsidRPr="00824366">
      <w:pPr>
        <w:numPr>
          <w:ilvl w:val="0"/>
          <w:numId w:val="1"/>
        </w:numPr>
        <w:rPr>
          <w:szCs w:val="24"/>
        </w:rPr>
      </w:pPr>
      <w:r w:rsidRPr="00F931E2">
        <w:t>Direktor</w:t>
      </w:r>
      <w:r>
        <w:t xml:space="preserve"> dužnika,</w:t>
      </w:r>
      <w:r w:rsidR="00F931E2">
        <w:t xml:space="preserve"> Tanja Deban, Varaždin, Eugena Kumičića 67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F931E2">
        <w:rPr>
          <w:szCs w:val="24"/>
        </w:rPr>
        <w:t>Sudski registar ovog suda</w:t>
      </w:r>
      <w:r w:rsidR="00733B53" w:rsidRPr="00F931E2"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F931E2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F931E2" w:rsidRPr="00F931E2">
        <w:rPr>
          <w:szCs w:val="24"/>
        </w:rPr>
        <w:t>Varaždin, Graberje 1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F931E2">
        <w:rPr>
          <w:szCs w:val="24"/>
        </w:rPr>
        <w:t>Jugoslav Puran, Bjelovar, Josipa Jelačića 12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F931E2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4DF9" w:rsidP="007A75CE" w:rsidR="00144DF9">
      <w:r>
        <w:separator/>
      </w:r>
    </w:p>
  </w:endnote>
  <w:endnote w:id="0" w:type="continuationSeparator">
    <w:p w:rsidRDefault="00144DF9" w:rsidP="007A75CE" w:rsidR="00144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4DF9" w:rsidP="007A75CE" w:rsidR="00144DF9">
      <w:r>
        <w:separator/>
      </w:r>
    </w:p>
  </w:footnote>
  <w:footnote w:id="0" w:type="continuationSeparator">
    <w:p w:rsidRDefault="00144DF9" w:rsidP="007A75CE" w:rsidR="00144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A29B1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F931E2">
      <w:rPr>
        <w:szCs w:val="24"/>
      </w:rPr>
      <w:t>351/16-4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F30981" w:rsidR="00824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44DF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A29B1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30981"/>
    <w:rsid w:val="00F50578"/>
    <w:rsid w:val="00F60CA6"/>
    <w:rsid w:val="00F6594B"/>
    <w:rsid w:val="00F931E2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93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1E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931E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931E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931E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93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1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931E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931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931E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St-351/2016</izvorni_sadrzaj>
    <derivirana_varijabla naziv="DomainObject.Predmet.OznakaBroj_1">St-351/2016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EMFIS j.d.o.o. za informatiku i trgovinu</izvorni_sadrzaj>
    <derivirana_varijabla naziv="DomainObject.Predmet.ProtustrankaFormated_1">  EMFIS j.d.o.o. za informatiku i trgovinu</derivirana_varijabla>
  </DomainObject.Predmet.ProtustrankaFormated>
  <DomainObject.Predmet.ProtustrankaFormatedOIB>
    <izvorni_sadrzaj>  EMFIS j.d.o.o. za informatiku i trgovinu, OIB 24085646913</izvorni_sadrzaj>
    <derivirana_varijabla naziv="DomainObject.Predmet.ProtustrankaFormatedOIB_1">  EMFIS j.d.o.o. za informatiku i trgovinu, OIB 24085646913</derivirana_varijabla>
  </DomainObject.Predmet.ProtustrankaFormatedOIB>
  <DomainObject.Predmet.ProtustrankaFormatedWithAdress>
    <izvorni_sadrzaj> EMFIS j.d.o.o. za informatiku i trgovinu, Eugena Kumičića 67, 42000 Varaždin</izvorni_sadrzaj>
    <derivirana_varijabla naziv="DomainObject.Predmet.ProtustrankaFormatedWithAdress_1"> EMFIS j.d.o.o. za informatiku i trgovinu, Eugena Kumičića 67, 42000 Varaždin</derivirana_varijabla>
  </DomainObject.Predmet.ProtustrankaFormatedWithAdress>
  <DomainObject.Predmet.ProtustrankaFormatedWithAdressOIB>
    <izvorni_sadrzaj> EMFIS j.d.o.o. za informatiku i trgovinu, OIB 24085646913, Eugena Kumičića 67, 42000 Varaždin</izvorni_sadrzaj>
    <derivirana_varijabla naziv="DomainObject.Predmet.ProtustrankaFormatedWithAdressOIB_1"> EMFIS j.d.o.o. za informatiku i trgovinu, OIB 24085646913, Eugena Kumičića 67, 42000 Varaždin</derivirana_varijabla>
  </DomainObject.Predmet.ProtustrankaFormatedWithAdressOIB>
  <DomainObject.Predmet.ProtustrankaWithAdress>
    <izvorni_sadrzaj>EMFIS j.d.o.o. za informatiku i trgovinu Eugena Kumičića 67, 42000 Varaždin</izvorni_sadrzaj>
    <derivirana_varijabla naziv="DomainObject.Predmet.ProtustrankaWithAdress_1">EMFIS j.d.o.o. za informatiku i trgovinu Eugena Kumičića 67, 42000 Varaždin</derivirana_varijabla>
  </DomainObject.Predmet.ProtustrankaWithAdress>
  <DomainObject.Predmet.ProtustrankaWithAdressOIB>
    <izvorni_sadrzaj>EMFIS j.d.o.o. za informatiku i trgovinu, OIB 24085646913, Eugena Kumičića 67, 42000 Varaždin</izvorni_sadrzaj>
    <derivirana_varijabla naziv="DomainObject.Predmet.ProtustrankaWithAdressOIB_1">EMFIS j.d.o.o. za informatiku i trgovinu, OIB 24085646913, Eugena Kumičića 67, 42000 Varaždin</derivirana_varijabla>
  </DomainObject.Predmet.ProtustrankaWithAdressOIB>
  <DomainObject.Predmet.ProtustrankaNazivFormated>
    <izvorni_sadrzaj>EMFIS j.d.o.o. za informatiku i trgovinu</izvorni_sadrzaj>
    <derivirana_varijabla naziv="DomainObject.Predmet.ProtustrankaNazivFormated_1">EMFIS j.d.o.o. za informatiku i trgovinu</derivirana_varijabla>
  </DomainObject.Predmet.ProtustrankaNazivFormated>
  <DomainObject.Predmet.ProtustrankaNazivFormatedOIB>
    <izvorni_sadrzaj>EMFIS j.d.o.o. za informatiku i trgovinu, OIB 24085646913</izvorni_sadrzaj>
    <derivirana_varijabla naziv="DomainObject.Predmet.ProtustrankaNazivFormatedOIB_1">EMFIS j.d.o.o. za informatiku i trgovinu, OIB 24085646913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5961.71</izvorni_sadrzaj>
    <derivirana_varijabla naziv="DomainObject.Predmet.TrenutnaVrijednost_1">5961.71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EMFIS j.d.o.o. za informatiku i trgovinu</item>
    </izvorni_sadrzaj>
    <derivirana_varijabla naziv="DomainObject.Predmet.ProtuStrankaListFormated_1">
      <item>EMFIS j.d.o.o. za informatiku i trgovinu</item>
    </derivirana_varijabla>
  </DomainObject.Predmet.ProtuStrankaListFormated>
  <DomainObject.Predmet.ProtuStrankaListFormatedOIB>
    <izvorni_sadrzaj>
      <item>EMFIS j.d.o.o. za informatiku i trgovinu, OIB 24085646913</item>
    </izvorni_sadrzaj>
    <derivirana_varijabla naziv="DomainObject.Predmet.ProtuStrankaListFormatedOIB_1">
      <item>EMFIS j.d.o.o. za informatiku i trgovinu, OIB 24085646913</item>
    </derivirana_varijabla>
  </DomainObject.Predmet.ProtuStrankaListFormatedOIB>
  <DomainObject.Predmet.ProtuStrankaListFormatedWithAdress>
    <izvorni_sadrzaj>
      <item>EMFIS j.d.o.o. za informatiku i trgovinu, Eugena Kumičića 67, 42000 Varaždin</item>
    </izvorni_sadrzaj>
    <derivirana_varijabla naziv="DomainObject.Predmet.ProtuStrankaListFormatedWithAdress_1">
      <item>EMFIS j.d.o.o. za informatiku i trgovinu, Eugena Kumičića 67, 42000 Varaždin</item>
    </derivirana_varijabla>
  </DomainObject.Predmet.ProtuStrankaListFormatedWithAdress>
  <DomainObject.Predmet.ProtuStrankaListFormatedWithAdressOIB>
    <izvorni_sadrzaj>
      <item>EMFIS j.d.o.o. za informatiku i trgovinu, OIB 24085646913, Eugena Kumičića 67, 42000 Varaždin</item>
    </izvorni_sadrzaj>
    <derivirana_varijabla naziv="DomainObject.Predmet.ProtuStrankaListFormatedWithAdressOIB_1">
      <item>EMFIS j.d.o.o. za informatiku i trgovinu, OIB 24085646913, Eugena Kumičića 67, 42000 Varaždin</item>
    </derivirana_varijabla>
  </DomainObject.Predmet.ProtuStrankaListFormatedWithAdressOIB>
  <DomainObject.Predmet.ProtuStrankaListNazivFormated>
    <izvorni_sadrzaj>
      <item>EMFIS j.d.o.o. za informatiku i trgovinu</item>
    </izvorni_sadrzaj>
    <derivirana_varijabla naziv="DomainObject.Predmet.ProtuStrankaListNazivFormated_1">
      <item>EMFIS j.d.o.o. za informatiku i trgovinu</item>
    </derivirana_varijabla>
  </DomainObject.Predmet.ProtuStrankaListNazivFormated>
  <DomainObject.Predmet.ProtuStrankaListNazivFormatedOIB>
    <izvorni_sadrzaj>
      <item>EMFIS j.d.o.o. za informatiku i trgovinu, OIB 24085646913</item>
    </izvorni_sadrzaj>
    <derivirana_varijabla naziv="DomainObject.Predmet.ProtuStrankaListNazivFormatedOIB_1">
      <item>EMFIS j.d.o.o. za informatiku i trgovinu, OIB 24085646913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EMFIS j.d.o.o. za informatiku i trgovinu</izvorni_sadrzaj>
    <derivirana_varijabla naziv="DomainObject.Predmet.ProtustrankaIDrugi_1">EMFIS j.d.o.o. za informatiku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EMFIS j.d.o.o. za informatiku i trgovinu, OIB 24085646913, Eugena Kumičića 67, 42000 Varaždin</izvorni_sadrzaj>
    <derivirana_varijabla naziv="DomainObject.Predmet.ProtustrankaIDrugiAdressOIB_1">EMFIS j.d.o.o. za informatiku i trgovinu, OIB 24085646913, Eugena Kumičića 67,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EMFIS j.d.o.o. za informatiku i trgovinu</item>
      <item>Sudski registar</item>
    </izvorni_sadrzaj>
    <derivirana_varijabla naziv="DomainObject.Predmet.SudioniciListNaziv_1">
      <item>Financijska agencija</item>
      <item>EMFIS j.d.o.o. za informatiku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EMFIS j.d.o.o. za informatiku i trgovinu, OIB 24085646913, Eugena Kumičića 67,42000 Varaždin</item>
      <item>Sudski registar</item>
    </izvorni_sadrzaj>
    <derivirana_varijabla naziv="DomainObject.Predmet.SudioniciListAdressOIB_1">
      <item>Financijska agencija, OIB 85821130368, A. Cesarca 2,42000 Varaždin</item>
      <item>EMFIS j.d.o.o. za informatiku i trgovinu, OIB 24085646913, Eugena Kumičića 67,42000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24085646913</item>
      <item>, OIB null</item>
    </izvorni_sadrzaj>
    <derivirana_varijabla naziv="DomainObject.Predmet.SudioniciListNazivOIB_1">
      <item>, OIB 85821130368</item>
      <item>, OIB 24085646913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2835</properties:Characters>
  <properties:Lines>81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2016-05-23T08:30:00Z</cp:lastPrinted>
  <dcterms:modified xmlns:xsi="http://www.w3.org/2001/XMLSchema-instance" xsi:type="dcterms:W3CDTF">2016-05-23T08:31:00Z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