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fd0b" w14:paraId="cc2fd0b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3F0B09">
        <w:t>49</w:t>
      </w:r>
      <w:r w:rsidR="008D5C4C">
        <w:t>1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8D5C4C">
        <w:t>APSIDA j.</w:t>
      </w:r>
      <w:r w:rsidR="003F0B09">
        <w:t xml:space="preserve">d.o.o., </w:t>
      </w:r>
      <w:r w:rsidR="008D5C4C">
        <w:t>Zadar, Ugljanska 24, Zadar</w:t>
      </w:r>
      <w:r w:rsidR="00F03D32">
        <w:t>,</w:t>
      </w:r>
      <w:r w:rsidR="000859FA">
        <w:t xml:space="preserve"> OIB: </w:t>
      </w:r>
      <w:r w:rsidR="008D5C4C">
        <w:t>75384017766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A6B55">
        <w:t>05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8D5C4C">
        <w:t>APSIDA j.d.o.o., Zadar, Ugljanska 24, Zadar, OIB: 75384017766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A6B55" w:rsidP="00A70A5D" w:rsidR="000A6B55">
      <w:pPr>
        <w:jc w:val="center"/>
      </w:pPr>
      <w:r>
        <w:t>21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067167">
        <w:t>09</w:t>
      </w:r>
      <w:r w:rsidR="00A70A5D">
        <w:t>,</w:t>
      </w:r>
      <w:r w:rsidR="008D5C4C">
        <w:t>40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A6B55" w:rsidP="000A6B55" w:rsidR="000A6B55">
      <w:pPr>
        <w:jc w:val="center"/>
      </w:pPr>
      <w:r>
        <w:t>21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6B3F75">
        <w:t>09</w:t>
      </w:r>
      <w:r w:rsidR="00F92198">
        <w:t>,</w:t>
      </w:r>
      <w:r w:rsidR="008D5C4C">
        <w:t>4</w:t>
      </w:r>
      <w:r w:rsidR="003F0B09">
        <w:t>5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8D5C4C">
        <w:t>APSIDA j.d.o.o.,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</w:t>
      </w:r>
      <w:r w:rsidR="00245588" w:rsidRPr="006A6907">
        <w:lastRenderedPageBreak/>
        <w:t xml:space="preserve">neprekinutom razdoblju od </w:t>
      </w:r>
      <w:r w:rsidR="008D5C4C">
        <w:t>205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8D5C4C">
        <w:t>23.167,24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A6B55">
        <w:t>05.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8D5C4C">
        <w:t>APSIDA j.d.o.o., Zadar</w:t>
      </w:r>
      <w:r w:rsidR="008D5C4C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8D5C4C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t>JASMINKA BLAŽEVIĆ iz Zadra, Ugljanska 24</w:t>
      </w:r>
      <w:r w:rsidR="00F03D32"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23CD4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8D5C4C">
      <w:t>491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CD4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23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C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C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C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C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23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C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C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C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C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St-491/2016</izvorni_sadrzaj>
    <derivirana_varijabla naziv="DomainObject.Predmet.OznakaBroj_1">St-491/2016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APSIDA j.d.o.o. za poslovne usluge</izvorni_sadrzaj>
    <derivirana_varijabla naziv="DomainObject.Predmet.ProtustrankaFormated_1">  APSIDA j.d.o.o. za poslovne usluge</derivirana_varijabla>
  </DomainObject.Predmet.ProtustrankaFormated>
  <DomainObject.Predmet.ProtustrankaFormatedOIB>
    <izvorni_sadrzaj>  APSIDA j.d.o.o. za poslovne usluge, OIB 75384017766</izvorni_sadrzaj>
    <derivirana_varijabla naziv="DomainObject.Predmet.ProtustrankaFormatedOIB_1">  APSIDA j.d.o.o. za poslovne usluge, OIB 75384017766</derivirana_varijabla>
  </DomainObject.Predmet.ProtustrankaFormatedOIB>
  <DomainObject.Predmet.ProtustrankaFormatedWithAdress>
    <izvorni_sadrzaj> APSIDA j.d.o.o. za poslovne usluge, Ugljanska 24, 23000 Zadar</izvorni_sadrzaj>
    <derivirana_varijabla naziv="DomainObject.Predmet.ProtustrankaFormatedWithAdress_1"> APSIDA j.d.o.o. za poslovne usluge, Ugljanska 24, 23000 Zadar</derivirana_varijabla>
  </DomainObject.Predmet.ProtustrankaFormatedWithAdress>
  <DomainObject.Predmet.ProtustrankaFormatedWithAdressOIB>
    <izvorni_sadrzaj> APSIDA j.d.o.o. za poslovne usluge, OIB 75384017766, Ugljanska 24, 23000 Zadar</izvorni_sadrzaj>
    <derivirana_varijabla naziv="DomainObject.Predmet.ProtustrankaFormatedWithAdressOIB_1"> APSIDA j.d.o.o. za poslovne usluge, OIB 75384017766, Ugljanska 24, 23000 Zadar</derivirana_varijabla>
  </DomainObject.Predmet.ProtustrankaFormatedWithAdressOIB>
  <DomainObject.Predmet.ProtustrankaWithAdress>
    <izvorni_sadrzaj>APSIDA j.d.o.o. za poslovne usluge Ugljanska 24, 23000 Zadar</izvorni_sadrzaj>
    <derivirana_varijabla naziv="DomainObject.Predmet.ProtustrankaWithAdress_1">APSIDA j.d.o.o. za poslovne usluge Ugljanska 24, 23000 Zadar</derivirana_varijabla>
  </DomainObject.Predmet.ProtustrankaWithAdress>
  <DomainObject.Predmet.ProtustrankaWithAdressOIB>
    <izvorni_sadrzaj>APSIDA j.d.o.o. za poslovne usluge, OIB 75384017766, Ugljanska 24, 23000 Zadar</izvorni_sadrzaj>
    <derivirana_varijabla naziv="DomainObject.Predmet.ProtustrankaWithAdressOIB_1">APSIDA j.d.o.o. za poslovne usluge, OIB 75384017766, Ugljanska 24, 23000 Zadar</derivirana_varijabla>
  </DomainObject.Predmet.ProtustrankaWithAdressOIB>
  <DomainObject.Predmet.ProtustrankaNazivFormated>
    <izvorni_sadrzaj>APSIDA j.d.o.o. za poslovne usluge</izvorni_sadrzaj>
    <derivirana_varijabla naziv="DomainObject.Predmet.ProtustrankaNazivFormated_1">APSIDA j.d.o.o. za poslovne usluge</derivirana_varijabla>
  </DomainObject.Predmet.ProtustrankaNazivFormated>
  <DomainObject.Predmet.ProtustrankaNazivFormatedOIB>
    <izvorni_sadrzaj>APSIDA j.d.o.o. za poslovne usluge, OIB 75384017766</izvorni_sadrzaj>
    <derivirana_varijabla naziv="DomainObject.Predmet.ProtustrankaNazivFormatedOIB_1">APSIDA j.d.o.o. za poslovne usluge, OIB 75384017766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23167.24</izvorni_sadrzaj>
    <derivirana_varijabla naziv="DomainObject.Predmet.TrenutnaVrijednost_1">23167.24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APSIDA j.d.o.o. za poslovne usluge</item>
    </izvorni_sadrzaj>
    <derivirana_varijabla naziv="DomainObject.Predmet.ProtuStrankaListFormated_1">
      <item>APSIDA j.d.o.o. za poslovne usluge</item>
    </derivirana_varijabla>
  </DomainObject.Predmet.ProtuStrankaListFormated>
  <DomainObject.Predmet.ProtuStrankaListFormatedOIB>
    <izvorni_sadrzaj>
      <item>APSIDA j.d.o.o. za poslovne usluge, OIB 75384017766</item>
    </izvorni_sadrzaj>
    <derivirana_varijabla naziv="DomainObject.Predmet.ProtuStrankaListFormatedOIB_1">
      <item>APSIDA j.d.o.o. za poslovne usluge, OIB 75384017766</item>
    </derivirana_varijabla>
  </DomainObject.Predmet.ProtuStrankaListFormatedOIB>
  <DomainObject.Predmet.ProtuStrankaListFormatedWithAdress>
    <izvorni_sadrzaj>
      <item>APSIDA j.d.o.o. za poslovne usluge, Ugljanska 24, 23000 Zadar</item>
    </izvorni_sadrzaj>
    <derivirana_varijabla naziv="DomainObject.Predmet.ProtuStrankaListFormatedWithAdress_1">
      <item>APSIDA j.d.o.o. za poslovne usluge, Ugljanska 24, 23000 Zadar</item>
    </derivirana_varijabla>
  </DomainObject.Predmet.ProtuStrankaListFormatedWithAdress>
  <DomainObject.Predmet.ProtuStrankaListFormatedWithAdressOIB>
    <izvorni_sadrzaj>
      <item>APSIDA j.d.o.o. za poslovne usluge, OIB 75384017766, Ugljanska 24, 23000 Zadar</item>
    </izvorni_sadrzaj>
    <derivirana_varijabla naziv="DomainObject.Predmet.ProtuStrankaListFormatedWithAdressOIB_1">
      <item>APSIDA j.d.o.o. za poslovne usluge, OIB 75384017766, Ugljanska 24, 23000 Zadar</item>
    </derivirana_varijabla>
  </DomainObject.Predmet.ProtuStrankaListFormatedWithAdressOIB>
  <DomainObject.Predmet.ProtuStrankaListNazivFormated>
    <izvorni_sadrzaj>
      <item>APSIDA j.d.o.o. za poslovne usluge</item>
    </izvorni_sadrzaj>
    <derivirana_varijabla naziv="DomainObject.Predmet.ProtuStrankaListNazivFormated_1">
      <item>APSIDA j.d.o.o. za poslovne usluge</item>
    </derivirana_varijabla>
  </DomainObject.Predmet.ProtuStrankaListNazivFormated>
  <DomainObject.Predmet.ProtuStrankaListNazivFormatedOIB>
    <izvorni_sadrzaj>
      <item>APSIDA j.d.o.o. za poslovne usluge, OIB 75384017766</item>
    </izvorni_sadrzaj>
    <derivirana_varijabla naziv="DomainObject.Predmet.ProtuStrankaListNazivFormatedOIB_1">
      <item>APSIDA j.d.o.o. za poslovne usluge, OIB 75384017766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APSIDA j.d.o.o. za poslovne usluge</izvorni_sadrzaj>
    <derivirana_varijabla naziv="DomainObject.Predmet.ProtustrankaIDrugi_1">APSIDA j.d.o.o.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APSIDA j.d.o.o. za poslovne usluge, OIB 75384017766, Ugljanska 24, 23000 Zadar</izvorni_sadrzaj>
    <derivirana_varijabla naziv="DomainObject.Predmet.ProtustrankaIDrugiAdressOIB_1">APSIDA j.d.o.o. za poslovne usluge, OIB 75384017766, Ugljanska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APSIDA j.d.o.o. za poslovne usluge</item>
    </izvorni_sadrzaj>
    <derivirana_varijabla naziv="DomainObject.Predmet.SudioniciListNaziv_1">
      <item>FINA</item>
      <item>APSIDA j.d.o.o. za poslovne usluge</item>
    </derivirana_varijabla>
  </DomainObject.Predmet.SudioniciListNaziv>
  <DomainObject.Predmet.SudioniciListAdressOIB>
    <izvorni_sadrzaj>
      <item>FINA, OIB 85821130368</item>
      <item>APSIDA j.d.o.o. za poslovne usluge, OIB 75384017766, Ugljanska 24,23000 Zadar</item>
    </izvorni_sadrzaj>
    <derivirana_varijabla naziv="DomainObject.Predmet.SudioniciListAdressOIB_1">
      <item>FINA, OIB 85821130368</item>
      <item>APSIDA j.d.o.o. za poslovne usluge, OIB 75384017766, Ugljanska 24,23000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75384017766</item>
    </izvorni_sadrzaj>
    <derivirana_varijabla naziv="DomainObject.Predmet.SudioniciListNazivOIB_1">
      <item>, OIB 85821130368</item>
      <item>, OIB 75384017766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55FC80-6740-4D49-B354-5DD0AE6223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356</properties:Words>
  <properties:Characters>1884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2016-04-05T13:24:00Z</dcterms:created>
  <dc:creator>Administrator</dc:creator>
  <cp:lastModifiedBy>Martina Kalmeta</cp:lastModifiedBy>
  <cp:lastPrinted>2016-03-18T09:50:00Z</cp:lastPrinted>
  <dcterms:modified xmlns:xsi="http://www.w3.org/2001/XMLSchema-instance" xsi:type="dcterms:W3CDTF">2016-04-06T10:49:00Z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