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223319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223319">
              <w:rPr>
                <w:noProof/>
                <w:sz w:val="24"/>
              </w:rPr>
              <w:t>610/2018-13</w:t>
            </w:r>
          </w:p>
        </w:tc>
      </w:tr>
    </w:tbl>
    <w:p w:rsidRPr="00DE2B55" w:rsidR="007657AB" w:rsidP="00B562C5" w:rsidRDefault="007657AB" w14:paraId="f6f4649" w14:textId="f6f4649">
      <w:pPr>
        <w:spacing w:before="240" w:after="24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B562C5" w:rsidRDefault="007657AB">
      <w:pPr>
        <w:spacing w:before="240" w:after="24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stečajnog postupka nad dužnikom </w:t>
      </w:r>
      <w:r w:rsidRPr="00223319" w:rsidR="00223319">
        <w:rPr>
          <w:lang w:val="hr-HR"/>
        </w:rPr>
        <w:t>S.L. GRAĐENJE j.d.o.o., OIB: 88881741653, Split, Ivekovićeva 21</w:t>
      </w:r>
      <w:r w:rsidRPr="007F2CAE" w:rsidR="007F2CAE">
        <w:rPr>
          <w:lang w:val="hr-HR"/>
        </w:rPr>
        <w:t>,</w:t>
      </w:r>
      <w:r w:rsidRPr="00F5115D" w:rsidR="00F5115D">
        <w:rPr>
          <w:lang w:val="hr-HR"/>
        </w:rPr>
        <w:t xml:space="preserve"> </w:t>
      </w:r>
      <w:r w:rsidR="00671666">
        <w:rPr>
          <w:lang w:val="hr-HR"/>
        </w:rPr>
        <w:t>1</w:t>
      </w:r>
      <w:r w:rsidR="009366A5">
        <w:rPr>
          <w:lang w:val="hr-HR"/>
        </w:rPr>
        <w:t>7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4346D2" w:rsidRDefault="007657AB">
      <w:pPr>
        <w:spacing w:before="240" w:after="24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223319" w:rsidR="00223319">
        <w:t>S.L. GRAĐENJE j.d.o.o., OIB: 88881741653, Split, Ivekovićeva 21</w:t>
      </w:r>
      <w:r w:rsidRPr="0015503C" w:rsidR="007F2CAE">
        <w:t>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7A7A16">
        <w:t>4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223319">
        <w:t>610-2018</w:t>
      </w:r>
      <w:r>
        <w:t xml:space="preserve">, </w:t>
      </w:r>
      <w:r w:rsidRPr="00554528">
        <w:t>uz svrhu plaćanja "predujam za pokriće troškova stečajnog postupka br. 11.St-</w:t>
      </w:r>
      <w:r w:rsidR="00223319">
        <w:t>610/2018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FD7EF0" w:rsidRDefault="00AF5E64">
      <w:pPr>
        <w:pStyle w:val="Naslov2"/>
        <w:numPr>
          <w:ilvl w:val="12"/>
          <w:numId w:val="0"/>
        </w:numPr>
        <w:spacing w:before="240" w:after="12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="00223319" w:rsidP="00223319" w:rsidRDefault="00223319">
      <w:pPr>
        <w:spacing w:before="40"/>
        <w:ind w:firstLine="709"/>
        <w:jc w:val="both"/>
        <w:rPr>
          <w:rFonts w:eastAsiaTheme="minorHAnsi" w:cstheme="minorBidi"/>
          <w:lang w:eastAsia="en-US"/>
        </w:rPr>
      </w:pPr>
      <w:r w:rsidRPr="00165B16">
        <w:rPr>
          <w:rFonts w:eastAsiaTheme="minorHAnsi" w:cstheme="minorBidi"/>
          <w:lang w:eastAsia="en-US"/>
        </w:rPr>
        <w:t>Financijska agencija, Regionalni centa</w:t>
      </w:r>
      <w:r>
        <w:rPr>
          <w:rFonts w:eastAsiaTheme="minorHAnsi" w:cstheme="minorBidi"/>
          <w:lang w:eastAsia="en-US"/>
        </w:rPr>
        <w:t>r Split podnijela je ovom sudu 27. kolovoza 2018</w:t>
      </w:r>
      <w:r w:rsidRPr="00165B16">
        <w:rPr>
          <w:rFonts w:eastAsiaTheme="minorHAnsi" w:cstheme="minorBidi"/>
          <w:lang w:eastAsia="en-US"/>
        </w:rPr>
        <w:t xml:space="preserve">. prijedlog za otvaranje stečajnog postupka nad dužnikom </w:t>
      </w:r>
      <w:r w:rsidRPr="000E1D21">
        <w:rPr>
          <w:rFonts w:eastAsiaTheme="minorHAnsi" w:cstheme="minorBidi"/>
          <w:lang w:eastAsia="en-US"/>
        </w:rPr>
        <w:t>S.L. GRAĐENJE j.d.o.o., OIB: 88881741653, Split, Ivekovićeva 21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eastAsiaTheme="minorHAnsi" w:cstheme="minorBidi"/>
          <w:szCs w:val="22"/>
          <w:lang w:eastAsia="en-US"/>
        </w:rPr>
        <w:t xml:space="preserve"> </w:t>
      </w:r>
      <w:r w:rsidRPr="00B650CE">
        <w:rPr>
          <w:rFonts w:eastAsiaTheme="minorHAnsi" w:cstheme="minorBidi"/>
          <w:lang w:eastAsia="en-US"/>
        </w:rPr>
        <w:t xml:space="preserve">U prijedlogu se navodi da dužnik na dan </w:t>
      </w:r>
      <w:r>
        <w:rPr>
          <w:rFonts w:eastAsiaTheme="minorHAnsi" w:cstheme="minorBidi"/>
          <w:lang w:eastAsia="en-US"/>
        </w:rPr>
        <w:t>22. kolovoza 2018</w:t>
      </w:r>
      <w:r w:rsidRPr="00B650CE">
        <w:rPr>
          <w:rFonts w:eastAsiaTheme="minorHAnsi" w:cstheme="minorBid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>
        <w:rPr>
          <w:rFonts w:eastAsiaTheme="minorHAnsi" w:cstheme="minorBidi"/>
          <w:lang w:eastAsia="en-US"/>
        </w:rPr>
        <w:t>81.376,85</w:t>
      </w:r>
      <w:r w:rsidRPr="00B650CE">
        <w:rPr>
          <w:rFonts w:eastAsiaTheme="minorHAnsi" w:cstheme="minorBidi"/>
          <w:lang w:eastAsia="en-US"/>
        </w:rPr>
        <w:t xml:space="preserve"> kn, kao i da prema podacima koji su dostavljeni od Hrvatskog zavoda z</w:t>
      </w:r>
      <w:r>
        <w:rPr>
          <w:rFonts w:eastAsiaTheme="minorHAnsi" w:cstheme="minorBidi"/>
          <w:lang w:eastAsia="en-US"/>
        </w:rPr>
        <w:t>a mirovinsko osiguranje</w:t>
      </w:r>
      <w:r w:rsidRPr="00B650CE">
        <w:rPr>
          <w:rFonts w:eastAsiaTheme="minorHAnsi" w:cstheme="minorBidi"/>
          <w:lang w:eastAsia="en-US"/>
        </w:rPr>
        <w:t xml:space="preserve"> dužnik </w:t>
      </w:r>
      <w:r>
        <w:rPr>
          <w:rFonts w:eastAsiaTheme="minorHAnsi" w:cstheme="minorBidi"/>
          <w:lang w:eastAsia="en-US"/>
        </w:rPr>
        <w:t>ima sedam zaposlenih</w:t>
      </w:r>
      <w:r w:rsidRPr="00B650CE">
        <w:rPr>
          <w:rFonts w:eastAsiaTheme="minorHAnsi" w:cstheme="minorBidi"/>
          <w:lang w:eastAsia="en-US"/>
        </w:rPr>
        <w:t>.</w:t>
      </w:r>
    </w:p>
    <w:p w:rsidRPr="0015503C" w:rsidR="007F2CAE" w:rsidP="00FD7EF0" w:rsidRDefault="007F2CAE">
      <w:pPr>
        <w:spacing w:before="230"/>
        <w:ind w:firstLine="709"/>
        <w:jc w:val="both"/>
        <w:rPr>
          <w:rFonts w:eastAsiaTheme="minorHAnsi" w:cstheme="minorBidi"/>
          <w:szCs w:val="22"/>
          <w:lang w:eastAsia="en-US"/>
        </w:rPr>
      </w:pPr>
      <w:r w:rsidRPr="0015503C">
        <w:rPr>
          <w:rFonts w:eastAsiaTheme="minorHAnsi" w:cstheme="minorBidi"/>
          <w:szCs w:val="22"/>
          <w:lang w:eastAsia="en-US"/>
        </w:rPr>
        <w:t>Rješenjem ovog suda 11.St-</w:t>
      </w:r>
      <w:r w:rsidR="00223319">
        <w:rPr>
          <w:rFonts w:eastAsiaTheme="minorHAnsi" w:cstheme="minorBidi"/>
          <w:szCs w:val="22"/>
          <w:lang w:eastAsia="en-US"/>
        </w:rPr>
        <w:t>610/201</w:t>
      </w:r>
      <w:r w:rsidR="007A7A16">
        <w:rPr>
          <w:rFonts w:eastAsiaTheme="minorHAnsi" w:cstheme="minorBidi"/>
          <w:szCs w:val="22"/>
          <w:lang w:eastAsia="en-US"/>
        </w:rPr>
        <w:t>8</w:t>
      </w:r>
      <w:r w:rsidR="00D93490">
        <w:rPr>
          <w:rFonts w:eastAsiaTheme="minorHAnsi" w:cstheme="minorBidi"/>
          <w:szCs w:val="22"/>
          <w:lang w:eastAsia="en-US"/>
        </w:rPr>
        <w:t>-7</w:t>
      </w:r>
      <w:r w:rsidR="007A7A16">
        <w:rPr>
          <w:rFonts w:eastAsiaTheme="minorHAnsi" w:cstheme="minorBidi"/>
          <w:szCs w:val="22"/>
          <w:lang w:eastAsia="en-US"/>
        </w:rPr>
        <w:t xml:space="preserve"> od </w:t>
      </w:r>
      <w:r w:rsidR="00D93490">
        <w:rPr>
          <w:rFonts w:eastAsiaTheme="minorHAnsi" w:cstheme="minorBidi"/>
          <w:szCs w:val="22"/>
          <w:lang w:eastAsia="en-US"/>
        </w:rPr>
        <w:t>11. veljače</w:t>
      </w:r>
      <w:r w:rsidRPr="0015503C">
        <w:rPr>
          <w:rFonts w:eastAsiaTheme="minorHAnsi" w:cstheme="minorBidi"/>
          <w:szCs w:val="22"/>
          <w:lang w:eastAsia="en-US"/>
        </w:rPr>
        <w:t xml:space="preserve"> 201</w:t>
      </w:r>
      <w:r w:rsidR="007A7A16">
        <w:rPr>
          <w:rFonts w:eastAsiaTheme="minorHAnsi" w:cstheme="minorBidi"/>
          <w:szCs w:val="22"/>
          <w:lang w:eastAsia="en-US"/>
        </w:rPr>
        <w:t>9</w:t>
      </w:r>
      <w:r w:rsidRPr="0015503C">
        <w:rPr>
          <w:rFonts w:eastAsiaTheme="minorHAnsi" w:cstheme="minorBidi"/>
          <w:szCs w:val="22"/>
          <w:lang w:eastAsia="en-US"/>
        </w:rPr>
        <w:t>. pokrenut je prethodni postupak radi utvrđivanja pretpostavki za otvaranje stečajnog postupka nad dužnikom i određeno je ročište radi očitovanja o prijedlogu za otvaranje stečajnog postupka.</w:t>
      </w:r>
    </w:p>
    <w:p w:rsidR="00D93490" w:rsidP="00FD7EF0" w:rsidRDefault="00D93490">
      <w:pPr>
        <w:spacing w:before="230"/>
        <w:ind w:firstLine="720"/>
        <w:jc w:val="both"/>
      </w:pPr>
      <w:r w:rsidRPr="00671666">
        <w:t xml:space="preserve">Na ročište radi očitovanja o prijedlogu za otvaranje stečajnog postupka nad dužnikom, održano </w:t>
      </w:r>
      <w:r>
        <w:t>11. ožujka 2019</w:t>
      </w:r>
      <w:r w:rsidRPr="00671666">
        <w:t>., zastupnik po zakonu dužnika nije pristupio, a niti je dostavio pisano izvješće o financijsko-gospodarskom stanju dužnika, odnosno popis imovine i obveza dužnika sukladno nalogu suda iz točke III. rješenja ovog suda poslovni broj 11.St-</w:t>
      </w:r>
      <w:r>
        <w:t>610/2018-7</w:t>
      </w:r>
      <w:r w:rsidRPr="00671666">
        <w:t xml:space="preserve"> od </w:t>
      </w:r>
      <w:r>
        <w:t>11. veljače 2019</w:t>
      </w:r>
      <w:r w:rsidRPr="00671666">
        <w:t>.</w:t>
      </w:r>
    </w:p>
    <w:p w:rsidR="00AF5E64" w:rsidP="00FD7EF0" w:rsidRDefault="00D93490">
      <w:pPr>
        <w:spacing w:before="230"/>
        <w:ind w:firstLine="720"/>
        <w:jc w:val="both"/>
      </w:pPr>
      <w:r w:rsidRPr="00671666">
        <w:lastRenderedPageBreak/>
        <w:t xml:space="preserve"> </w:t>
      </w:r>
      <w:r w:rsidR="00AF5E64">
        <w:t xml:space="preserve">Iz </w:t>
      </w:r>
      <w:r w:rsidR="00671666">
        <w:t xml:space="preserve">potvrde Općinskog suda u Splitu - Zemljišnoknjižnog odjela Split od </w:t>
      </w:r>
      <w:r>
        <w:t>25. rujna</w:t>
      </w:r>
      <w:r w:rsidR="007F2CAE">
        <w:t xml:space="preserve"> </w:t>
      </w:r>
      <w:r w:rsidR="00671666">
        <w:t>201</w:t>
      </w:r>
      <w:r>
        <w:t>8. (list 6</w:t>
      </w:r>
      <w:r w:rsidR="00671666">
        <w:t xml:space="preserve"> spisa) proizlazi da dužnik nije upisan kao vlasnik nekretnina na području nadležnosti tog zemljišnoknjižnog odjela, a iz </w:t>
      </w:r>
      <w:r w:rsidR="00AF5E64">
        <w:t xml:space="preserve">uvjerenja MUP-a </w:t>
      </w:r>
      <w:r w:rsidR="006250E3">
        <w:t xml:space="preserve">od </w:t>
      </w:r>
      <w:r>
        <w:t>24. rujna</w:t>
      </w:r>
      <w:r w:rsidR="007F2CAE">
        <w:t xml:space="preserve"> 201</w:t>
      </w:r>
      <w:r>
        <w:t>8</w:t>
      </w:r>
      <w:r w:rsidR="00464616">
        <w:t xml:space="preserve">. (list </w:t>
      </w:r>
      <w:r>
        <w:t>8</w:t>
      </w:r>
      <w:r w:rsidR="00AF5E64">
        <w:t xml:space="preserve"> spisa) proizlazi da dužnik prema službenoj evidenciji registracije cestovnih vozila</w:t>
      </w:r>
      <w:r w:rsidR="00671666">
        <w:t xml:space="preserve"> </w:t>
      </w:r>
      <w:r w:rsidR="007A7A16">
        <w:t xml:space="preserve">nije </w:t>
      </w:r>
      <w:r w:rsidR="00AF5E64">
        <w:t>evidentiran kao vlasnik</w:t>
      </w:r>
      <w:r w:rsidR="007F2CAE">
        <w:t xml:space="preserve"> </w:t>
      </w:r>
      <w:r w:rsidR="00AF5E64">
        <w:t>vozila</w:t>
      </w:r>
      <w:r w:rsidR="00671666">
        <w:t>.</w:t>
      </w:r>
      <w:r w:rsidR="00AF5E64">
        <w:t xml:space="preserve"> </w:t>
      </w:r>
    </w:p>
    <w:p w:rsidR="00A01280" w:rsidP="00FD7EF0" w:rsidRDefault="00A01280">
      <w:pPr>
        <w:spacing w:before="23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D93490">
        <w:t>8. ožujka</w:t>
      </w:r>
      <w:r w:rsidR="00671666">
        <w:t xml:space="preserve"> 201</w:t>
      </w:r>
      <w:r w:rsidR="007A7A16">
        <w:t>9</w:t>
      </w:r>
      <w:r w:rsidRPr="00B63FF7">
        <w:t>.</w:t>
      </w:r>
      <w:r w:rsidRPr="00126F32">
        <w:t xml:space="preserve"> (list </w:t>
      </w:r>
      <w:r w:rsidR="007A7A16">
        <w:t>1</w:t>
      </w:r>
      <w:r w:rsidR="00D93490">
        <w:t>6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D93490">
        <w:t>317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Pr="0032578D">
        <w:t xml:space="preserve">Stečajnog zakona („Narodne novine“ </w:t>
      </w:r>
      <w:r>
        <w:t>71/15 i 104/17; dalje SZ).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821991" w:rsidRDefault="00AF5E64">
      <w:pPr>
        <w:spacing w:before="200"/>
        <w:jc w:val="center"/>
      </w:pPr>
      <w:r>
        <w:t xml:space="preserve">U Splitu </w:t>
      </w:r>
      <w:r w:rsidR="00821991">
        <w:t>1</w:t>
      </w:r>
      <w:r w:rsidR="009366A5">
        <w:t>7</w:t>
      </w:r>
      <w:r w:rsidR="00821991">
        <w:t>. rujna</w:t>
      </w:r>
      <w:r w:rsidR="00464616">
        <w:t xml:space="preserve"> 2019</w:t>
      </w:r>
      <w:r>
        <w:t>.</w:t>
      </w:r>
    </w:p>
    <w:p w:rsidR="00AF5E64" w:rsidP="00AF5E64" w:rsidRDefault="00AF5E64">
      <w:pPr>
        <w:spacing w:before="200"/>
        <w:ind w:left="6480"/>
        <w:jc w:val="center"/>
      </w:pPr>
      <w:r>
        <w:t>Sutkinja</w:t>
      </w:r>
    </w:p>
    <w:p w:rsidR="008F4027" w:rsidP="0094096C" w:rsidRDefault="00AF5E64">
      <w:pPr>
        <w:ind w:left="6372"/>
        <w:jc w:val="center"/>
      </w:pPr>
      <w:r>
        <w:t>Ana Golub Gruić</w:t>
      </w:r>
      <w:r w:rsidR="008F4027">
        <w:t>, v.r.</w:t>
      </w:r>
    </w:p>
    <w:p w:rsidR="008F4027" w:rsidP="008832A6" w:rsidRDefault="008F4027">
      <w:pPr>
        <w:jc w:val="right"/>
      </w:pPr>
      <w:r>
        <w:t>za točnost otpravka – ovlašteni službenik</w:t>
      </w:r>
    </w:p>
    <w:p w:rsidR="008F4027" w:rsidP="008832A6" w:rsidRDefault="008F4027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F4027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Pr="00532993" w:rsidR="00532993">
      <w:t>-</w:t>
    </w:r>
    <w:r w:rsidR="00223319">
      <w:t>610/2018-13</w:t>
    </w:r>
  </w:p>
  <w:p w:rsidR="00CE70B0" w:rsidRDefault="008F402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23319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B678B"/>
    <w:rsid w:val="006F29CD"/>
    <w:rsid w:val="006F7638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A7A16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8F4027"/>
    <w:rsid w:val="009274F3"/>
    <w:rsid w:val="009366A5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77955"/>
    <w:rsid w:val="00D8632A"/>
    <w:rsid w:val="00D93490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83D62"/>
    <w:rsid w:val="00FC22AC"/>
    <w:rsid w:val="00FC48E6"/>
    <w:rsid w:val="00FC704F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8F40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402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4027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4027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4027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4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02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02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02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St-610/2018</izvorni_sadrzaj>
    <derivirana_varijabla naziv="DomainObject.Predmet.OznakaBroj_1">St-610/2018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S.L. GRAĐENJE jednostavno društvo s ograničenom odgovornošću za građenje i usluge</izvorni_sadrzaj>
    <derivirana_varijabla naziv="DomainObject.Predmet.ProtustrankaFormated_1">  S.L. GRAĐENJE jednostavno društvo s ograničenom odgovornošću za građenje i usluge</derivirana_varijabla>
  </DomainObject.Predmet.ProtustrankaFormated>
  <DomainObject.Predmet.ProtustrankaFormatedOIB>
    <izvorni_sadrzaj>  S.L. GRAĐENJE jednostavno društvo s ograničenom odgovornošću za građenje i usluge, OIB 88881741653</izvorni_sadrzaj>
    <derivirana_varijabla naziv="DomainObject.Predmet.ProtustrankaFormatedOIB_1">  S.L. GRAĐENJE jednostavno društvo s ograničenom odgovornošću za građenje i usluge, OIB 88881741653</derivirana_varijabla>
  </DomainObject.Predmet.ProtustrankaFormatedOIB>
  <DomainObject.Predmet.ProtustrankaFormatedWithAdress>
    <izvorni_sadrzaj> S.L. GRAĐENJE jednostavno društvo s ograničenom odgovornošću za građenje i usluge, Ivekovićeva 21, 21000 Split</izvorni_sadrzaj>
    <derivirana_varijabla naziv="DomainObject.Predmet.ProtustrankaFormatedWithAdress_1"> S.L. GRAĐENJE jednostavno društvo s ograničenom odgovornošću za građenje i usluge, Ivekovićeva 21, 21000 Split</derivirana_varijabla>
  </DomainObject.Predmet.ProtustrankaFormatedWithAdress>
  <DomainObject.Predmet.ProtustrankaFormatedWithAdressOIB>
    <izvorni_sadrzaj> S.L. GRAĐENJE jednostavno društvo s ograničenom odgovornošću za građenje i usluge, OIB 88881741653, Ivekovićeva 21, 21000 Split</izvorni_sadrzaj>
    <derivirana_varijabla naziv="DomainObject.Predmet.ProtustrankaFormatedWithAdressOIB_1"> S.L. GRAĐENJE jednostavno društvo s ograničenom odgovornošću za građenje i usluge, OIB 88881741653, Ivekovićeva 21, 21000 Split</derivirana_varijabla>
  </DomainObject.Predmet.ProtustrankaFormatedWithAdressOIB>
  <DomainObject.Predmet.ProtustrankaWithAdress>
    <izvorni_sadrzaj>S.L. GRAĐENJE jednostavno društvo s ograničenom odgovornošću za građenje i usluge Ivekovićeva 21, 21000 Split</izvorni_sadrzaj>
    <derivirana_varijabla naziv="DomainObject.Predmet.ProtustrankaWithAdress_1">S.L. GRAĐENJE jednostavno društvo s ograničenom odgovornošću za građenje i usluge Ivekovićeva 21, 21000 Split</derivirana_varijabla>
  </DomainObject.Predmet.ProtustrankaWithAdress>
  <DomainObject.Predmet.ProtustrankaWithAdressOIB>
    <izvorni_sadrzaj>S.L. GRAĐENJE jednostavno društvo s ograničenom odgovornošću za građenje i usluge, OIB 88881741653, Ivekovićeva 21, 21000 Split</izvorni_sadrzaj>
    <derivirana_varijabla naziv="DomainObject.Predmet.ProtustrankaWithAdressOIB_1">S.L. GRAĐENJE jednostavno društvo s ograničenom odgovornošću za građenje i usluge, OIB 88881741653, Ivekovićeva 21, 21000 Split</derivirana_varijabla>
  </DomainObject.Predmet.ProtustrankaWithAdressOIB>
  <DomainObject.Predmet.ProtustrankaNazivFormated>
    <izvorni_sadrzaj>S.L. GRAĐENJE jednostavno društvo s ograničenom odgovornošću za građenje i usluge</izvorni_sadrzaj>
    <derivirana_varijabla naziv="DomainObject.Predmet.ProtustrankaNazivFormated_1">S.L. GRAĐENJE jednostavno društvo s ograničenom odgovornošću za građenje i usluge</derivirana_varijabla>
  </DomainObject.Predmet.ProtustrankaNazivFormated>
  <DomainObject.Predmet.ProtustrankaNazivFormatedOIB>
    <izvorni_sadrzaj>S.L. GRAĐENJE jednostavno društvo s ograničenom odgovornošću za građenje i usluge, OIB 88881741653</izvorni_sadrzaj>
    <derivirana_varijabla naziv="DomainObject.Predmet.ProtustrankaNazivFormatedOIB_1">S.L. GRAĐENJE jednostavno društvo s ograničenom odgovornošću za građenje i usluge, OIB 88881741653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81376.85</izvorni_sadrzaj>
    <derivirana_varijabla naziv="DomainObject.Predmet.TrenutnaVrijednost_1">81376.85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S.L. GRAĐENJE jednostavno društvo s ograničenom odgovornošću za građenje i usluge</item>
    </izvorni_sadrzaj>
    <derivirana_varijabla naziv="DomainObject.Predmet.ProtuStrankaListFormated_1">
      <item>S.L. GRAĐENJE jednostavno društvo s ograničenom odgovornošću za građenje i usluge</item>
    </derivirana_varijabla>
  </DomainObject.Predmet.ProtuStrankaListFormated>
  <DomainObject.Predmet.ProtuStrankaListFormatedOIB>
    <izvorni_sadrzaj>
      <item>S.L. GRAĐENJE jednostavno društvo s ograničenom odgovornošću za građenje i usluge, OIB 88881741653</item>
    </izvorni_sadrzaj>
    <derivirana_varijabla naziv="DomainObject.Predmet.ProtuStrankaListFormatedOIB_1">
      <item>S.L. GRAĐENJE jednostavno društvo s ograničenom odgovornošću za građenje i usluge, OIB 88881741653</item>
    </derivirana_varijabla>
  </DomainObject.Predmet.ProtuStrankaListFormatedOIB>
  <DomainObject.Predmet.ProtuStrankaListFormatedWithAdress>
    <izvorni_sadrzaj>
      <item>S.L. GRAĐENJE jednostavno društvo s ograničenom odgovornošću za građenje i usluge, Ivekovićeva 21, 21000 Split</item>
    </izvorni_sadrzaj>
    <derivirana_varijabla naziv="DomainObject.Predmet.ProtuStrankaListFormatedWithAdress_1">
      <item>S.L. GRAĐENJE jednostavno društvo s ograničenom odgovornošću za građenje i usluge, Ivekovićeva 21, 21000 Split</item>
    </derivirana_varijabla>
  </DomainObject.Predmet.ProtuStrankaListFormatedWithAdress>
  <DomainObject.Predmet.ProtuStrankaListFormatedWithAdressOIB>
    <izvorni_sadrzaj>
      <item>S.L. GRAĐENJE jednostavno društvo s ograničenom odgovornošću za građenje i usluge, OIB 88881741653, Ivekovićeva 21, 21000 Split</item>
    </izvorni_sadrzaj>
    <derivirana_varijabla naziv="DomainObject.Predmet.ProtuStrankaListFormatedWithAdressOIB_1">
      <item>S.L. GRAĐENJE jednostavno društvo s ograničenom odgovornošću za građenje i usluge, OIB 88881741653, Ivekovićeva 21, 21000 Split</item>
    </derivirana_varijabla>
  </DomainObject.Predmet.ProtuStrankaListFormatedWithAdressOIB>
  <DomainObject.Predmet.ProtuStrankaListNazivFormated>
    <izvorni_sadrzaj>
      <item>S.L. GRAĐENJE jednostavno društvo s ograničenom odgovornošću za građenje i usluge</item>
    </izvorni_sadrzaj>
    <derivirana_varijabla naziv="DomainObject.Predmet.ProtuStrankaListNazivFormated_1">
      <item>S.L. GRAĐENJE jednostavno društvo s ograničenom odgovornošću za građenje i usluge</item>
    </derivirana_varijabla>
  </DomainObject.Predmet.ProtuStrankaListNazivFormated>
  <DomainObject.Predmet.ProtuStrankaListNazivFormatedOIB>
    <izvorni_sadrzaj>
      <item>S.L. GRAĐENJE jednostavno društvo s ograničenom odgovornošću za građenje i usluge, OIB 88881741653</item>
    </izvorni_sadrzaj>
    <derivirana_varijabla naziv="DomainObject.Predmet.ProtuStrankaListNazivFormatedOIB_1">
      <item>S.L. GRAĐENJE jednostavno društvo s ograničenom odgovornošću za građenje i usluge, OIB 88881741653</item>
    </derivirana_varijabla>
  </DomainObject.Predmet.ProtuStrankaListNazivFormatedOIB>
  <DomainObject.Predmet.OstaliListFormated>
    <izvorni_sadrzaj>
      <item>Srđan Lovrić</item>
    </izvorni_sadrzaj>
    <derivirana_varijabla naziv="DomainObject.Predmet.OstaliListFormated_1">
      <item>Srđan Lovrić</item>
    </derivirana_varijabla>
  </DomainObject.Predmet.OstaliListFormated>
  <DomainObject.Predmet.OstaliListFormatedOIB>
    <izvorni_sadrzaj>
      <item>Srđan Lovrić, OIB 15286594272</item>
    </izvorni_sadrzaj>
    <derivirana_varijabla naziv="DomainObject.Predmet.OstaliListFormatedOIB_1">
      <item>Srđan Lovrić, OIB 15286594272</item>
    </derivirana_varijabla>
  </DomainObject.Predmet.OstaliListFormatedOIB>
  <DomainObject.Predmet.OstaliListFormatedWithAdress>
    <izvorni_sadrzaj>
      <item>Srđan Lovrić, Bernarda Vukasa 20, 21000 Split</item>
    </izvorni_sadrzaj>
    <derivirana_varijabla naziv="DomainObject.Predmet.OstaliListFormatedWithAdress_1">
      <item>Srđan Lovrić, Bernarda Vukasa 20, 21000 Split</item>
    </derivirana_varijabla>
  </DomainObject.Predmet.OstaliListFormatedWithAdress>
  <DomainObject.Predmet.OstaliListFormatedWithAdressOIB>
    <izvorni_sadrzaj>
      <item>Srđan Lovrić, OIB 15286594272, Bernarda Vukasa 20, 21000 Split</item>
    </izvorni_sadrzaj>
    <derivirana_varijabla naziv="DomainObject.Predmet.OstaliListFormatedWithAdressOIB_1">
      <item>Srđan Lovrić, OIB 15286594272, Bernarda Vukasa 20, 21000 Split</item>
    </derivirana_varijabla>
  </DomainObject.Predmet.OstaliListFormatedWithAdressOIB>
  <DomainObject.Predmet.OstaliListNazivFormated>
    <izvorni_sadrzaj>
      <item>Srđan Lovrić</item>
    </izvorni_sadrzaj>
    <derivirana_varijabla naziv="DomainObject.Predmet.OstaliListNazivFormated_1">
      <item>Srđan Lovrić</item>
    </derivirana_varijabla>
  </DomainObject.Predmet.OstaliListNazivFormated>
  <DomainObject.Predmet.OstaliListNazivFormatedOIB>
    <izvorni_sadrzaj>
      <item>Srđan Lovrić, OIB 15286594272</item>
    </izvorni_sadrzaj>
    <derivirana_varijabla naziv="DomainObject.Predmet.OstaliListNazivFormatedOIB_1">
      <item>Srđan Lovrić, OIB 15286594272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S.L. GRAĐENJE jednostavno društvo s ograničenom odgovornošću za građenje i usluge</izvorni_sadrzaj>
    <derivirana_varijabla naziv="DomainObject.Predmet.ProtustrankaIDrugi_1">S.L. GRAĐENJE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S.L. GRAĐENJE jednostavno društvo s ograničenom odgovornošću za građenje i usluge, OIB 88881741653, Ivekovićeva 21, 21000 Split</izvorni_sadrzaj>
    <derivirana_varijabla naziv="DomainObject.Predmet.ProtustrankaIDrugiAdressOIB_1">S.L. GRAĐENJE jednostavno društvo s ograničenom odgovornošću za građenje i usluge, OIB 88881741653, Ivekovićeva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S.L. GRAĐENJE jednostavno društvo s ograničenom odgovornošću za građenje i usluge</item>
      <item>FINANCIJSKA AGENCIJA, RC SPLIT</item>
      <item>Srđan Lovrić</item>
    </izvorni_sadrzaj>
    <derivirana_varijabla naziv="DomainObject.Predmet.SudioniciListNaziv_1">
      <item>S.L. GRAĐENJE jednostavno društvo s ograničenom odgovornošću za građenje i usluge</item>
      <item>FINANCIJSKA AGENCIJA, RC SPLIT</item>
      <item>Srđan Lovrić</item>
    </derivirana_varijabla>
  </DomainObject.Predmet.SudioniciListNaziv>
  <DomainObject.Predmet.SudioniciListAdressOIB>
    <izvorni_sadrzaj>
      <item>S.L. GRAĐENJE jednostavno društvo s ograničenom odgovornošću za građenje i usluge, OIB 88881741653, Ivekovićeva 21,21000 Split</item>
      <item>FINANCIJSKA AGENCIJA, RC SPLIT, OIB 85821130368, Mažuranićevo šetalište 24 b,21000 Split</item>
      <item>Srđan Lovrić, OIB 15286594272, Bernarda Vukasa 20,21000 Split</item>
    </izvorni_sadrzaj>
    <derivirana_varijabla naziv="DomainObject.Predmet.SudioniciListAdressOIB_1">
      <item>S.L. GRAĐENJE jednostavno društvo s ograničenom odgovornošću za građenje i usluge, OIB 88881741653, Ivekovićeva 21,21000 Split</item>
      <item>FINANCIJSKA AGENCIJA, RC SPLIT, OIB 85821130368, Mažuranićevo šetalište 24 b,21000 Split</item>
      <item>Srđan Lovrić, OIB 15286594272, Bernarda Vukasa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88881741653</item>
      <item>, OIB 85821130368</item>
      <item>, OIB 15286594272</item>
    </izvorni_sadrzaj>
    <derivirana_varijabla naziv="DomainObject.Predmet.SudioniciListNazivOIB_1">
      <item>, OIB 88881741653</item>
      <item>, OIB 85821130368</item>
      <item>, OIB 15286594272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2019.</izvorni_sadrzaj>
    <derivirana_varijabla naziv="DomainObject.Predmet.DatumZadnjeOdrzaneSudskeRadnje_1">11. ožujka 2019.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St-610/2018-4</izvorni_sadrzaj>
    <derivirana_varijabla naziv="DomainObject.PredzadnjaOdlukaIzPredmeta.Oznaka_1">St-610/2018-4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63E6B-74BC-411F-930F-FB359DD1522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817</properties:Words>
  <properties:Characters>4714</properties:Characters>
  <properties:Lines>93</properties:Lines>
  <properties:Paragraphs>32</properties:Paragraphs>
  <properties:TotalTime>686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2019-09-17T06:57:00Z</cp:lastPrinted>
  <dcterms:modified xmlns:xsi="http://www.w3.org/2001/XMLSchema-instance" xsi:type="dcterms:W3CDTF">2019-09-17T07:53:00Z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(St-610-2018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