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a205" w14:paraId="800a205" w:rsidRDefault="00F73766" w:rsidP="00397B61" w:rsidR="00397B61" w:rsidRPr="00F737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F720CE">
        <w:rPr>
          <w:sz w:val="24"/>
        </w:rPr>
        <w:t>St-8506</w:t>
      </w:r>
      <w:r w:rsidR="002B17BF" w:rsidRPr="002B17BF">
        <w:rPr>
          <w:sz w:val="24"/>
        </w:rPr>
        <w:t>/15</w:t>
      </w:r>
      <w:r w:rsidR="00F73766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>, za otvaranje stečajnog postupka nad dužnikom ANTON KARADAKIĆ j.d.o.o., Zagreb, Sunekov I. odvojak 5/B, OIB: 16279532162, 18. prosinca 2015.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F720CE" w:rsidRPr="00F720CE">
        <w:rPr>
          <w:sz w:val="24"/>
          <w:szCs w:val="24"/>
        </w:rPr>
        <w:t xml:space="preserve">Antonu Karadakiću iz Zagreba, </w:t>
      </w:r>
      <w:r w:rsidR="00F720CE" w:rsidRPr="00F720CE">
        <w:rPr>
          <w:sz w:val="24"/>
          <w:szCs w:val="24"/>
          <w:lang w:val="pt-BR"/>
        </w:rPr>
        <w:t>Sunekov I. odvojak 5/B</w:t>
      </w:r>
      <w:r w:rsidR="00F720CE" w:rsidRPr="00F720CE">
        <w:rPr>
          <w:sz w:val="24"/>
          <w:szCs w:val="24"/>
        </w:rPr>
        <w:t>, OIB: 54408696733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720CE">
        <w:rPr>
          <w:sz w:val="24"/>
          <w:szCs w:val="24"/>
        </w:rPr>
        <w:t>-8506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720CE" w:rsidRPr="00F720CE">
        <w:rPr>
          <w:sz w:val="24"/>
          <w:szCs w:val="24"/>
          <w:lang w:val="pt-BR"/>
        </w:rPr>
        <w:t>ANTON KARADAKIĆ j.d.o.o., Zagreb, Sunekov I. odvojak 5/B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A487A">
        <w:rPr>
          <w:sz w:val="24"/>
        </w:rPr>
        <w:t>18</w:t>
      </w:r>
      <w:r w:rsidR="009A5A5E">
        <w:rPr>
          <w:sz w:val="24"/>
        </w:rPr>
        <w:t>. prosinca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F73766" w:rsidR="004D5C6D">
      <w:pPr>
        <w:ind w:firstLine="720"/>
        <w:jc w:val="right"/>
        <w:rPr>
          <w:b/>
          <w:sz w:val="24"/>
        </w:rPr>
      </w:pPr>
    </w:p>
    <w:p w:rsidRDefault="004D5C6D" w:rsidP="00F73766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F73766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73766">
        <w:rPr>
          <w:sz w:val="24"/>
        </w:rPr>
        <w:t>, v.r.</w:t>
      </w:r>
    </w:p>
    <w:p w:rsidRDefault="009E2E16" w:rsidP="00F73766" w:rsidR="009E2E16">
      <w:pPr>
        <w:ind w:firstLine="708" w:left="4248"/>
        <w:jc w:val="right"/>
        <w:rPr>
          <w:sz w:val="24"/>
        </w:rPr>
      </w:pPr>
    </w:p>
    <w:p w:rsidRDefault="009E2E16" w:rsidP="00F73766" w:rsidR="009E2E16">
      <w:pPr>
        <w:ind w:firstLine="708" w:left="4248"/>
        <w:jc w:val="right"/>
        <w:rPr>
          <w:sz w:val="24"/>
        </w:rPr>
      </w:pPr>
    </w:p>
    <w:p w:rsidRDefault="004D5C6D" w:rsidP="00F73766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73766" w:rsidP="00F73766" w:rsidR="00F73766">
      <w:pPr>
        <w:jc w:val="both"/>
        <w:rPr>
          <w:sz w:val="24"/>
        </w:rPr>
      </w:pPr>
    </w:p>
    <w:p w:rsidRDefault="00F73766" w:rsidP="001745C1" w:rsidR="00F73766" w:rsidRPr="00F73766">
      <w:pPr>
        <w:jc w:val="right"/>
        <w:rPr>
          <w:sz w:val="24"/>
        </w:rPr>
      </w:pPr>
      <w:r w:rsidRPr="00F73766">
        <w:rPr>
          <w:sz w:val="24"/>
        </w:rPr>
        <w:t>Za točnost otpravka-ovlašteni službenik:</w:t>
      </w:r>
      <w:r w:rsidRPr="00F73766">
        <w:rPr>
          <w:sz w:val="24"/>
        </w:rPr>
        <w:br/>
        <w:t>Ivana Rogić</w:t>
      </w:r>
    </w:p>
    <w:p w:rsidRDefault="00F73766" w:rsidP="00F73766" w:rsidR="00F73766">
      <w:pPr>
        <w:jc w:val="right"/>
        <w:rPr>
          <w:sz w:val="24"/>
        </w:rPr>
      </w:pPr>
    </w:p>
    <w:sectPr w:rsidSect="00491CF2" w:rsidR="00F7376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1C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1C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7376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720CE">
      <w:rPr>
        <w:sz w:val="24"/>
        <w:szCs w:val="24"/>
      </w:rPr>
      <w:t>8506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F73766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83F41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20CE"/>
    <w:rsid w:val="00F73766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73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7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76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7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7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73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7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76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7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7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8506</izvorni_sadrzaj>
    <derivirana_varijabla naziv="DomainObject.Predmet.Broj_1">8506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St-8506/2015</izvorni_sadrzaj>
    <derivirana_varijabla naziv="DomainObject.Predmet.OznakaBroj_1">St-8506/2015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KARADAKIĆ j.d.o.o. za proizvodnju, trgovinu i usluge</izvorni_sadrzaj>
    <derivirana_varijabla naziv="DomainObject.Predmet.ProtustrankaFormated_1">  ANTON KARADAKIĆ j.d.o.o. za proizvodnju, trgovinu i usluge</derivirana_varijabla>
  </DomainObject.Predmet.ProtustrankaFormated>
  <DomainObject.Predmet.ProtustrankaFormatedOIB>
    <izvorni_sadrzaj>  ANTON KARADAKIĆ j.d.o.o. za proizvodnju, trgovinu i usluge, OIB 16279532162</izvorni_sadrzaj>
    <derivirana_varijabla naziv="DomainObject.Predmet.ProtustrankaFormatedOIB_1">  ANTON KARADAKIĆ j.d.o.o. za proizvodnju, trgovinu i usluge, OIB 16279532162</derivirana_varijabla>
  </DomainObject.Predmet.ProtustrankaFormatedOIB>
  <DomainObject.Predmet.ProtustrankaFormatedWithAdress>
    <izvorni_sadrzaj> ANTON KARADAKIĆ j.d.o.o. za proizvodnju, trgovinu i usluge, Sunekov I. odvojak 5/B, 10000 Zagreb</izvorni_sadrzaj>
    <derivirana_varijabla naziv="DomainObject.Predmet.ProtustrankaFormatedWithAdress_1"> ANTON KARADAKIĆ j.d.o.o. za proizvodnju, trgovinu i usluge, Sunekov I. odvojak 5/B, 10000 Zagreb</derivirana_varijabla>
  </DomainObject.Predmet.ProtustrankaFormatedWithAdress>
  <DomainObject.Predmet.ProtustrankaFormatedWithAdressOIB>
    <izvorni_sadrzaj> ANTON KARADAKIĆ j.d.o.o. za proizvodnju, trgovinu i usluge, OIB 16279532162, Sunekov I. odvojak 5/B, 10000 Zagreb</izvorni_sadrzaj>
    <derivirana_varijabla naziv="DomainObject.Predmet.ProtustrankaFormatedWithAdressOIB_1"> ANTON KARADAKIĆ j.d.o.o. za proizvodnju, trgovinu i usluge, OIB 16279532162, Sunekov I. odvojak 5/B, 10000 Zagreb</derivirana_varijabla>
  </DomainObject.Predmet.ProtustrankaFormatedWithAdressOIB>
  <DomainObject.Predmet.ProtustrankaWithAdress>
    <izvorni_sadrzaj>ANTON KARADAKIĆ j.d.o.o. za proizvodnju, trgovinu i usluge Sunekov I. odvojak 5/B, 10000 Zagreb</izvorni_sadrzaj>
    <derivirana_varijabla naziv="DomainObject.Predmet.ProtustrankaWithAdress_1">ANTON KARADAKIĆ j.d.o.o. za proizvodnju, trgovinu i usluge Sunekov I. odvojak 5/B, 10000 Zagreb</derivirana_varijabla>
  </DomainObject.Predmet.ProtustrankaWithAdress>
  <DomainObject.Predmet.ProtustrankaWithAdressOIB>
    <izvorni_sadrzaj>ANTON KARADAKIĆ j.d.o.o. za proizvodnju, trgovinu i usluge, OIB 16279532162, Sunekov I. odvojak 5/B, 10000 Zagreb</izvorni_sadrzaj>
    <derivirana_varijabla naziv="DomainObject.Predmet.ProtustrankaWithAdressOIB_1">ANTON KARADAKIĆ j.d.o.o. za proizvodnju, trgovinu i usluge, OIB 16279532162, Sunekov I. odvojak 5/B, 10000 Zagreb</derivirana_varijabla>
  </DomainObject.Predmet.ProtustrankaWithAdressOIB>
  <DomainObject.Predmet.ProtustrankaNazivFormated>
    <izvorni_sadrzaj>ANTON KARADAKIĆ j.d.o.o. za proizvodnju, trgovinu i usluge</izvorni_sadrzaj>
    <derivirana_varijabla naziv="DomainObject.Predmet.ProtustrankaNazivFormated_1">ANTON KARADAKIĆ j.d.o.o. za proizvodnju, trgovinu i usluge</derivirana_varijabla>
  </DomainObject.Predmet.ProtustrankaNazivFormated>
  <DomainObject.Predmet.ProtustrankaNazivFormatedOIB>
    <izvorni_sadrzaj>ANTON KARADAKIĆ j.d.o.o. za proizvodnju, trgovinu i usluge, OIB 16279532162</izvorni_sadrzaj>
    <derivirana_varijabla naziv="DomainObject.Predmet.ProtustrankaNazivFormatedOIB_1">ANTON KARADAKIĆ j.d.o.o. za proizvodnju, trgovinu i usluge, OIB 16279532162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 KARADAKIĆ j.d.o.o. za proizvodnju, trgovinu i usluge</item>
    </izvorni_sadrzaj>
    <derivirana_varijabla naziv="DomainObject.Predmet.ProtuStrankaListFormated_1">
      <item>ANTON KARADAKIĆ j.d.o.o. za proizvodnju, trgovinu i usluge</item>
    </derivirana_varijabla>
  </DomainObject.Predmet.ProtuStrankaListFormated>
  <DomainObject.Predmet.ProtuStrankaListFormatedOIB>
    <izvorni_sadrzaj>
      <item>ANTON KARADAKIĆ j.d.o.o. za proizvodnju, trgovinu i usluge, OIB 16279532162</item>
    </izvorni_sadrzaj>
    <derivirana_varijabla naziv="DomainObject.Predmet.ProtuStrankaListFormatedOIB_1">
      <item>ANTON KARADAKIĆ j.d.o.o. za proizvodnju, trgovinu i usluge, OIB 16279532162</item>
    </derivirana_varijabla>
  </DomainObject.Predmet.ProtuStrankaListFormatedOIB>
  <DomainObject.Predmet.ProtuStrankaListFormatedWithAdress>
    <izvorni_sadrzaj>
      <item>ANTON KARADAKIĆ j.d.o.o. za proizvodnju, trgovinu i usluge, Sunekov I. odvojak 5/B, 10000 Zagreb</item>
    </izvorni_sadrzaj>
    <derivirana_varijabla naziv="DomainObject.Predmet.ProtuStrankaListFormatedWithAdress_1">
      <item>ANTON KARADAKIĆ j.d.o.o. za proizvodnju, trgovinu i usluge, Sunekov I. odvojak 5/B, 10000 Zagreb</item>
    </derivirana_varijabla>
  </DomainObject.Predmet.ProtuStrankaListFormatedWithAdress>
  <DomainObject.Predmet.ProtuStrankaListFormatedWithAdressOIB>
    <izvorni_sadrzaj>
      <item>ANTON KARADAKIĆ j.d.o.o. za proizvodnju, trgovinu i usluge, OIB 16279532162, Sunekov I. odvojak 5/B, 10000 Zagreb</item>
    </izvorni_sadrzaj>
    <derivirana_varijabla naziv="DomainObject.Predmet.ProtuStrankaListFormatedWithAdressOIB_1">
      <item>ANTON KARADAKIĆ j.d.o.o. za proizvodnju, trgovinu i usluge, OIB 16279532162, Sunekov I. odvojak 5/B, 10000 Zagreb</item>
    </derivirana_varijabla>
  </DomainObject.Predmet.ProtuStrankaListFormatedWithAdressOIB>
  <DomainObject.Predmet.ProtuStrankaListNazivFormated>
    <izvorni_sadrzaj>
      <item>ANTON KARADAKIĆ j.d.o.o. za proizvodnju, trgovinu i usluge</item>
    </izvorni_sadrzaj>
    <derivirana_varijabla naziv="DomainObject.Predmet.ProtuStrankaListNazivFormated_1">
      <item>ANTON KARADAKIĆ j.d.o.o. za proizvodnju, trgovinu i usluge</item>
    </derivirana_varijabla>
  </DomainObject.Predmet.ProtuStrankaListNazivFormated>
  <DomainObject.Predmet.ProtuStrankaListNazivFormatedOIB>
    <izvorni_sadrzaj>
      <item>ANTON KARADAKIĆ j.d.o.o. za proizvodnju, trgovinu i usluge, OIB 16279532162</item>
    </izvorni_sadrzaj>
    <derivirana_varijabla naziv="DomainObject.Predmet.ProtuStrankaListNazivFormatedOIB_1">
      <item>ANTON KARADAKIĆ j.d.o.o. za proizvodnju, trgovinu i usluge, OIB 16279532162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 KARADAKIĆ j.d.o.o. za proizvodnju, trgovinu i usluge</izvorni_sadrzaj>
    <derivirana_varijabla naziv="DomainObject.Predmet.ProtustrankaIDrugi_1">ANTON KARADAKIĆ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 KARADAKIĆ j.d.o.o. za proizvodnju, trgovinu i usluge, OIB 16279532162, Sunekov I. odvojak 5/B, 10000 Zagreb</izvorni_sadrzaj>
    <derivirana_varijabla naziv="DomainObject.Predmet.ProtustrankaIDrugiAdressOIB_1">ANTON KARADAKIĆ j.d.o.o. za proizvodnju, trgovinu i usluge, OIB 16279532162, Sunekov I. odvojak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 KARADAKIĆ j.d.o.o. za proizvodnju, trgovinu i usluge</item>
      <item>FINA Regionalni centar Zagreb</item>
    </izvorni_sadrzaj>
    <derivirana_varijabla naziv="DomainObject.Predmet.SudioniciListNaziv_1">
      <item>ANTON KARADAKIĆ j.d.o.o. za proizvodnju, trgovinu i usluge</item>
      <item>FINA Regionalni centar Zagreb</item>
    </derivirana_varijabla>
  </DomainObject.Predmet.SudioniciListNaziv>
  <DomainObject.Predmet.SudioniciListAdressOIB>
    <izvorni_sadrzaj>
      <item>ANTON KARADAKIĆ j.d.o.o. za proizvodnju, trgovinu i usluge, OIB 16279532162, Sunekov I. odvojak 5/B,10000 Zagreb</item>
      <item>FINA Regionalni centar Zagreb, OIB 85821130368, Trg svibanjskih žrtava 1995. br. 1,10000 Zagreb</item>
    </izvorni_sadrzaj>
    <derivirana_varijabla naziv="DomainObject.Predmet.SudioniciListAdressOIB_1">
      <item>ANTON KARADAKIĆ j.d.o.o. za proizvodnju, trgovinu i usluge, OIB 16279532162, Sunekov I. odvojak 5/B,10000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16279532162</item>
      <item>, OIB 85821130368</item>
    </izvorni_sadrzaj>
    <derivirana_varijabla naziv="DomainObject.Predmet.SudioniciListNazivOIB_1">
      <item>, OIB 16279532162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2918</properties:Characters>
  <properties:Lines>87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2015-12-18T10:02:00Z</dcterms:created>
  <dc:creator>ilukac</dc:creator>
  <cp:lastModifiedBy>Ivana Rogić</cp:lastModifiedBy>
  <cp:lastPrinted>2015-12-18T10:14:00Z</cp:lastPrinted>
  <dcterms:modified xmlns:xsi="http://www.w3.org/2001/XMLSchema-instance" xsi:type="dcterms:W3CDTF">2015-12-18T10:16:00Z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