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2655" w14:paraId="a6e2655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3C2267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St-7740</w:t>
      </w:r>
      <w:r w:rsidR="00FD5BA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stečajnog postupka nad dužnikom </w:t>
      </w:r>
      <w:r w:rsidR="004C1ADC">
        <w:rPr>
          <w:rFonts w:cs="Times New Roman" w:eastAsia="Times New Roman" w:hAnsi="Times New Roman" w:ascii="Times New Roman"/>
          <w:sz w:val="24"/>
          <w:szCs w:val="24"/>
          <w:lang w:eastAsia="hr-HR"/>
        </w:rPr>
        <w:t>AKTIV GRADNJA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953D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4C1ADC">
        <w:rPr>
          <w:rFonts w:cs="Times New Roman" w:eastAsia="Times New Roman" w:hAnsi="Times New Roman" w:ascii="Times New Roman"/>
          <w:sz w:val="24"/>
          <w:szCs w:val="24"/>
          <w:lang w:eastAsia="hr-HR"/>
        </w:rPr>
        <w:t>Borongajska cesta 80 A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C1ADC">
        <w:rPr>
          <w:rFonts w:cs="Times New Roman" w:eastAsia="Times New Roman" w:hAnsi="Times New Roman" w:ascii="Times New Roman"/>
          <w:sz w:val="24"/>
          <w:szCs w:val="24"/>
          <w:lang w:eastAsia="hr-HR"/>
        </w:rPr>
        <w:t>58119600408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4C1ADC">
        <w:rPr>
          <w:rFonts w:cs="Times New Roman" w:eastAsia="Times New Roman" w:hAnsi="Times New Roman" w:ascii="Times New Roman"/>
          <w:sz w:val="24"/>
          <w:szCs w:val="24"/>
          <w:lang w:eastAsia="hr-HR"/>
        </w:rPr>
        <w:t>AKTIV GRADNJA</w:t>
      </w:r>
      <w:r w:rsidR="004C1ADC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4C1AD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Borongajska cesta 80 A</w:t>
      </w:r>
      <w:r w:rsidR="004C1ADC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C1ADC">
        <w:rPr>
          <w:rFonts w:cs="Times New Roman" w:eastAsia="Times New Roman" w:hAnsi="Times New Roman" w:ascii="Times New Roman"/>
          <w:sz w:val="24"/>
          <w:szCs w:val="24"/>
          <w:lang w:eastAsia="hr-HR"/>
        </w:rPr>
        <w:t>58119600408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53277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na 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3277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CC50D0">
        <w:rPr>
          <w:rFonts w:cs="Times New Roman" w:eastAsia="Times New Roman" w:hAnsi="Times New Roman" w:ascii="Times New Roman"/>
          <w:sz w:val="24"/>
          <w:szCs w:val="24"/>
          <w:lang w:eastAsia="hr-HR"/>
        </w:rPr>
        <w:t>Marinko Vrbić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C50D0">
        <w:rPr>
          <w:rFonts w:cs="Times New Roman" w:eastAsia="Times New Roman" w:hAnsi="Times New Roman" w:ascii="Times New Roman"/>
          <w:sz w:val="24"/>
          <w:szCs w:val="24"/>
          <w:lang w:eastAsia="hr-HR"/>
        </w:rPr>
        <w:t>16986188763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C50D0">
        <w:rPr>
          <w:rFonts w:cs="Times New Roman" w:eastAsia="Times New Roman" w:hAnsi="Times New Roman" w:ascii="Times New Roman"/>
          <w:sz w:val="24"/>
          <w:szCs w:val="24"/>
          <w:lang w:eastAsia="hr-HR"/>
        </w:rPr>
        <w:t>Zaprešić, Malekovićeva 90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4C1ADC">
        <w:rPr>
          <w:rFonts w:cs="Times New Roman" w:eastAsia="Times New Roman" w:hAnsi="Times New Roman" w:ascii="Times New Roman"/>
          <w:sz w:val="24"/>
          <w:szCs w:val="24"/>
          <w:lang w:eastAsia="hr-HR"/>
        </w:rPr>
        <w:t>AKTIV GRADNJA</w:t>
      </w:r>
      <w:r w:rsidR="004C1ADC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4C1AD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Borongajska cesta 80 A</w:t>
      </w:r>
      <w:r w:rsidR="004C1ADC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C1ADC">
        <w:rPr>
          <w:rFonts w:cs="Times New Roman" w:eastAsia="Times New Roman" w:hAnsi="Times New Roman" w:ascii="Times New Roman"/>
          <w:sz w:val="24"/>
          <w:szCs w:val="24"/>
          <w:lang w:eastAsia="hr-HR"/>
        </w:rPr>
        <w:t>58119600408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podnijela je ovome sudu Financijska agencija, RC Zagreb, Podružnica Zagre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b, 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444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7A487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C1AD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C1ADC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433F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B778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3C2267">
      <w:rPr>
        <w:rFonts w:cs="Times New Roman" w:hAnsi="Times New Roman" w:ascii="Times New Roman"/>
        <w:sz w:val="24"/>
        <w:szCs w:val="24"/>
      </w:rPr>
      <w:t>St-7740</w:t>
    </w:r>
    <w:r w:rsidRPr="0032668B">
      <w:rPr>
        <w:rFonts w:cs="Times New Roman" w:hAnsi="Times New Roman" w:ascii="Times New Roman"/>
        <w:sz w:val="24"/>
        <w:szCs w:val="24"/>
      </w:rPr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32032"/>
    <w:rsid w:val="0015109B"/>
    <w:rsid w:val="001629AE"/>
    <w:rsid w:val="00207DF2"/>
    <w:rsid w:val="00210C17"/>
    <w:rsid w:val="0021433F"/>
    <w:rsid w:val="00311FA1"/>
    <w:rsid w:val="0032668B"/>
    <w:rsid w:val="00374C88"/>
    <w:rsid w:val="003C2267"/>
    <w:rsid w:val="004C1ADC"/>
    <w:rsid w:val="00532772"/>
    <w:rsid w:val="005D1065"/>
    <w:rsid w:val="005F049A"/>
    <w:rsid w:val="0068301D"/>
    <w:rsid w:val="006A778A"/>
    <w:rsid w:val="00725F4E"/>
    <w:rsid w:val="007A487D"/>
    <w:rsid w:val="007B6B18"/>
    <w:rsid w:val="00953DFA"/>
    <w:rsid w:val="00993FF7"/>
    <w:rsid w:val="009D675B"/>
    <w:rsid w:val="009F05F6"/>
    <w:rsid w:val="00A82EC7"/>
    <w:rsid w:val="00AC26B4"/>
    <w:rsid w:val="00AC3FA9"/>
    <w:rsid w:val="00B74833"/>
    <w:rsid w:val="00C12987"/>
    <w:rsid w:val="00C87A74"/>
    <w:rsid w:val="00CB7788"/>
    <w:rsid w:val="00CC50D0"/>
    <w:rsid w:val="00D65FCE"/>
    <w:rsid w:val="00E45F86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77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78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B778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B778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B778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77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7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B77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B77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B77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7740</izvorni_sadrzaj>
    <derivirana_varijabla naziv="DomainObject.Predmet.Broj_1">7740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St-7740/2015</izvorni_sadrzaj>
    <derivirana_varijabla naziv="DomainObject.Predmet.OznakaBroj_1">St-7740/2015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AKTIV GRADNJA d.o.o.</izvorni_sadrzaj>
    <derivirana_varijabla naziv="DomainObject.Predmet.ProtustrankaFormated_1">  AKTIV GRADNJA d.o.o.</derivirana_varijabla>
  </DomainObject.Predmet.ProtustrankaFormated>
  <DomainObject.Predmet.ProtustrankaFormatedOIB>
    <izvorni_sadrzaj>  AKTIV GRADNJA d.o.o., OIB 58119600408</izvorni_sadrzaj>
    <derivirana_varijabla naziv="DomainObject.Predmet.ProtustrankaFormatedOIB_1">  AKTIV GRADNJA d.o.o., OIB 58119600408</derivirana_varijabla>
  </DomainObject.Predmet.ProtustrankaFormatedOIB>
  <DomainObject.Predmet.ProtustrankaFormatedWithAdress>
    <izvorni_sadrzaj> AKTIV GRADNJA d.o.o., Borongajska cesta 80/A, 10000 Zagreb</izvorni_sadrzaj>
    <derivirana_varijabla naziv="DomainObject.Predmet.ProtustrankaFormatedWithAdress_1"> AKTIV GRADNJA d.o.o., Borongajska cesta 80/A, 10000 Zagreb</derivirana_varijabla>
  </DomainObject.Predmet.ProtustrankaFormatedWithAdress>
  <DomainObject.Predmet.ProtustrankaFormatedWithAdressOIB>
    <izvorni_sadrzaj> AKTIV GRADNJA d.o.o., OIB 58119600408, Borongajska cesta 80/A, 10000 Zagreb</izvorni_sadrzaj>
    <derivirana_varijabla naziv="DomainObject.Predmet.ProtustrankaFormatedWithAdressOIB_1"> AKTIV GRADNJA d.o.o., OIB 58119600408, Borongajska cesta 80/A, 10000 Zagreb</derivirana_varijabla>
  </DomainObject.Predmet.ProtustrankaFormatedWithAdressOIB>
  <DomainObject.Predmet.ProtustrankaWithAdress>
    <izvorni_sadrzaj>AKTIV GRADNJA d.o.o. Borongajska cesta 80/A, 10000 Zagreb</izvorni_sadrzaj>
    <derivirana_varijabla naziv="DomainObject.Predmet.ProtustrankaWithAdress_1">AKTIV GRADNJA d.o.o. Borongajska cesta 80/A, 10000 Zagreb</derivirana_varijabla>
  </DomainObject.Predmet.ProtustrankaWithAdress>
  <DomainObject.Predmet.ProtustrankaWithAdressOIB>
    <izvorni_sadrzaj>AKTIV GRADNJA d.o.o., OIB 58119600408, Borongajska cesta 80/A, 10000 Zagreb</izvorni_sadrzaj>
    <derivirana_varijabla naziv="DomainObject.Predmet.ProtustrankaWithAdressOIB_1">AKTIV GRADNJA d.o.o., OIB 58119600408, Borongajska cesta 80/A, 10000 Zagreb</derivirana_varijabla>
  </DomainObject.Predmet.ProtustrankaWithAdressOIB>
  <DomainObject.Predmet.ProtustrankaNazivFormated>
    <izvorni_sadrzaj>AKTIV GRADNJA d.o.o.</izvorni_sadrzaj>
    <derivirana_varijabla naziv="DomainObject.Predmet.ProtustrankaNazivFormated_1">AKTIV GRADNJA d.o.o.</derivirana_varijabla>
  </DomainObject.Predmet.ProtustrankaNazivFormated>
  <DomainObject.Predmet.ProtustrankaNazivFormatedOIB>
    <izvorni_sadrzaj>AKTIV GRADNJA d.o.o., OIB 58119600408</izvorni_sadrzaj>
    <derivirana_varijabla naziv="DomainObject.Predmet.ProtustrankaNazivFormatedOIB_1">AKTIV GRADNJA d.o.o., OIB 58119600408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AKTIV GRADNJA d.o.o.</item>
    </izvorni_sadrzaj>
    <derivirana_varijabla naziv="DomainObject.Predmet.ProtuStrankaListFormated_1">
      <item>AKTIV GRADNJA d.o.o.</item>
    </derivirana_varijabla>
  </DomainObject.Predmet.ProtuStrankaListFormated>
  <DomainObject.Predmet.ProtuStrankaListFormatedOIB>
    <izvorni_sadrzaj>
      <item>AKTIV GRADNJA d.o.o., OIB 58119600408</item>
    </izvorni_sadrzaj>
    <derivirana_varijabla naziv="DomainObject.Predmet.ProtuStrankaListFormatedOIB_1">
      <item>AKTIV GRADNJA d.o.o., OIB 58119600408</item>
    </derivirana_varijabla>
  </DomainObject.Predmet.ProtuStrankaListFormatedOIB>
  <DomainObject.Predmet.ProtuStrankaListFormatedWithAdress>
    <izvorni_sadrzaj>
      <item>AKTIV GRADNJA d.o.o., Borongajska cesta 80/A, 10000 Zagreb</item>
    </izvorni_sadrzaj>
    <derivirana_varijabla naziv="DomainObject.Predmet.ProtuStrankaListFormatedWithAdress_1">
      <item>AKTIV GRADNJA d.o.o., Borongajska cesta 80/A, 10000 Zagreb</item>
    </derivirana_varijabla>
  </DomainObject.Predmet.ProtuStrankaListFormatedWithAdress>
  <DomainObject.Predmet.ProtuStrankaListFormatedWithAdressOIB>
    <izvorni_sadrzaj>
      <item>AKTIV GRADNJA d.o.o., OIB 58119600408, Borongajska cesta 80/A, 10000 Zagreb</item>
    </izvorni_sadrzaj>
    <derivirana_varijabla naziv="DomainObject.Predmet.ProtuStrankaListFormatedWithAdressOIB_1">
      <item>AKTIV GRADNJA d.o.o., OIB 58119600408, Borongajska cesta 80/A, 10000 Zagreb</item>
    </derivirana_varijabla>
  </DomainObject.Predmet.ProtuStrankaListFormatedWithAdressOIB>
  <DomainObject.Predmet.ProtuStrankaListNazivFormated>
    <izvorni_sadrzaj>
      <item>AKTIV GRADNJA d.o.o.</item>
    </izvorni_sadrzaj>
    <derivirana_varijabla naziv="DomainObject.Predmet.ProtuStrankaListNazivFormated_1">
      <item>AKTIV GRADNJA d.o.o.</item>
    </derivirana_varijabla>
  </DomainObject.Predmet.ProtuStrankaListNazivFormated>
  <DomainObject.Predmet.ProtuStrankaListNazivFormatedOIB>
    <izvorni_sadrzaj>
      <item>AKTIV GRADNJA d.o.o., OIB 58119600408</item>
    </izvorni_sadrzaj>
    <derivirana_varijabla naziv="DomainObject.Predmet.ProtuStrankaListNazivFormatedOIB_1">
      <item>AKTIV GRADNJA d.o.o., OIB 58119600408</item>
    </derivirana_varijabla>
  </DomainObject.Predmet.ProtuStrankaListNazivFormatedOIB>
  <DomainObject.Predmet.OstaliListFormated>
    <izvorni_sadrzaj>
      <item>Ivan Jozić</item>
      <item>Nedeljko Jozić</item>
    </izvorni_sadrzaj>
    <derivirana_varijabla naziv="DomainObject.Predmet.OstaliListFormated_1">
      <item>Ivan Jozić</item>
      <item>Nedeljko Jozić</item>
    </derivirana_varijabla>
  </DomainObject.Predmet.OstaliListFormated>
  <DomainObject.Predmet.OstaliListFormatedOIB>
    <izvorni_sadrzaj>
      <item>Ivan Jozić, OIB 31169151979</item>
      <item>Nedeljko Jozić, OIB 05063644446</item>
    </izvorni_sadrzaj>
    <derivirana_varijabla naziv="DomainObject.Predmet.OstaliListFormatedOIB_1">
      <item>Ivan Jozić, OIB 31169151979</item>
      <item>Nedeljko Jozić, OIB 05063644446</item>
    </derivirana_varijabla>
  </DomainObject.Predmet.OstaliListFormatedOIB>
  <DomainObject.Predmet.OstaliListFormatedWithAdress>
    <izvorni_sadrzaj>
      <item>Ivan Jozić, Lička 35, 10000 Zagreb</item>
      <item>Nedeljko Jozić, Lička Ulica 35, 10000 Zagreb</item>
    </izvorni_sadrzaj>
    <derivirana_varijabla naziv="DomainObject.Predmet.OstaliListFormatedWithAdress_1">
      <item>Ivan Jozić, Lička 35, 10000 Zagreb</item>
      <item>Nedeljko Jozić, Lička Ulica 35, 10000 Zagreb</item>
    </derivirana_varijabla>
  </DomainObject.Predmet.OstaliListFormatedWithAdress>
  <DomainObject.Predmet.OstaliListFormatedWithAdressOIB>
    <izvorni_sadrzaj>
      <item>Ivan Jozić, OIB 31169151979, Lička 35, 10000 Zagreb</item>
      <item>Nedeljko Jozić, OIB 05063644446, Lička Ulica 35, 10000 Zagreb</item>
    </izvorni_sadrzaj>
    <derivirana_varijabla naziv="DomainObject.Predmet.OstaliListFormatedWithAdressOIB_1">
      <item>Ivan Jozić, OIB 31169151979, Lička 35, 10000 Zagreb</item>
      <item>Nedeljko Jozić, OIB 05063644446, Lička Ulica 35, 10000 Zagreb</item>
    </derivirana_varijabla>
  </DomainObject.Predmet.OstaliListFormatedWithAdressOIB>
  <DomainObject.Predmet.OstaliListNazivFormated>
    <izvorni_sadrzaj>
      <item>Ivan Jozić</item>
      <item>Nedeljko Jozić</item>
    </izvorni_sadrzaj>
    <derivirana_varijabla naziv="DomainObject.Predmet.OstaliListNazivFormated_1">
      <item>Ivan Jozić</item>
      <item>Nedeljko Jozić</item>
    </derivirana_varijabla>
  </DomainObject.Predmet.OstaliListNazivFormated>
  <DomainObject.Predmet.OstaliListNazivFormatedOIB>
    <izvorni_sadrzaj>
      <item>Ivan Jozić, OIB 31169151979</item>
      <item>Nedeljko Jozić, OIB 05063644446</item>
    </izvorni_sadrzaj>
    <derivirana_varijabla naziv="DomainObject.Predmet.OstaliListNazivFormatedOIB_1">
      <item>Ivan Jozić, OIB 31169151979</item>
      <item>Nedeljko Jozić, OIB 05063644446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AKTIV GRADNJA d.o.o.</izvorni_sadrzaj>
    <derivirana_varijabla naziv="DomainObject.Predmet.ProtustrankaIDrugi_1">AKTIV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AKTIV GRADNJA d.o.o., OIB 58119600408, Borongajska cesta 80/A, 10000 Zagreb</izvorni_sadrzaj>
    <derivirana_varijabla naziv="DomainObject.Predmet.ProtustrankaIDrugiAdressOIB_1">AKTIV GRADNJA d.o.o., OIB 58119600408, Borongajska cesta 80/A,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AKTIV GRADNJA d.o.o.</item>
      <item>FINA Regionalni centar Zagreb</item>
      <item>Ivan Jozić</item>
      <item>Nedeljko Jozić</item>
    </izvorni_sadrzaj>
    <derivirana_varijabla naziv="DomainObject.Predmet.SudioniciListNaziv_1">
      <item>AKTIV GRADNJA d.o.o.</item>
      <item>FINA Regionalni centar Zagreb</item>
      <item>Ivan Jozić</item>
      <item>Nedeljko Jozić</item>
    </derivirana_varijabla>
  </DomainObject.Predmet.SudioniciListNaziv>
  <DomainObject.Predmet.SudioniciListAdressOIB>
    <izvorni_sadrzaj>
      <item>AKTIV GRADNJA d.o.o., OIB 58119600408, Borongajska cesta 80/A,10000 Zagreb</item>
      <item>FINA Regionalni centar Zagreb, OIB 85821130368, Trg svibanjskih žrtava 1995. br. 1,10000 Zagreb</item>
      <item>Ivan Jozić, OIB 31169151979, Lička 35,10000 Zagreb</item>
      <item>Nedeljko Jozić, OIB 05063644446, Lička Ulica 35,10000 Zagreb</item>
    </izvorni_sadrzaj>
    <derivirana_varijabla naziv="DomainObject.Predmet.SudioniciListAdressOIB_1">
      <item>AKTIV GRADNJA d.o.o., OIB 58119600408, Borongajska cesta 80/A,10000 Zagreb</item>
      <item>FINA Regionalni centar Zagreb, OIB 85821130368, Trg svibanjskih žrtava 1995. br. 1,10000 Zagreb</item>
      <item>Ivan Jozić, OIB 31169151979, Lička 35,10000 Zagreb</item>
      <item>Nedeljko Jozić, OIB 05063644446, Lička Ulica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58119600408</item>
      <item>, OIB 85821130368</item>
      <item>, OIB 31169151979</item>
      <item>, OIB 05063644446</item>
    </izvorni_sadrzaj>
    <derivirana_varijabla naziv="DomainObject.Predmet.SudioniciListNazivOIB_1">
      <item>, OIB 58119600408</item>
      <item>, OIB 85821130368</item>
      <item>, OIB 31169151979</item>
      <item>, OIB 05063644446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2495</properties:Characters>
  <properties:Lines>85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2016-10-17T11:57:00Z</dcterms:created>
  <dc:creator>Teuta Klinžić Zajec</dc:creator>
  <cp:lastModifiedBy>Teuta Klinžić Zajec</cp:lastModifiedBy>
  <cp:lastPrinted>2016-10-17T11:14:00Z</cp:lastPrinted>
  <dcterms:modified xmlns:xsi="http://www.w3.org/2001/XMLSchema-instance" xsi:type="dcterms:W3CDTF">2016-10-17T12:09:00Z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