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778d" w14:paraId="37b778d" w:rsidRDefault="001A619E" w:rsidP="001A619E" w:rsidR="001A619E">
      <w:pPr>
        <w15:collapsed w:val="false"/>
        <w:rPr>
          <w:b/>
          <w:bCs/>
        </w:rPr>
      </w:pPr>
      <w:bookmarkStart w:name="_GoBack" w:id="0"/>
      <w:bookmarkEnd w:id="0"/>
      <w:r w:rsidRPr="001A619E">
        <w:rPr>
          <w:rStyle w:val="Naglaeno"/>
        </w:rPr>
        <w:t xml:space="preserve">             </w:t>
      </w:r>
      <w:r w:rsidR="00CE56A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3A8" w:rsidP="001A619E" w:rsidR="00BA73A8" w:rsidRPr="001A619E"/>
    <w:p w:rsidRDefault="001A619E" w:rsidP="001A619E" w:rsidR="001A619E" w:rsidRPr="001A619E">
      <w:pPr>
        <w:ind w:hanging="720" w:left="360"/>
        <w:rPr>
          <w:b/>
        </w:rPr>
      </w:pPr>
      <w:r w:rsidRPr="001A619E">
        <w:rPr>
          <w:b/>
        </w:rPr>
        <w:t xml:space="preserve">     </w:t>
      </w:r>
      <w:r w:rsidR="00BA73A8">
        <w:rPr>
          <w:b/>
        </w:rPr>
        <w:t xml:space="preserve">   </w:t>
      </w:r>
      <w:r w:rsidRPr="001A619E">
        <w:rPr>
          <w:b/>
        </w:rPr>
        <w:t>REPUBLIKA HRVATSKA</w:t>
      </w:r>
    </w:p>
    <w:p w:rsidRDefault="001A619E" w:rsidP="001A619E" w:rsidR="001A619E" w:rsidRPr="001A619E">
      <w:pPr>
        <w:ind w:hanging="720" w:left="360"/>
      </w:pPr>
      <w:r w:rsidRPr="001A619E">
        <w:t xml:space="preserve">     TRGOVAČKI SUD U OSIJEKU</w:t>
      </w:r>
    </w:p>
    <w:p w:rsidRDefault="001A619E" w:rsidP="001A619E" w:rsidR="001A619E" w:rsidRPr="001A619E">
      <w:pPr>
        <w:ind w:hanging="720" w:left="360"/>
      </w:pPr>
      <w:r w:rsidRPr="001A619E">
        <w:t xml:space="preserve">   </w:t>
      </w:r>
    </w:p>
    <w:p w:rsidRDefault="001A619E" w:rsidP="001A619E" w:rsidR="001A619E" w:rsidRPr="001A619E"/>
    <w:p w:rsidRDefault="001A619E" w:rsidP="001A619E" w:rsidR="001A619E" w:rsidRPr="001A619E">
      <w:pPr>
        <w:jc w:val="center"/>
        <w:rPr>
          <w:b/>
        </w:rPr>
      </w:pPr>
      <w:r w:rsidRPr="001A619E">
        <w:rPr>
          <w:b/>
        </w:rPr>
        <w:t>R E P U B L I K A  H R V A T S K A</w:t>
      </w:r>
    </w:p>
    <w:p w:rsidRDefault="001A619E" w:rsidP="001A619E" w:rsidR="001A619E" w:rsidRPr="001A619E">
      <w:pPr>
        <w:jc w:val="center"/>
        <w:rPr>
          <w:b/>
        </w:rPr>
      </w:pPr>
    </w:p>
    <w:p w:rsidRDefault="001A619E" w:rsidP="001A619E" w:rsidR="001A619E" w:rsidRPr="001A619E">
      <w:pPr>
        <w:jc w:val="center"/>
        <w:rPr>
          <w:b/>
        </w:rPr>
      </w:pPr>
      <w:r w:rsidRPr="001A619E">
        <w:rPr>
          <w:b/>
        </w:rPr>
        <w:t>Z A K L J U Č A K</w:t>
      </w:r>
    </w:p>
    <w:p w:rsidRDefault="001A619E" w:rsidP="001A619E" w:rsidR="001A619E" w:rsidRPr="001A619E">
      <w:pPr>
        <w:rPr>
          <w:b/>
        </w:rPr>
      </w:pPr>
    </w:p>
    <w:p w:rsidRDefault="001A619E" w:rsidP="001A619E" w:rsidR="001A619E" w:rsidRPr="001A619E">
      <w:pPr>
        <w:rPr>
          <w:b/>
        </w:rPr>
      </w:pPr>
    </w:p>
    <w:p w:rsidRDefault="001A619E" w:rsidP="001A619E" w:rsidR="001A619E" w:rsidRPr="001A619E">
      <w:pPr>
        <w:pStyle w:val="Tijeloteksta"/>
        <w:rPr>
          <w:sz w:val="24"/>
        </w:rPr>
      </w:pPr>
      <w:r w:rsidRPr="001A619E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6E2050" w:rsidRPr="006E2050">
        <w:rPr>
          <w:b/>
          <w:sz w:val="24"/>
        </w:rPr>
        <w:t>IZVOR d.o.o.</w:t>
      </w:r>
      <w:r w:rsidR="00AD60FC" w:rsidRPr="00AD60FC">
        <w:rPr>
          <w:b/>
          <w:sz w:val="24"/>
        </w:rPr>
        <w:t xml:space="preserve">, </w:t>
      </w:r>
      <w:r w:rsidR="006E2050" w:rsidRPr="006E2050">
        <w:rPr>
          <w:b/>
          <w:sz w:val="24"/>
        </w:rPr>
        <w:t>A.</w:t>
      </w:r>
      <w:r w:rsidR="006E2050">
        <w:rPr>
          <w:b/>
          <w:sz w:val="24"/>
        </w:rPr>
        <w:t xml:space="preserve"> </w:t>
      </w:r>
      <w:r w:rsidR="006E2050" w:rsidRPr="006E2050">
        <w:rPr>
          <w:b/>
          <w:sz w:val="24"/>
        </w:rPr>
        <w:t>Starčevića 29</w:t>
      </w:r>
      <w:r w:rsidR="00AD60FC" w:rsidRPr="00AD60FC">
        <w:rPr>
          <w:b/>
          <w:sz w:val="24"/>
        </w:rPr>
        <w:t xml:space="preserve">, </w:t>
      </w:r>
      <w:r w:rsidR="006E2050" w:rsidRPr="006E2050">
        <w:rPr>
          <w:b/>
          <w:sz w:val="24"/>
        </w:rPr>
        <w:t>Đakovo</w:t>
      </w:r>
      <w:r w:rsidR="00AD60FC" w:rsidRPr="00AD60FC">
        <w:rPr>
          <w:b/>
          <w:sz w:val="24"/>
        </w:rPr>
        <w:t xml:space="preserve">, MBS: </w:t>
      </w:r>
      <w:r w:rsidR="006E2050" w:rsidRPr="006E2050">
        <w:rPr>
          <w:b/>
          <w:sz w:val="24"/>
        </w:rPr>
        <w:t>030021487</w:t>
      </w:r>
      <w:r w:rsidR="00AD60FC" w:rsidRPr="00AD60FC">
        <w:rPr>
          <w:b/>
          <w:sz w:val="24"/>
        </w:rPr>
        <w:t xml:space="preserve">, OIB: </w:t>
      </w:r>
      <w:r w:rsidR="006E2050" w:rsidRPr="006E2050">
        <w:rPr>
          <w:b/>
          <w:sz w:val="24"/>
        </w:rPr>
        <w:t>52337579856</w:t>
      </w:r>
      <w:r w:rsidRPr="001A619E">
        <w:rPr>
          <w:sz w:val="24"/>
        </w:rPr>
        <w:t xml:space="preserve">, dana </w:t>
      </w:r>
      <w:r w:rsidR="006E2050">
        <w:rPr>
          <w:sz w:val="24"/>
        </w:rPr>
        <w:t>10. lipnja</w:t>
      </w:r>
      <w:r w:rsidRPr="001A619E">
        <w:rPr>
          <w:sz w:val="24"/>
        </w:rPr>
        <w:t xml:space="preserve"> 2016. g.,  </w:t>
      </w:r>
    </w:p>
    <w:p w:rsidRDefault="001A619E" w:rsidP="001A619E" w:rsidR="001A619E" w:rsidRPr="001A619E">
      <w:pPr>
        <w:pStyle w:val="Tijeloteksta"/>
        <w:rPr>
          <w:sz w:val="24"/>
        </w:rPr>
      </w:pPr>
    </w:p>
    <w:p w:rsidRDefault="001A619E" w:rsidP="001A619E" w:rsidR="001A619E" w:rsidRPr="001A619E">
      <w:pPr>
        <w:jc w:val="both"/>
      </w:pPr>
    </w:p>
    <w:p w:rsidRDefault="006E2050" w:rsidP="001A619E" w:rsidR="001A619E" w:rsidRPr="001A619E">
      <w:pPr>
        <w:jc w:val="center"/>
        <w:rPr>
          <w:b/>
        </w:rPr>
      </w:pPr>
      <w:r>
        <w:rPr>
          <w:b/>
        </w:rPr>
        <w:t xml:space="preserve">z a k l j u č i o  j e </w:t>
      </w:r>
    </w:p>
    <w:p w:rsidRDefault="001A619E" w:rsidP="001A619E" w:rsidR="001A619E" w:rsidRPr="001A619E">
      <w:pPr>
        <w:pStyle w:val="Tijeloteksta"/>
        <w:rPr>
          <w:sz w:val="24"/>
        </w:rPr>
      </w:pPr>
      <w:r w:rsidRPr="001A619E">
        <w:rPr>
          <w:sz w:val="24"/>
        </w:rPr>
        <w:tab/>
      </w:r>
    </w:p>
    <w:p w:rsidRDefault="001A619E" w:rsidP="001A619E" w:rsidR="001A619E" w:rsidRPr="001A619E">
      <w:pPr>
        <w:pStyle w:val="Tijeloteksta"/>
        <w:rPr>
          <w:b/>
          <w:bCs/>
          <w:sz w:val="24"/>
        </w:rPr>
      </w:pPr>
    </w:p>
    <w:p w:rsidRDefault="00981933" w:rsidP="00981933" w:rsidR="001A619E">
      <w:pPr>
        <w:ind w:firstLine="708"/>
        <w:jc w:val="both"/>
      </w:pPr>
      <w:r>
        <w:t xml:space="preserve">1. </w:t>
      </w:r>
      <w:r w:rsidR="001A619E" w:rsidRPr="001A619E">
        <w:t xml:space="preserve">Poziva se zakonski zastupnik dužnika </w:t>
      </w:r>
      <w:r w:rsidR="006E2050" w:rsidRPr="006E2050">
        <w:t>Ivan Mutavdžić, OIB: 03902106039</w:t>
      </w:r>
      <w:r w:rsidR="00C65F1B" w:rsidRPr="00C65F1B">
        <w:t xml:space="preserve">, </w:t>
      </w:r>
      <w:r w:rsidR="006E2050" w:rsidRPr="006E2050">
        <w:t>Đakovo, Stjepana Radića 10</w:t>
      </w:r>
      <w:r w:rsidR="001A619E" w:rsidRPr="001A619E">
        <w:t>,</w:t>
      </w:r>
      <w:r w:rsidR="00216CBC" w:rsidRPr="00216CBC">
        <w:t xml:space="preserve"> </w:t>
      </w:r>
      <w:r w:rsidR="001A619E" w:rsidRPr="001A619E">
        <w:t xml:space="preserve">da u roku od 8 dana od dana primitka ovog zaključka uplati iznos od </w:t>
      </w:r>
      <w:r w:rsidR="001A619E" w:rsidRPr="001A619E">
        <w:rPr>
          <w:b/>
        </w:rPr>
        <w:t>1.000,00 kn</w:t>
      </w:r>
      <w:r w:rsidR="001A619E" w:rsidRPr="001A619E">
        <w:t xml:space="preserve"> predujma za namirenje troškova stečajnog postupka u </w:t>
      </w:r>
      <w:r w:rsidR="001A619E" w:rsidRPr="001A619E">
        <w:rPr>
          <w:b/>
        </w:rPr>
        <w:t xml:space="preserve">Fond </w:t>
      </w:r>
      <w:r w:rsidR="001A619E" w:rsidRPr="001A619E">
        <w:t>za namirenje troškova stečajnog postupka na depozitni račun Trgovačkog suda u Osijeku broj HR31 2390 0011 3000 0020 0 model HR05 272-</w:t>
      </w:r>
      <w:r w:rsidR="001A619E" w:rsidRPr="001A619E">
        <w:rPr>
          <w:b/>
        </w:rPr>
        <w:t>8500</w:t>
      </w:r>
      <w:r w:rsidR="001A619E" w:rsidRPr="001A619E">
        <w:t xml:space="preserve"> koji se vodi kod Hrvatske poštanske banke d.d. za stečajnog dužnika </w:t>
      </w:r>
      <w:r w:rsidR="006E2050" w:rsidRPr="006E2050">
        <w:rPr>
          <w:b/>
        </w:rPr>
        <w:t>IZVOR d.o.o.</w:t>
      </w:r>
      <w:r w:rsidR="006E2050" w:rsidRPr="00AD60FC">
        <w:rPr>
          <w:b/>
        </w:rPr>
        <w:t xml:space="preserve">, </w:t>
      </w:r>
      <w:r w:rsidR="006E2050" w:rsidRPr="006E2050">
        <w:rPr>
          <w:b/>
        </w:rPr>
        <w:t>A.</w:t>
      </w:r>
      <w:r w:rsidR="006E2050">
        <w:rPr>
          <w:b/>
        </w:rPr>
        <w:t xml:space="preserve"> </w:t>
      </w:r>
      <w:r w:rsidR="006E2050" w:rsidRPr="006E2050">
        <w:rPr>
          <w:b/>
        </w:rPr>
        <w:t>Starčevića 29</w:t>
      </w:r>
      <w:r w:rsidR="006E2050" w:rsidRPr="00AD60FC">
        <w:rPr>
          <w:b/>
        </w:rPr>
        <w:t xml:space="preserve">, </w:t>
      </w:r>
      <w:r w:rsidR="006E2050" w:rsidRPr="006E2050">
        <w:rPr>
          <w:b/>
        </w:rPr>
        <w:t>Đakovo</w:t>
      </w:r>
      <w:r w:rsidR="006E2050" w:rsidRPr="00AD60FC">
        <w:rPr>
          <w:b/>
        </w:rPr>
        <w:t xml:space="preserve">, MBS: </w:t>
      </w:r>
      <w:r w:rsidR="006E2050" w:rsidRPr="006E2050">
        <w:rPr>
          <w:b/>
        </w:rPr>
        <w:t>030021487</w:t>
      </w:r>
      <w:r w:rsidR="006E2050" w:rsidRPr="00AD60FC">
        <w:rPr>
          <w:b/>
        </w:rPr>
        <w:t xml:space="preserve">, OIB: </w:t>
      </w:r>
      <w:r w:rsidR="006E2050" w:rsidRPr="006E2050">
        <w:rPr>
          <w:b/>
        </w:rPr>
        <w:t>52337579856</w:t>
      </w:r>
      <w:r w:rsidR="0031780A" w:rsidRPr="0031780A">
        <w:rPr>
          <w:b/>
        </w:rPr>
        <w:t xml:space="preserve"> </w:t>
      </w:r>
      <w:r w:rsidR="001A619E" w:rsidRPr="001A619E">
        <w:t>(čl. 113 st. 1 Stečajnog zakona – NN 71/15 u vezi s čl. 114 st. 1 SZ).</w:t>
      </w:r>
    </w:p>
    <w:p w:rsidRDefault="00B21072" w:rsidP="00981933" w:rsidR="00B21072" w:rsidRPr="001A619E">
      <w:pPr>
        <w:ind w:firstLine="708"/>
        <w:jc w:val="both"/>
      </w:pPr>
    </w:p>
    <w:p w:rsidRDefault="001B33F4" w:rsidP="001B33F4" w:rsidR="001A619E">
      <w:pPr>
        <w:ind w:firstLine="708"/>
        <w:jc w:val="both"/>
      </w:pPr>
      <w:r>
        <w:t xml:space="preserve">2. </w:t>
      </w:r>
      <w:r w:rsidR="001A619E" w:rsidRPr="001A619E">
        <w:t xml:space="preserve">Ako zakonski zastupnik dužnika </w:t>
      </w:r>
      <w:r w:rsidR="00456327" w:rsidRPr="006E2050">
        <w:t>Ivan Mutavdžić, Đakovo, Stjepana Radića 10</w:t>
      </w:r>
      <w:r w:rsidR="00980916">
        <w:t xml:space="preserve">, </w:t>
      </w:r>
      <w:r w:rsidR="001A619E" w:rsidRPr="001A619E">
        <w:t>ne plati iznos iz točke 1 ovoga zaključka u propisanom roku na odgovarajući način primijenit će se pravila o prisilnoj naplati novčane kazne u parničnom postupku (čl. 113</w:t>
      </w:r>
      <w:r w:rsidR="00641C77">
        <w:t>.</w:t>
      </w:r>
      <w:r w:rsidR="001A619E" w:rsidRPr="001A619E">
        <w:t xml:space="preserve"> st. 2</w:t>
      </w:r>
      <w:r w:rsidR="00641C77">
        <w:t>.</w:t>
      </w:r>
      <w:r w:rsidR="001A619E" w:rsidRPr="001A619E">
        <w:t xml:space="preserve"> Stečajnog zakona – NN 71/15).</w:t>
      </w:r>
      <w:r w:rsidR="005C4CE3">
        <w:t xml:space="preserve"> </w:t>
      </w:r>
    </w:p>
    <w:p w:rsidRDefault="00B21072" w:rsidP="001B33F4" w:rsidR="00B21072" w:rsidRPr="001A619E">
      <w:pPr>
        <w:ind w:firstLine="708"/>
        <w:jc w:val="both"/>
      </w:pPr>
    </w:p>
    <w:p w:rsidRDefault="001B33F4" w:rsidP="005C4CE3" w:rsidR="001A619E">
      <w:pPr>
        <w:ind w:firstLine="708"/>
        <w:jc w:val="both"/>
      </w:pPr>
      <w:r>
        <w:t xml:space="preserve">3. </w:t>
      </w:r>
      <w:r w:rsidR="001A619E" w:rsidRPr="001A619E">
        <w:t xml:space="preserve">Poziva se zakonski zastupnik dužnika </w:t>
      </w:r>
      <w:r w:rsidR="00456327" w:rsidRPr="00456327">
        <w:t>Ivan Mutavdžić, Đakovo, Stjepana Radića 10</w:t>
      </w:r>
      <w:r w:rsidR="001A619E" w:rsidRPr="001A619E">
        <w:t>, da u roku od 8 dana od dana primitka ovog zaključka preda sudu, pozivom na gornji broj predmeta, pisano izvješće o financijsko-gospodarskom stanju dužnika u 2 primjerka.</w:t>
      </w:r>
      <w:r w:rsidR="00EF23A2">
        <w:t xml:space="preserve"> </w:t>
      </w:r>
    </w:p>
    <w:p w:rsidRDefault="00B21072" w:rsidP="005C4CE3" w:rsidR="00B21072" w:rsidRPr="001A619E">
      <w:pPr>
        <w:ind w:firstLine="708"/>
        <w:jc w:val="both"/>
      </w:pPr>
    </w:p>
    <w:p w:rsidRDefault="001A619E" w:rsidP="005C4CE3" w:rsidR="001A619E">
      <w:pPr>
        <w:jc w:val="both"/>
      </w:pPr>
      <w:r w:rsidRPr="001A619E">
        <w:tab/>
      </w:r>
      <w:r w:rsidR="001B33F4">
        <w:t xml:space="preserve">4. </w:t>
      </w:r>
      <w:r w:rsidRPr="001A619E">
        <w:t xml:space="preserve">Ukoliko zakonski zastupnik dužnika </w:t>
      </w:r>
      <w:r w:rsidR="00456327" w:rsidRPr="00456327">
        <w:t>Ivan Mutavdžić, Đakovo, Stjepana Radića 10</w:t>
      </w:r>
      <w:r w:rsidR="005C4CE3">
        <w:t xml:space="preserve">, </w:t>
      </w:r>
      <w:r w:rsidRPr="001A619E">
        <w:t>ne postupi po točki 3. ovoga zaključka odgovara vjerovnicima osobno za naknadu štete koju im je prouzročio uskratom davanja ili davanjem netočnih ili nepotpunih podataka, obavijesti i izvješća prema odredbama st. 1</w:t>
      </w:r>
      <w:r w:rsidR="00641C77">
        <w:t>.</w:t>
      </w:r>
      <w:r w:rsidRPr="001A619E">
        <w:t xml:space="preserve"> i 2</w:t>
      </w:r>
      <w:r w:rsidR="00641C77">
        <w:t>.</w:t>
      </w:r>
      <w:r w:rsidRPr="001A619E">
        <w:t xml:space="preserve"> čl. 117</w:t>
      </w:r>
      <w:r w:rsidR="00641C77">
        <w:t>.</w:t>
      </w:r>
      <w:r w:rsidRPr="001A619E">
        <w:t xml:space="preserve"> SZ.</w:t>
      </w:r>
      <w:r w:rsidR="00EF23A2">
        <w:t xml:space="preserve"> </w:t>
      </w:r>
    </w:p>
    <w:p w:rsidRDefault="00B21072" w:rsidP="005C4CE3" w:rsidR="00B21072" w:rsidRPr="001A619E">
      <w:pPr>
        <w:jc w:val="both"/>
      </w:pPr>
    </w:p>
    <w:p w:rsidRDefault="001B33F4" w:rsidP="00B21072" w:rsidR="00BA73A8">
      <w:pPr>
        <w:ind w:firstLine="720"/>
        <w:jc w:val="both"/>
      </w:pPr>
      <w:r>
        <w:t xml:space="preserve">5.  </w:t>
      </w:r>
      <w:r w:rsidR="001A619E" w:rsidRPr="001A619E">
        <w:t>Nalaže se dužniku da sukladno čl. 16</w:t>
      </w:r>
      <w:r w:rsidR="00641C77">
        <w:t>.</w:t>
      </w:r>
      <w:r w:rsidR="001A619E" w:rsidRPr="001A619E">
        <w:t xml:space="preserve"> st. 3</w:t>
      </w:r>
      <w:r w:rsidR="00641C77">
        <w:t>.</w:t>
      </w:r>
      <w:r w:rsidR="001A619E" w:rsidRPr="001A619E">
        <w:t xml:space="preserve"> SZ u roku od 8 dana od dana primitka ovog zaključka dostavi popis imovine i obveza dužnika koji se sastoji od naznaka navedenih u čl. 17</w:t>
      </w:r>
      <w:r w:rsidR="00641C77">
        <w:t>.</w:t>
      </w:r>
      <w:r w:rsidR="001A619E" w:rsidRPr="001A619E">
        <w:t xml:space="preserve"> SZ ovjerovljen kod javnog bilj</w:t>
      </w:r>
      <w:r w:rsidR="00B21072">
        <w:t>ežnika (</w:t>
      </w:r>
      <w:proofErr w:type="spellStart"/>
      <w:r w:rsidR="00B21072">
        <w:t>prokazni</w:t>
      </w:r>
      <w:proofErr w:type="spellEnd"/>
      <w:r w:rsidR="00B21072">
        <w:t xml:space="preserve"> popis imovine).</w:t>
      </w:r>
    </w:p>
    <w:p w:rsidRDefault="00AB6C60" w:rsidP="00AB6C60" w:rsidR="00AB6C60">
      <w:pPr>
        <w:jc w:val="both"/>
      </w:pPr>
    </w:p>
    <w:p w:rsidRDefault="00BF0232" w:rsidP="005C4CE3" w:rsidR="001A619E">
      <w:pPr>
        <w:ind w:firstLine="720"/>
        <w:jc w:val="both"/>
      </w:pPr>
      <w:r>
        <w:lastRenderedPageBreak/>
        <w:t xml:space="preserve">6. </w:t>
      </w:r>
      <w:r w:rsidR="001A619E" w:rsidRPr="001A619E">
        <w:t>Za davanje neistinitog ili nepotpunog popisa imovine i obveza (</w:t>
      </w:r>
      <w:proofErr w:type="spellStart"/>
      <w:r w:rsidR="001A619E" w:rsidRPr="001A619E">
        <w:t>prokazni</w:t>
      </w:r>
      <w:proofErr w:type="spellEnd"/>
      <w:r w:rsidR="001A619E" w:rsidRPr="001A619E">
        <w:t xml:space="preserve"> popis imovine), dužnik odgovara kao za davanje lažnoga iskaza u postupku pred sudom (čl. 17</w:t>
      </w:r>
      <w:r w:rsidR="00641C77">
        <w:t>.</w:t>
      </w:r>
      <w:r w:rsidR="001A619E" w:rsidRPr="001A619E">
        <w:t xml:space="preserve"> st. 3</w:t>
      </w:r>
      <w:r w:rsidR="00641C77">
        <w:t>.</w:t>
      </w:r>
      <w:r w:rsidR="001A619E" w:rsidRPr="001A619E">
        <w:t xml:space="preserve"> SZ).</w:t>
      </w:r>
    </w:p>
    <w:p w:rsidRDefault="005C4CE3" w:rsidP="005C4CE3" w:rsidR="005C4CE3" w:rsidRPr="001A619E">
      <w:pPr>
        <w:ind w:firstLine="720"/>
        <w:jc w:val="both"/>
      </w:pPr>
    </w:p>
    <w:p w:rsidRDefault="001A619E" w:rsidP="001A619E" w:rsidR="001A619E" w:rsidRPr="001A619E">
      <w:pPr>
        <w:pStyle w:val="Tijeloteksta"/>
        <w:jc w:val="center"/>
        <w:rPr>
          <w:sz w:val="24"/>
        </w:rPr>
      </w:pPr>
      <w:r w:rsidRPr="001A619E">
        <w:rPr>
          <w:sz w:val="24"/>
        </w:rPr>
        <w:t xml:space="preserve">U Osijeku </w:t>
      </w:r>
      <w:r w:rsidR="00456327">
        <w:rPr>
          <w:sz w:val="24"/>
        </w:rPr>
        <w:t>10. lipnja</w:t>
      </w:r>
      <w:r w:rsidRPr="001A619E">
        <w:rPr>
          <w:sz w:val="24"/>
        </w:rPr>
        <w:t xml:space="preserve"> 2016. g.</w:t>
      </w:r>
    </w:p>
    <w:p w:rsidRDefault="001A619E" w:rsidP="001A619E" w:rsidR="001A619E" w:rsidRPr="001A619E">
      <w:pPr>
        <w:pStyle w:val="Tijeloteksta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 xml:space="preserve">Zapisničar: Danijela </w:t>
      </w:r>
      <w:r w:rsidR="004766DB">
        <w:rPr>
          <w:sz w:val="24"/>
        </w:rPr>
        <w:t>Špeletić</w:t>
      </w:r>
      <w:r w:rsidRPr="001A619E">
        <w:rPr>
          <w:sz w:val="24"/>
        </w:rPr>
        <w:tab/>
      </w:r>
      <w:r w:rsidRPr="001A619E">
        <w:rPr>
          <w:sz w:val="24"/>
        </w:rPr>
        <w:tab/>
        <w:t xml:space="preserve">                                                STEČAJNA SUTKINJA</w:t>
      </w: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  <w:t xml:space="preserve">   </w:t>
      </w:r>
      <w:r w:rsidRPr="001A619E">
        <w:rPr>
          <w:sz w:val="24"/>
        </w:rPr>
        <w:tab/>
        <w:t xml:space="preserve">                       Nada Roso</w:t>
      </w:r>
    </w:p>
    <w:p w:rsidRDefault="001A619E" w:rsidP="001A619E" w:rsidR="001A619E">
      <w:pPr>
        <w:pStyle w:val="Tijeloteksta"/>
        <w:jc w:val="left"/>
        <w:rPr>
          <w:sz w:val="24"/>
        </w:rPr>
      </w:pPr>
    </w:p>
    <w:p w:rsidRDefault="004766DB" w:rsidP="001A619E" w:rsidR="004766DB">
      <w:pPr>
        <w:pStyle w:val="Tijeloteksta"/>
        <w:jc w:val="left"/>
        <w:rPr>
          <w:sz w:val="24"/>
        </w:rPr>
      </w:pPr>
    </w:p>
    <w:p w:rsidRDefault="004766DB" w:rsidP="001A619E" w:rsidR="004766DB">
      <w:pPr>
        <w:pStyle w:val="Tijeloteksta"/>
        <w:jc w:val="left"/>
        <w:rPr>
          <w:sz w:val="24"/>
        </w:rPr>
      </w:pPr>
    </w:p>
    <w:p w:rsidRDefault="00BF0232" w:rsidP="001A619E" w:rsidR="00BF0232" w:rsidRPr="001A619E">
      <w:pPr>
        <w:pStyle w:val="Tijeloteksta"/>
        <w:jc w:val="left"/>
        <w:rPr>
          <w:sz w:val="24"/>
        </w:rPr>
      </w:pPr>
    </w:p>
    <w:p w:rsidRDefault="001A619E" w:rsidP="001A619E" w:rsidR="001A619E">
      <w:pPr>
        <w:pStyle w:val="Tijeloteksta"/>
        <w:jc w:val="left"/>
        <w:rPr>
          <w:sz w:val="24"/>
        </w:rPr>
      </w:pPr>
    </w:p>
    <w:p w:rsidRDefault="00A04D7C" w:rsidP="001A619E" w:rsidR="00A04D7C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>POUKA O PRAVNOM LIJEKU:</w:t>
      </w: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>Protiv ovog zaključka nije dopuštena posebna žalba (čl. 19. st. 7. Stečajnog zakona).</w:t>
      </w:r>
    </w:p>
    <w:p w:rsidRDefault="001A619E" w:rsidP="001A619E" w:rsidR="001A619E">
      <w:pPr>
        <w:pStyle w:val="Tijeloteksta"/>
        <w:jc w:val="left"/>
        <w:rPr>
          <w:sz w:val="24"/>
        </w:rPr>
      </w:pPr>
    </w:p>
    <w:p w:rsidRDefault="004766DB" w:rsidP="001A619E" w:rsidR="004766DB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>DNA</w:t>
      </w:r>
    </w:p>
    <w:p w:rsidRDefault="001A619E" w:rsidP="001A619E" w:rsidR="001A619E" w:rsidRPr="001A619E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1A619E">
        <w:rPr>
          <w:sz w:val="24"/>
        </w:rPr>
        <w:tab/>
      </w:r>
    </w:p>
    <w:p w:rsidRDefault="001A619E" w:rsidP="007E7B59" w:rsidR="007E7B59">
      <w:pPr>
        <w:numPr>
          <w:ilvl w:val="0"/>
          <w:numId w:val="8"/>
        </w:numPr>
        <w:jc w:val="both"/>
      </w:pPr>
      <w:proofErr w:type="spellStart"/>
      <w:r w:rsidRPr="001A619E">
        <w:t>z.z</w:t>
      </w:r>
      <w:proofErr w:type="spellEnd"/>
      <w:r w:rsidRPr="001A619E">
        <w:t xml:space="preserve">. dužnika </w:t>
      </w:r>
      <w:r w:rsidR="007E7B59" w:rsidRPr="007E7B59">
        <w:t>Ivan Mutavdžić, Đakovo, Stjepana Radića 10</w:t>
      </w:r>
    </w:p>
    <w:p w:rsidRDefault="00AD0139" w:rsidP="007E7B59" w:rsidR="001A619E" w:rsidRPr="001A619E">
      <w:pPr>
        <w:numPr>
          <w:ilvl w:val="0"/>
          <w:numId w:val="8"/>
        </w:numPr>
        <w:jc w:val="both"/>
      </w:pPr>
      <w:r>
        <w:t>d</w:t>
      </w:r>
      <w:r w:rsidR="001A619E" w:rsidRPr="001A619E">
        <w:t>užnik</w:t>
      </w:r>
    </w:p>
    <w:p w:rsidRDefault="001A619E" w:rsidP="001A619E" w:rsidR="001A619E" w:rsidRPr="001A619E">
      <w:pPr>
        <w:numPr>
          <w:ilvl w:val="0"/>
          <w:numId w:val="8"/>
        </w:numPr>
        <w:jc w:val="both"/>
      </w:pPr>
      <w:r w:rsidRPr="001A619E">
        <w:t>e-oglasna ploča uz prijedlog</w:t>
      </w:r>
    </w:p>
    <w:p w:rsidRDefault="001A619E" w:rsidP="001A619E" w:rsidR="001A619E" w:rsidRPr="001A619E">
      <w:pPr>
        <w:numPr>
          <w:ilvl w:val="0"/>
          <w:numId w:val="8"/>
        </w:numPr>
        <w:jc w:val="both"/>
      </w:pPr>
      <w:r w:rsidRPr="001A619E">
        <w:t>K-</w:t>
      </w:r>
      <w:r w:rsidR="007E7B59">
        <w:t>10/7</w:t>
      </w:r>
    </w:p>
    <w:p w:rsidRDefault="001A619E" w:rsidP="001A619E" w:rsidR="001A619E" w:rsidRPr="001A619E">
      <w:pPr>
        <w:jc w:val="both"/>
      </w:pPr>
    </w:p>
    <w:p w:rsidRDefault="001A619E" w:rsidP="001A619E" w:rsidR="001A619E" w:rsidRPr="001A619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ind w:left="360"/>
        <w:jc w:val="left"/>
        <w:rPr>
          <w:sz w:val="24"/>
        </w:rPr>
      </w:pPr>
    </w:p>
    <w:p w:rsidRDefault="001A619E" w:rsidP="001A619E" w:rsidR="001A619E" w:rsidRPr="001A619E"/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  <w:t xml:space="preserve"> </w:t>
      </w:r>
      <w:r w:rsidRPr="001A619E">
        <w:rPr>
          <w:sz w:val="24"/>
        </w:rPr>
        <w:tab/>
        <w:t xml:space="preserve">                                                                             </w:t>
      </w: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 xml:space="preserve">                                                                                                                                </w:t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</w:p>
    <w:p w:rsidRDefault="001A619E" w:rsidP="001A619E" w:rsidR="001A619E" w:rsidRPr="001A619E">
      <w:pPr>
        <w:pStyle w:val="Tijeloteksta"/>
        <w:jc w:val="left"/>
        <w:rPr>
          <w:sz w:val="24"/>
        </w:rPr>
      </w:pP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</w:r>
      <w:r w:rsidRPr="001A619E">
        <w:rPr>
          <w:sz w:val="24"/>
        </w:rPr>
        <w:tab/>
        <w:t xml:space="preserve">   </w:t>
      </w:r>
      <w:r w:rsidRPr="001A619E">
        <w:rPr>
          <w:sz w:val="24"/>
        </w:rPr>
        <w:tab/>
        <w:t xml:space="preserve">                                                </w:t>
      </w:r>
    </w:p>
    <w:p w:rsidRDefault="001A619E" w:rsidP="001A619E" w:rsidR="001A619E" w:rsidRPr="001A619E">
      <w:pPr>
        <w:pStyle w:val="Tijeloteksta"/>
        <w:jc w:val="left"/>
        <w:rPr>
          <w:sz w:val="24"/>
        </w:rPr>
      </w:pPr>
    </w:p>
    <w:p w:rsidRDefault="006D3C3F" w:rsidP="001A619E" w:rsidR="006D3C3F" w:rsidRPr="001A619E"/>
    <w:sectPr w:rsidSect="00606835" w:rsidR="006D3C3F" w:rsidRPr="001A619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739" w:rsidR="00FF7739">
      <w:r>
        <w:separator/>
      </w:r>
    </w:p>
  </w:endnote>
  <w:endnote w:id="0" w:type="continuationSeparator">
    <w:p w:rsidRDefault="00FF7739" w:rsidR="00FF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739" w:rsidR="00FF7739">
      <w:r>
        <w:separator/>
      </w:r>
    </w:p>
  </w:footnote>
  <w:footnote w:id="0" w:type="continuationSeparator">
    <w:p w:rsidRDefault="00FF7739" w:rsidR="00FF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2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25564C" w:rsidRPr="00DE5F8A">
      <w:rPr>
        <w:rFonts w:cs="Tahoma" w:hAnsi="Tahoma" w:ascii="Tahoma"/>
      </w:rPr>
      <w:tab/>
    </w:r>
    <w:r w:rsidR="0025564C">
      <w:t>6 St-1750/16-3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>6 St-</w:t>
    </w:r>
    <w:r w:rsidR="0025564C">
      <w:t>1750</w:t>
    </w:r>
    <w:r w:rsidR="006D3C3F">
      <w:t>/1</w:t>
    </w:r>
    <w:r w:rsidR="002A2D81">
      <w:t>6</w:t>
    </w:r>
    <w:r w:rsidR="006D3C3F">
      <w:t>-</w:t>
    </w:r>
    <w:r w:rsidR="00F1522D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A61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017A"/>
    <w:rsid w:val="00052F17"/>
    <w:rsid w:val="00054EB8"/>
    <w:rsid w:val="000561D9"/>
    <w:rsid w:val="0005751C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5DB3"/>
    <w:rsid w:val="000900DB"/>
    <w:rsid w:val="00090BC8"/>
    <w:rsid w:val="00091C60"/>
    <w:rsid w:val="00093500"/>
    <w:rsid w:val="00097240"/>
    <w:rsid w:val="00097321"/>
    <w:rsid w:val="000A1632"/>
    <w:rsid w:val="000A1CE6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2AD"/>
    <w:rsid w:val="000E2803"/>
    <w:rsid w:val="000E46E4"/>
    <w:rsid w:val="000E59F3"/>
    <w:rsid w:val="000E7B50"/>
    <w:rsid w:val="000F16D0"/>
    <w:rsid w:val="000F2234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3E64"/>
    <w:rsid w:val="001252C0"/>
    <w:rsid w:val="001256B4"/>
    <w:rsid w:val="00126AEC"/>
    <w:rsid w:val="0013197A"/>
    <w:rsid w:val="00134BCA"/>
    <w:rsid w:val="00136F12"/>
    <w:rsid w:val="001375A0"/>
    <w:rsid w:val="00141772"/>
    <w:rsid w:val="001425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055C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3FA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09F"/>
    <w:rsid w:val="001D65A9"/>
    <w:rsid w:val="001E12BE"/>
    <w:rsid w:val="001E2409"/>
    <w:rsid w:val="001E3491"/>
    <w:rsid w:val="001E53C8"/>
    <w:rsid w:val="001E6626"/>
    <w:rsid w:val="001E6E23"/>
    <w:rsid w:val="001F0363"/>
    <w:rsid w:val="001F07BF"/>
    <w:rsid w:val="001F2D81"/>
    <w:rsid w:val="001F4357"/>
    <w:rsid w:val="001F4FE5"/>
    <w:rsid w:val="001F5D56"/>
    <w:rsid w:val="002009C8"/>
    <w:rsid w:val="00203168"/>
    <w:rsid w:val="00204CDE"/>
    <w:rsid w:val="00205878"/>
    <w:rsid w:val="00206F67"/>
    <w:rsid w:val="00207E31"/>
    <w:rsid w:val="002114F3"/>
    <w:rsid w:val="00212566"/>
    <w:rsid w:val="00212B54"/>
    <w:rsid w:val="00212D8B"/>
    <w:rsid w:val="00213CF9"/>
    <w:rsid w:val="002157A4"/>
    <w:rsid w:val="00216B57"/>
    <w:rsid w:val="00216CBC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564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C81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74B"/>
    <w:rsid w:val="002A406E"/>
    <w:rsid w:val="002A40E7"/>
    <w:rsid w:val="002A66B4"/>
    <w:rsid w:val="002B0297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44D2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31F7"/>
    <w:rsid w:val="0031019E"/>
    <w:rsid w:val="00310BB4"/>
    <w:rsid w:val="00310F77"/>
    <w:rsid w:val="00311577"/>
    <w:rsid w:val="003145BD"/>
    <w:rsid w:val="00315D49"/>
    <w:rsid w:val="0031631F"/>
    <w:rsid w:val="0031780A"/>
    <w:rsid w:val="00320A9B"/>
    <w:rsid w:val="0032279A"/>
    <w:rsid w:val="003273A5"/>
    <w:rsid w:val="00327789"/>
    <w:rsid w:val="00330D15"/>
    <w:rsid w:val="003310B6"/>
    <w:rsid w:val="00331161"/>
    <w:rsid w:val="00333978"/>
    <w:rsid w:val="00340B33"/>
    <w:rsid w:val="00342932"/>
    <w:rsid w:val="00345532"/>
    <w:rsid w:val="00345B31"/>
    <w:rsid w:val="00345BCD"/>
    <w:rsid w:val="003462CE"/>
    <w:rsid w:val="00347256"/>
    <w:rsid w:val="00350027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7312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35A"/>
    <w:rsid w:val="003B3410"/>
    <w:rsid w:val="003B41FE"/>
    <w:rsid w:val="003B481A"/>
    <w:rsid w:val="003B567A"/>
    <w:rsid w:val="003B692D"/>
    <w:rsid w:val="003C14CB"/>
    <w:rsid w:val="003C1F87"/>
    <w:rsid w:val="003C5239"/>
    <w:rsid w:val="003C7070"/>
    <w:rsid w:val="003D0D80"/>
    <w:rsid w:val="003D184F"/>
    <w:rsid w:val="003D1F50"/>
    <w:rsid w:val="003D2CA4"/>
    <w:rsid w:val="003D2D72"/>
    <w:rsid w:val="003D573A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36F5"/>
    <w:rsid w:val="00403D96"/>
    <w:rsid w:val="00404318"/>
    <w:rsid w:val="00404742"/>
    <w:rsid w:val="0040496C"/>
    <w:rsid w:val="00404CD2"/>
    <w:rsid w:val="00412468"/>
    <w:rsid w:val="004134BC"/>
    <w:rsid w:val="00415AF3"/>
    <w:rsid w:val="004166D4"/>
    <w:rsid w:val="0041765F"/>
    <w:rsid w:val="00421F42"/>
    <w:rsid w:val="00423E9C"/>
    <w:rsid w:val="0042546B"/>
    <w:rsid w:val="00426521"/>
    <w:rsid w:val="00426D7B"/>
    <w:rsid w:val="00433C94"/>
    <w:rsid w:val="00435C95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6327"/>
    <w:rsid w:val="004603BA"/>
    <w:rsid w:val="004650A2"/>
    <w:rsid w:val="004651A4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77B02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0452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BAC"/>
    <w:rsid w:val="004E4381"/>
    <w:rsid w:val="004F0B03"/>
    <w:rsid w:val="004F1DBA"/>
    <w:rsid w:val="004F2AA7"/>
    <w:rsid w:val="004F3C29"/>
    <w:rsid w:val="004F422A"/>
    <w:rsid w:val="004F44A2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628"/>
    <w:rsid w:val="00525A1C"/>
    <w:rsid w:val="00531931"/>
    <w:rsid w:val="00532716"/>
    <w:rsid w:val="00533E3B"/>
    <w:rsid w:val="00535D80"/>
    <w:rsid w:val="005402F5"/>
    <w:rsid w:val="005408B2"/>
    <w:rsid w:val="00540DB9"/>
    <w:rsid w:val="0054220B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7C5"/>
    <w:rsid w:val="00595DDC"/>
    <w:rsid w:val="00595FF5"/>
    <w:rsid w:val="00596F24"/>
    <w:rsid w:val="0059791F"/>
    <w:rsid w:val="005A06F2"/>
    <w:rsid w:val="005A2403"/>
    <w:rsid w:val="005A27F5"/>
    <w:rsid w:val="005A3AAF"/>
    <w:rsid w:val="005A3CB1"/>
    <w:rsid w:val="005B23AE"/>
    <w:rsid w:val="005B23DD"/>
    <w:rsid w:val="005B4BAC"/>
    <w:rsid w:val="005B76ED"/>
    <w:rsid w:val="005B7DF0"/>
    <w:rsid w:val="005C38EC"/>
    <w:rsid w:val="005C3ABC"/>
    <w:rsid w:val="005C4C9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C29"/>
    <w:rsid w:val="00606835"/>
    <w:rsid w:val="006101EA"/>
    <w:rsid w:val="00610917"/>
    <w:rsid w:val="006123E0"/>
    <w:rsid w:val="0061303A"/>
    <w:rsid w:val="00615E36"/>
    <w:rsid w:val="006170FB"/>
    <w:rsid w:val="006171AB"/>
    <w:rsid w:val="006179E2"/>
    <w:rsid w:val="006200E2"/>
    <w:rsid w:val="006204DD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6919"/>
    <w:rsid w:val="00637C90"/>
    <w:rsid w:val="00641C77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C44"/>
    <w:rsid w:val="00676171"/>
    <w:rsid w:val="00676D81"/>
    <w:rsid w:val="0068068E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46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45C"/>
    <w:rsid w:val="006C7CB1"/>
    <w:rsid w:val="006D0058"/>
    <w:rsid w:val="006D0E49"/>
    <w:rsid w:val="006D3C3F"/>
    <w:rsid w:val="006D78BA"/>
    <w:rsid w:val="006E13F9"/>
    <w:rsid w:val="006E2050"/>
    <w:rsid w:val="006E25EA"/>
    <w:rsid w:val="006E3341"/>
    <w:rsid w:val="006E43B7"/>
    <w:rsid w:val="006E4BD5"/>
    <w:rsid w:val="006E5121"/>
    <w:rsid w:val="006E651D"/>
    <w:rsid w:val="006F08C0"/>
    <w:rsid w:val="006F1C17"/>
    <w:rsid w:val="006F1FC3"/>
    <w:rsid w:val="006F48BA"/>
    <w:rsid w:val="006F51D9"/>
    <w:rsid w:val="006F616D"/>
    <w:rsid w:val="007029EB"/>
    <w:rsid w:val="00704B18"/>
    <w:rsid w:val="00704DED"/>
    <w:rsid w:val="00706B47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843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17AA"/>
    <w:rsid w:val="00751BD4"/>
    <w:rsid w:val="00756545"/>
    <w:rsid w:val="00756DEA"/>
    <w:rsid w:val="00757015"/>
    <w:rsid w:val="007627B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6F1A"/>
    <w:rsid w:val="00777527"/>
    <w:rsid w:val="00777DE7"/>
    <w:rsid w:val="00780481"/>
    <w:rsid w:val="00780893"/>
    <w:rsid w:val="00782238"/>
    <w:rsid w:val="00787760"/>
    <w:rsid w:val="007903D5"/>
    <w:rsid w:val="00791F43"/>
    <w:rsid w:val="007920D5"/>
    <w:rsid w:val="00793949"/>
    <w:rsid w:val="00793BF8"/>
    <w:rsid w:val="007977CC"/>
    <w:rsid w:val="007A122F"/>
    <w:rsid w:val="007A49B3"/>
    <w:rsid w:val="007A4D3D"/>
    <w:rsid w:val="007A5FAD"/>
    <w:rsid w:val="007A71BC"/>
    <w:rsid w:val="007A7B5D"/>
    <w:rsid w:val="007B1AD5"/>
    <w:rsid w:val="007B1CCF"/>
    <w:rsid w:val="007B28D3"/>
    <w:rsid w:val="007B4E12"/>
    <w:rsid w:val="007B5510"/>
    <w:rsid w:val="007B5995"/>
    <w:rsid w:val="007B59EE"/>
    <w:rsid w:val="007B784C"/>
    <w:rsid w:val="007C0B2F"/>
    <w:rsid w:val="007C1DC5"/>
    <w:rsid w:val="007D0AF9"/>
    <w:rsid w:val="007D1059"/>
    <w:rsid w:val="007E3875"/>
    <w:rsid w:val="007E3946"/>
    <w:rsid w:val="007E3A20"/>
    <w:rsid w:val="007E43C9"/>
    <w:rsid w:val="007E452F"/>
    <w:rsid w:val="007E47B5"/>
    <w:rsid w:val="007E6CAD"/>
    <w:rsid w:val="007E7B59"/>
    <w:rsid w:val="007E7BD4"/>
    <w:rsid w:val="007F0127"/>
    <w:rsid w:val="007F0BCB"/>
    <w:rsid w:val="007F480A"/>
    <w:rsid w:val="007F4B7C"/>
    <w:rsid w:val="008015CF"/>
    <w:rsid w:val="00802615"/>
    <w:rsid w:val="008062BF"/>
    <w:rsid w:val="0081009A"/>
    <w:rsid w:val="008122CF"/>
    <w:rsid w:val="008134E3"/>
    <w:rsid w:val="008148F8"/>
    <w:rsid w:val="00814B67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0F99"/>
    <w:rsid w:val="00894825"/>
    <w:rsid w:val="00895CDF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034D"/>
    <w:rsid w:val="008E175A"/>
    <w:rsid w:val="008E27E6"/>
    <w:rsid w:val="008E2D4B"/>
    <w:rsid w:val="008E439F"/>
    <w:rsid w:val="008E6F1B"/>
    <w:rsid w:val="008F0E90"/>
    <w:rsid w:val="008F1C2A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CF7"/>
    <w:rsid w:val="00925E84"/>
    <w:rsid w:val="00925F4D"/>
    <w:rsid w:val="009262A1"/>
    <w:rsid w:val="009264E8"/>
    <w:rsid w:val="00926FA2"/>
    <w:rsid w:val="009303AC"/>
    <w:rsid w:val="009307F0"/>
    <w:rsid w:val="009316B1"/>
    <w:rsid w:val="0093183D"/>
    <w:rsid w:val="00931F93"/>
    <w:rsid w:val="009336C2"/>
    <w:rsid w:val="009372AE"/>
    <w:rsid w:val="00937C3B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916"/>
    <w:rsid w:val="00980CC4"/>
    <w:rsid w:val="00981933"/>
    <w:rsid w:val="00983EE2"/>
    <w:rsid w:val="0098486F"/>
    <w:rsid w:val="0098551F"/>
    <w:rsid w:val="00987B17"/>
    <w:rsid w:val="00991B2E"/>
    <w:rsid w:val="00995222"/>
    <w:rsid w:val="009968B0"/>
    <w:rsid w:val="00996EFC"/>
    <w:rsid w:val="00997C8E"/>
    <w:rsid w:val="009A1504"/>
    <w:rsid w:val="009A1BF1"/>
    <w:rsid w:val="009A7E4F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6EDE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F9A"/>
    <w:rsid w:val="00A557DF"/>
    <w:rsid w:val="00A56501"/>
    <w:rsid w:val="00A56BDA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261"/>
    <w:rsid w:val="00A84A3E"/>
    <w:rsid w:val="00A84C26"/>
    <w:rsid w:val="00A850A0"/>
    <w:rsid w:val="00A85DE5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815"/>
    <w:rsid w:val="00AB6C60"/>
    <w:rsid w:val="00AB6EDC"/>
    <w:rsid w:val="00AB7BB5"/>
    <w:rsid w:val="00AC0810"/>
    <w:rsid w:val="00AC0BD6"/>
    <w:rsid w:val="00AC2F75"/>
    <w:rsid w:val="00AC48B9"/>
    <w:rsid w:val="00AC6804"/>
    <w:rsid w:val="00AC6C46"/>
    <w:rsid w:val="00AC7216"/>
    <w:rsid w:val="00AC771F"/>
    <w:rsid w:val="00AC79D3"/>
    <w:rsid w:val="00AD0139"/>
    <w:rsid w:val="00AD11D4"/>
    <w:rsid w:val="00AD1960"/>
    <w:rsid w:val="00AD1C1B"/>
    <w:rsid w:val="00AD60FC"/>
    <w:rsid w:val="00AD6B39"/>
    <w:rsid w:val="00AD7818"/>
    <w:rsid w:val="00AD7F7F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3DC3"/>
    <w:rsid w:val="00B0554D"/>
    <w:rsid w:val="00B15F6D"/>
    <w:rsid w:val="00B162DF"/>
    <w:rsid w:val="00B20B46"/>
    <w:rsid w:val="00B20ED1"/>
    <w:rsid w:val="00B21072"/>
    <w:rsid w:val="00B21DBB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84D2C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912"/>
    <w:rsid w:val="00BD1A0A"/>
    <w:rsid w:val="00BD1AA6"/>
    <w:rsid w:val="00BD5693"/>
    <w:rsid w:val="00BD599B"/>
    <w:rsid w:val="00BD6E08"/>
    <w:rsid w:val="00BE018E"/>
    <w:rsid w:val="00BE0835"/>
    <w:rsid w:val="00BE267B"/>
    <w:rsid w:val="00BE550E"/>
    <w:rsid w:val="00BE559E"/>
    <w:rsid w:val="00BE5CC6"/>
    <w:rsid w:val="00BF0232"/>
    <w:rsid w:val="00BF1493"/>
    <w:rsid w:val="00BF3E59"/>
    <w:rsid w:val="00BF46FE"/>
    <w:rsid w:val="00BF532F"/>
    <w:rsid w:val="00BF70D6"/>
    <w:rsid w:val="00BF7855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6EBC"/>
    <w:rsid w:val="00C67F4E"/>
    <w:rsid w:val="00C70AB2"/>
    <w:rsid w:val="00C71A39"/>
    <w:rsid w:val="00C73E39"/>
    <w:rsid w:val="00C74B21"/>
    <w:rsid w:val="00C8183A"/>
    <w:rsid w:val="00C82CCB"/>
    <w:rsid w:val="00C83201"/>
    <w:rsid w:val="00C83233"/>
    <w:rsid w:val="00C8529D"/>
    <w:rsid w:val="00C8577E"/>
    <w:rsid w:val="00C85999"/>
    <w:rsid w:val="00C86594"/>
    <w:rsid w:val="00C872DF"/>
    <w:rsid w:val="00C877AB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254F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E56A6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A79"/>
    <w:rsid w:val="00D37E6D"/>
    <w:rsid w:val="00D400C2"/>
    <w:rsid w:val="00D40213"/>
    <w:rsid w:val="00D409FE"/>
    <w:rsid w:val="00D4188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015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743"/>
    <w:rsid w:val="00D87E1A"/>
    <w:rsid w:val="00D917CC"/>
    <w:rsid w:val="00D91FA6"/>
    <w:rsid w:val="00D922D3"/>
    <w:rsid w:val="00D93907"/>
    <w:rsid w:val="00D93B28"/>
    <w:rsid w:val="00D94595"/>
    <w:rsid w:val="00D95819"/>
    <w:rsid w:val="00D9684E"/>
    <w:rsid w:val="00D9737F"/>
    <w:rsid w:val="00D97CE3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3A99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E75"/>
    <w:rsid w:val="00E47612"/>
    <w:rsid w:val="00E50AFC"/>
    <w:rsid w:val="00E519C4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0D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066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4C13"/>
    <w:rsid w:val="00EF23A2"/>
    <w:rsid w:val="00EF6A98"/>
    <w:rsid w:val="00EF7A6A"/>
    <w:rsid w:val="00F02D9D"/>
    <w:rsid w:val="00F03036"/>
    <w:rsid w:val="00F05AF4"/>
    <w:rsid w:val="00F05CA7"/>
    <w:rsid w:val="00F1080E"/>
    <w:rsid w:val="00F11EC1"/>
    <w:rsid w:val="00F121FB"/>
    <w:rsid w:val="00F124FB"/>
    <w:rsid w:val="00F15184"/>
    <w:rsid w:val="00F1522D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5870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38D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7B04"/>
    <w:rsid w:val="00FB0A06"/>
    <w:rsid w:val="00FB221C"/>
    <w:rsid w:val="00FB32BA"/>
    <w:rsid w:val="00FB60D1"/>
    <w:rsid w:val="00FB6508"/>
    <w:rsid w:val="00FC1AAC"/>
    <w:rsid w:val="00FC5916"/>
    <w:rsid w:val="00FD2AE9"/>
    <w:rsid w:val="00FD3102"/>
    <w:rsid w:val="00FD3127"/>
    <w:rsid w:val="00FD5D78"/>
    <w:rsid w:val="00FD5F79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619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2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72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72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2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2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619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2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72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72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2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2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9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0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323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9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1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0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d.o.o. poslovne usluge i trgovina</izvorni_sadrzaj>
    <derivirana_varijabla naziv="DomainObject.Predmet.ProtustrankaFormated_1">  IZVOR d.o.o. poslovne usluge i trgovina</derivirana_varijabla>
  </DomainObject.Predmet.ProtustrankaFormated>
  <DomainObject.Predmet.ProtustrankaFormatedOIB>
    <izvorni_sadrzaj>  IZVOR d.o.o. poslovne usluge i trgovina, OIB 52337579856</izvorni_sadrzaj>
    <derivirana_varijabla naziv="DomainObject.Predmet.ProtustrankaFormatedOIB_1">  IZVOR d.o.o. poslovne usluge i trgovina, OIB 52337579856</derivirana_varijabla>
  </DomainObject.Predmet.ProtustrankaFormatedOIB>
  <DomainObject.Predmet.ProtustrankaFormatedWithAdress>
    <izvorni_sadrzaj> IZVOR d.o.o. poslovne usluge i trgovina, A.Starčevića 29, 31400 Đakovo</izvorni_sadrzaj>
    <derivirana_varijabla naziv="DomainObject.Predmet.ProtustrankaFormatedWithAdress_1"> IZVOR d.o.o. poslovne usluge i trgovina, A.Starčevića 29, 31400 Đakovo</derivirana_varijabla>
  </DomainObject.Predmet.ProtustrankaFormatedWithAdress>
  <DomainObject.Predmet.ProtustrankaFormatedWithAdressOIB>
    <izvorni_sadrzaj> IZVOR d.o.o. poslovne usluge i trgovina, OIB 52337579856, A.Starčevića 29, 31400 Đakovo</izvorni_sadrzaj>
    <derivirana_varijabla naziv="DomainObject.Predmet.ProtustrankaFormatedWithAdressOIB_1"> IZVOR d.o.o. poslovne usluge i trgovina, OIB 52337579856, A.Starčevića 29, 31400 Đakovo</derivirana_varijabla>
  </DomainObject.Predmet.ProtustrankaFormatedWithAdressOIB>
  <DomainObject.Predmet.ProtustrankaWithAdress>
    <izvorni_sadrzaj>IZVOR d.o.o. poslovne usluge i trgovina A.Starčevića 29, 31400 Đakovo</izvorni_sadrzaj>
    <derivirana_varijabla naziv="DomainObject.Predmet.ProtustrankaWithAdress_1">IZVOR d.o.o. poslovne usluge i trgovina A.Starčevića 29, 31400 Đakovo</derivirana_varijabla>
  </DomainObject.Predmet.ProtustrankaWithAdress>
  <DomainObject.Predmet.ProtustrankaWithAdressOIB>
    <izvorni_sadrzaj>IZVOR d.o.o. poslovne usluge i trgovina, OIB 52337579856, A.Starčevića 29, 31400 Đakovo</izvorni_sadrzaj>
    <derivirana_varijabla naziv="DomainObject.Predmet.ProtustrankaWithAdressOIB_1">IZVOR d.o.o. poslovne usluge i trgovina, OIB 52337579856, A.Starčevića 29, 31400 Đakovo</derivirana_varijabla>
  </DomainObject.Predmet.ProtustrankaWithAdressOIB>
  <DomainObject.Predmet.ProtustrankaNazivFormated>
    <izvorni_sadrzaj>IZVOR d.o.o. poslovne usluge i trgovina</izvorni_sadrzaj>
    <derivirana_varijabla naziv="DomainObject.Predmet.ProtustrankaNazivFormated_1">IZVOR d.o.o. poslovne usluge i trgovina</derivirana_varijabla>
  </DomainObject.Predmet.ProtustrankaNazivFormated>
  <DomainObject.Predmet.ProtustrankaNazivFormatedOIB>
    <izvorni_sadrzaj>IZVOR d.o.o. poslovne usluge i trgovina, OIB 52337579856</izvorni_sadrzaj>
    <derivirana_varijabla naziv="DomainObject.Predmet.ProtustrankaNazivFormatedOIB_1">IZVOR d.o.o. poslovne usluge i trgovina, OIB 52337579856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IZVOR d.o.o. poslovne usluge i trgovina</item>
    </izvorni_sadrzaj>
    <derivirana_varijabla naziv="DomainObject.Predmet.ProtuStrankaListFormated_1">
      <item>IZVOR d.o.o. poslovne usluge i trgovina</item>
    </derivirana_varijabla>
  </DomainObject.Predmet.ProtuStrankaListFormated>
  <DomainObject.Predmet.ProtuStrankaListFormatedOIB>
    <izvorni_sadrzaj>
      <item>IZVOR d.o.o. poslovne usluge i trgovina, OIB 52337579856</item>
    </izvorni_sadrzaj>
    <derivirana_varijabla naziv="DomainObject.Predmet.ProtuStrankaListFormatedOIB_1">
      <item>IZVOR d.o.o. poslovne usluge i trgovina, OIB 52337579856</item>
    </derivirana_varijabla>
  </DomainObject.Predmet.ProtuStrankaListFormatedOIB>
  <DomainObject.Predmet.ProtuStrankaListFormatedWithAdress>
    <izvorni_sadrzaj>
      <item>IZVOR d.o.o. poslovne usluge i trgovina, A.Starčevića 29, 31400 Đakovo</item>
    </izvorni_sadrzaj>
    <derivirana_varijabla naziv="DomainObject.Predmet.ProtuStrankaListFormatedWithAdress_1">
      <item>IZVOR d.o.o. poslovne usluge i trgovina, A.Starčevića 29, 31400 Đakovo</item>
    </derivirana_varijabla>
  </DomainObject.Predmet.ProtuStrankaListFormatedWithAdress>
  <DomainObject.Predmet.ProtuStrankaListFormatedWithAdressOIB>
    <izvorni_sadrzaj>
      <item>IZVOR d.o.o. poslovne usluge i trgovina, OIB 52337579856, A.Starčevića 29, 31400 Đakovo</item>
    </izvorni_sadrzaj>
    <derivirana_varijabla naziv="DomainObject.Predmet.ProtuStrankaListFormatedWithAdressOIB_1">
      <item>IZVOR d.o.o. poslovne usluge i trgovina, OIB 52337579856, A.Starčevića 29, 31400 Đakovo</item>
    </derivirana_varijabla>
  </DomainObject.Predmet.ProtuStrankaListFormatedWithAdressOIB>
  <DomainObject.Predmet.ProtuStrankaListNazivFormated>
    <izvorni_sadrzaj>
      <item>IZVOR d.o.o. poslovne usluge i trgovina</item>
    </izvorni_sadrzaj>
    <derivirana_varijabla naziv="DomainObject.Predmet.ProtuStrankaListNazivFormated_1">
      <item>IZVOR d.o.o. poslovne usluge i trgovina</item>
    </derivirana_varijabla>
  </DomainObject.Predmet.ProtuStrankaListNazivFormated>
  <DomainObject.Predmet.ProtuStrankaListNazivFormatedOIB>
    <izvorni_sadrzaj>
      <item>IZVOR d.o.o. poslovne usluge i trgovina, OIB 52337579856</item>
    </izvorni_sadrzaj>
    <derivirana_varijabla naziv="DomainObject.Predmet.ProtuStrankaListNazivFormatedOIB_1">
      <item>IZVOR d.o.o. poslovne usluge i trgovina, OIB 52337579856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IZVOR d.o.o. poslovne usluge i trgovina</izvorni_sadrzaj>
    <derivirana_varijabla naziv="DomainObject.Predmet.ProtustrankaIDrugi_1">IZVOR d.o.o. poslovne 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IZVOR d.o.o. poslovne usluge i trgovina, OIB 52337579856, A.Starčevića 29, 31400 Đakovo</izvorni_sadrzaj>
    <derivirana_varijabla naziv="DomainObject.Predmet.ProtustrankaIDrugiAdressOIB_1">IZVOR d.o.o. poslovne usluge i trgovina, OIB 52337579856, A.Starčevića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IZVOR d.o.o. poslovne usluge i trgovina</item>
    </izvorni_sadrzaj>
    <derivirana_varijabla naziv="DomainObject.Predmet.SudioniciListNaziv_1">
      <item>FINA RC OSIJEK</item>
      <item>IZVOR d.o.o. poslovne usluge i trgovina</item>
    </derivirana_varijabla>
  </DomainObject.Predmet.SudioniciListNaziv>
  <DomainObject.Predmet.SudioniciListAdressOIB>
    <izvorni_sadrzaj>
      <item>FINA RC OSIJEK, OIB 85821130368</item>
      <item>IZVOR d.o.o. poslovne usluge i trgovina, OIB 52337579856, A.Starčevića 29,31400 Đakovo</item>
    </izvorni_sadrzaj>
    <derivirana_varijabla naziv="DomainObject.Predmet.SudioniciListAdressOIB_1">
      <item>FINA RC OSIJEK, OIB 85821130368</item>
      <item>IZVOR d.o.o. poslovne usluge i trgovina, OIB 52337579856, A.Starčevića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52337579856</item>
    </izvorni_sadrzaj>
    <derivirana_varijabla naziv="DomainObject.Predmet.SudioniciListNazivOIB_1">
      <item>, OIB 85821130368</item>
      <item>, OIB 52337579856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82471-1884-4A1C-A46D-0A999FFA6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2141</properties:Characters>
  <properties:Lines>119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2016-06-10T06:26:00Z</dcterms:created>
  <dc:creator>Baran Mirjana</dc:creator>
  <cp:lastModifiedBy>Danijela Špeletić</cp:lastModifiedBy>
  <cp:lastPrinted>2016-05-17T06:44:00Z</cp:lastPrinted>
  <dcterms:modified xmlns:xsi="http://www.w3.org/2001/XMLSchema-instance" xsi:type="dcterms:W3CDTF">2016-06-10T10:48:00Z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