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0f8a" w14:paraId="cb70f8a" w:rsidRDefault="00330700" w:rsidP="00330700" w:rsidR="0033070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700" w:rsidP="00330700" w:rsidR="00330700" w:rsidRPr="006533E0">
      <w:r w:rsidRPr="006533E0">
        <w:t>REPUBLIKA HRVATSKA</w:t>
      </w:r>
    </w:p>
    <w:p w:rsidRDefault="00330700" w:rsidP="00330700" w:rsidR="00330700" w:rsidRPr="006533E0">
      <w:r w:rsidRPr="006533E0">
        <w:t>TRGOVAČKI SUD U ZAGREBU</w:t>
      </w:r>
    </w:p>
    <w:p w:rsidRDefault="00330700" w:rsidP="00330700" w:rsidR="00330700" w:rsidRPr="006533E0">
      <w:r w:rsidRPr="006533E0">
        <w:t xml:space="preserve">Zagreb, </w:t>
      </w:r>
      <w:proofErr w:type="spellStart"/>
      <w:r w:rsidRPr="006533E0">
        <w:t>Amruševa</w:t>
      </w:r>
      <w:proofErr w:type="spellEnd"/>
      <w:r w:rsidRPr="006533E0">
        <w:t xml:space="preserve"> 2/II     </w:t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>
        <w:t xml:space="preserve">            </w:t>
      </w:r>
      <w:r w:rsidRPr="006533E0">
        <w:t>72 St-</w:t>
      </w:r>
      <w:r w:rsidR="003F6EE9">
        <w:t>3533/2016-10</w:t>
      </w:r>
    </w:p>
    <w:p w:rsidRDefault="00330700" w:rsidP="00330700" w:rsidR="00330700" w:rsidRPr="006533E0"/>
    <w:p w:rsidRDefault="00330700" w:rsidP="00330700" w:rsidR="00330700" w:rsidRPr="006533E0">
      <w:pPr>
        <w:jc w:val="center"/>
      </w:pPr>
      <w:r w:rsidRPr="006533E0">
        <w:t>REPUBLIKA HRVATSKA</w:t>
      </w:r>
    </w:p>
    <w:p w:rsidRDefault="00330700" w:rsidP="00330700" w:rsidR="00330700">
      <w:pPr>
        <w:jc w:val="center"/>
      </w:pPr>
      <w:r>
        <w:t>R J E Š E NJ E</w:t>
      </w:r>
    </w:p>
    <w:p w:rsidRDefault="00330700" w:rsidP="00330700" w:rsidR="00330700">
      <w:pPr>
        <w:jc w:val="both"/>
      </w:pPr>
    </w:p>
    <w:p w:rsidRDefault="00330700" w:rsidP="00121FB9" w:rsidR="00121FB9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</w:t>
      </w:r>
      <w:proofErr w:type="spellStart"/>
      <w:r>
        <w:t>predstečajne</w:t>
      </w:r>
      <w:proofErr w:type="spellEnd"/>
      <w:r>
        <w:t xml:space="preserve"> nagodbe u povodu prijedloga dužnika </w:t>
      </w:r>
      <w:r w:rsidRPr="00BC0EC8">
        <w:t>ANIMALTRADE d.o.o.</w:t>
      </w:r>
      <w:r>
        <w:t xml:space="preserve">, Sveti Ivan Zelina (Grad Sveti Ivan Zelina), </w:t>
      </w:r>
      <w:proofErr w:type="spellStart"/>
      <w:r>
        <w:t>Tomaševec</w:t>
      </w:r>
      <w:proofErr w:type="spellEnd"/>
      <w:r>
        <w:t xml:space="preserve"> 1C, OIB: </w:t>
      </w:r>
      <w:r w:rsidRPr="00BC0EC8">
        <w:t>93173533073</w:t>
      </w:r>
      <w:r>
        <w:t>, dana 16</w:t>
      </w:r>
      <w:r w:rsidR="00121FB9">
        <w:t xml:space="preserve">. svibnja 2016. godine, </w:t>
      </w:r>
    </w:p>
    <w:p w:rsidRDefault="00503E21" w:rsidP="00503E21" w:rsidR="00503E21">
      <w:pPr>
        <w:jc w:val="both"/>
      </w:pPr>
    </w:p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</w:t>
      </w:r>
      <w:proofErr w:type="spellStart"/>
      <w:r w:rsidR="00471994">
        <w:t>predstečajne</w:t>
      </w:r>
      <w:proofErr w:type="spellEnd"/>
      <w:r w:rsidR="00471994">
        <w:t xml:space="preserve"> </w:t>
      </w:r>
      <w:r w:rsidR="00A73AF6">
        <w:t>nagodbe u postupka nad dužnikom:</w:t>
      </w:r>
    </w:p>
    <w:p w:rsidRDefault="00C14F0D" w:rsidP="00471994" w:rsidR="00C14F0D"/>
    <w:p w:rsidRDefault="00330700" w:rsidP="00A73AF6" w:rsidR="00471994">
      <w:r w:rsidRPr="00BC0EC8">
        <w:t>ANIMALTRADE d.o.o.</w:t>
      </w:r>
      <w:r>
        <w:t xml:space="preserve">, Sveti Ivan Zelina (Grad Sveti Ivan Zelina), </w:t>
      </w:r>
      <w:proofErr w:type="spellStart"/>
      <w:r>
        <w:t>Tomaševec</w:t>
      </w:r>
      <w:proofErr w:type="spellEnd"/>
      <w:r>
        <w:t xml:space="preserve"> 1C, OIB: </w:t>
      </w:r>
      <w:r w:rsidRPr="00BC0EC8">
        <w:t>93173533073</w:t>
      </w:r>
      <w:r w:rsidR="00A73AF6">
        <w:t xml:space="preserve">, </w:t>
      </w:r>
      <w:r w:rsidR="00471994">
        <w:t>određuje se  za dan:</w:t>
      </w:r>
    </w:p>
    <w:p w:rsidRDefault="00471994" w:rsidP="00471994" w:rsidR="00471994"/>
    <w:p w:rsidRDefault="006F2677" w:rsidP="00471994" w:rsidR="00471994" w:rsidRPr="00B519BE">
      <w:r w:rsidRPr="00B519BE">
        <w:t>0</w:t>
      </w:r>
      <w:r w:rsidR="00330700">
        <w:t>3</w:t>
      </w:r>
      <w:r w:rsidR="00471994" w:rsidRPr="00B519BE">
        <w:t>.</w:t>
      </w:r>
      <w:r w:rsidR="00B519BE" w:rsidRPr="00B519BE">
        <w:t xml:space="preserve"> lipnja</w:t>
      </w:r>
      <w:r w:rsidR="00471994" w:rsidRPr="00B519BE">
        <w:t xml:space="preserve"> 201</w:t>
      </w:r>
      <w:r w:rsidRPr="00B519BE">
        <w:t>6</w:t>
      </w:r>
      <w:r w:rsidR="00471994" w:rsidRPr="00B519BE">
        <w:t xml:space="preserve">. u </w:t>
      </w:r>
      <w:r w:rsidR="00330700">
        <w:t>10,30</w:t>
      </w:r>
      <w:r w:rsidR="00471994" w:rsidRPr="00B519BE">
        <w:t xml:space="preserve"> sati u zgradi Trgovačkog suda Zagreb, Petrinjska  8,</w:t>
      </w:r>
      <w:r w:rsidR="00FD3B45" w:rsidRPr="00B519BE">
        <w:t xml:space="preserve"> </w:t>
      </w:r>
      <w:r w:rsidR="00330700">
        <w:t>SOBA 82/II</w:t>
      </w:r>
      <w:r w:rsidR="00471994" w:rsidRPr="00B519BE">
        <w:t xml:space="preserve"> (</w:t>
      </w:r>
      <w:r w:rsidR="007D4853" w:rsidRPr="00B519BE">
        <w:t>ulična zgrada</w:t>
      </w:r>
      <w:r w:rsidR="00471994" w:rsidRPr="00B519BE">
        <w:t>)</w:t>
      </w:r>
    </w:p>
    <w:p w:rsidRDefault="00965001" w:rsidP="00471994" w:rsidR="00965001"/>
    <w:p w:rsidRDefault="00965001" w:rsidP="00965001" w:rsidR="00965001">
      <w:pPr>
        <w:jc w:val="both"/>
      </w:pPr>
      <w:r>
        <w:t>na koje se pozivaju dužnik i svi vjerovnici</w:t>
      </w:r>
    </w:p>
    <w:p w:rsidRDefault="00503E21" w:rsidP="00965001" w:rsidR="00503E21">
      <w:pPr>
        <w:jc w:val="both"/>
      </w:pPr>
    </w:p>
    <w:p w:rsidRDefault="00503E21" w:rsidP="00503E21" w:rsidR="00503E21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503E21" w:rsidP="00503E21" w:rsidR="00503E21"/>
    <w:p w:rsidRDefault="00B519BE" w:rsidP="00503E21" w:rsidR="00503E21">
      <w:pPr>
        <w:jc w:val="center"/>
      </w:pPr>
      <w:r>
        <w:t>U Zagrebu 1</w:t>
      </w:r>
      <w:r w:rsidR="003F6EE9">
        <w:t>6</w:t>
      </w:r>
      <w:r w:rsidR="00503E21">
        <w:t>.</w:t>
      </w:r>
      <w:r>
        <w:t xml:space="preserve"> svibnja</w:t>
      </w:r>
      <w:r w:rsidR="00503E21">
        <w:t xml:space="preserve"> 201</w:t>
      </w:r>
      <w:r>
        <w:t>6</w:t>
      </w:r>
      <w:r w:rsidR="00503E21">
        <w:t>. godine</w:t>
      </w:r>
    </w:p>
    <w:p w:rsidRDefault="00503E21" w:rsidP="00503E21" w:rsidR="00503E21"/>
    <w:p w:rsidRDefault="003F6EE9" w:rsidP="00E91121" w:rsidR="003F6E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F6EE9" w:rsidP="00E91121" w:rsidR="003F6E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F6EE9" w:rsidP="00E91121" w:rsidR="003F6E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F6EE9" w:rsidP="00E91121" w:rsidR="003F6EE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F6EE9" w:rsidP="00E91121" w:rsidR="003F6E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41A2" w:rsidP="00503E21" w:rsidR="00D041A2"/>
    <w:p w:rsidRDefault="003F6EE9" w:rsidP="00503E21" w:rsidR="003F6EE9"/>
    <w:p w:rsidRDefault="003F6EE9" w:rsidP="00503E21" w:rsidR="003F6EE9"/>
    <w:p w:rsidRDefault="00503E21" w:rsidP="00503E21" w:rsidR="00503E21">
      <w:r>
        <w:t>UPUTA O PRAVNOM LIJEKU :</w:t>
      </w:r>
    </w:p>
    <w:p w:rsidRDefault="00503E21" w:rsidP="00471994" w:rsidR="00D041A2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14. ZFPPN-a).</w:t>
      </w:r>
    </w:p>
    <w:p w:rsidRDefault="00330700" w:rsidP="00471994" w:rsidR="00330700"/>
    <w:p w:rsidRDefault="003F6EE9" w:rsidP="00471994" w:rsidR="003F6EE9"/>
    <w:p w:rsidRDefault="003F6EE9" w:rsidP="00471994" w:rsidR="003F6EE9"/>
    <w:p w:rsidRDefault="003F6EE9" w:rsidP="00471994" w:rsidR="003F6EE9"/>
    <w:p w:rsidRDefault="003F6EE9" w:rsidP="00471994" w:rsidR="003F6EE9"/>
    <w:p w:rsidRDefault="003F6EE9" w:rsidP="00471994" w:rsidR="003F6EE9"/>
    <w:p w:rsidRDefault="003F6EE9" w:rsidP="00471994" w:rsidR="003F6EE9"/>
    <w:p w:rsidRDefault="003F6EE9" w:rsidP="00471994" w:rsidR="003F6EE9"/>
    <w:p w:rsidRDefault="00471994" w:rsidP="00471994" w:rsidR="00471994">
      <w:r>
        <w:t>DNA:</w:t>
      </w:r>
    </w:p>
    <w:p w:rsidRDefault="00ED388F" w:rsidP="00471994" w:rsidR="00DA5C01">
      <w:r>
        <w:t>-</w:t>
      </w:r>
      <w:r w:rsidR="00DA5C01">
        <w:t>objava na web-u</w:t>
      </w:r>
      <w:r w:rsidR="008B0648">
        <w:t xml:space="preserve"> FINA-e uz Dopis</w:t>
      </w:r>
    </w:p>
    <w:p w:rsidRDefault="00330700" w:rsidP="00471994" w:rsidR="00330700">
      <w:r>
        <w:t>-dužnik</w:t>
      </w:r>
    </w:p>
    <w:p w:rsidRDefault="00075A92" w:rsidP="00471994" w:rsidR="00075A92">
      <w:r>
        <w:t>e oglasna ploča</w:t>
      </w:r>
    </w:p>
    <w:p w:rsidRDefault="00503E21" w:rsidP="00471994" w:rsidR="00503E21">
      <w:r>
        <w:t>spis</w:t>
      </w:r>
    </w:p>
    <w:sectPr w:rsidR="00503E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75A92"/>
    <w:rsid w:val="00121FB9"/>
    <w:rsid w:val="00201A01"/>
    <w:rsid w:val="002A61CA"/>
    <w:rsid w:val="00330700"/>
    <w:rsid w:val="003E48F2"/>
    <w:rsid w:val="003F6EE9"/>
    <w:rsid w:val="00413855"/>
    <w:rsid w:val="00471994"/>
    <w:rsid w:val="00503E21"/>
    <w:rsid w:val="005B3E5B"/>
    <w:rsid w:val="0067259B"/>
    <w:rsid w:val="006875DE"/>
    <w:rsid w:val="006B36D4"/>
    <w:rsid w:val="006F2677"/>
    <w:rsid w:val="007D4853"/>
    <w:rsid w:val="008433BD"/>
    <w:rsid w:val="008B0648"/>
    <w:rsid w:val="008B2E48"/>
    <w:rsid w:val="00906D0D"/>
    <w:rsid w:val="00965001"/>
    <w:rsid w:val="00A34244"/>
    <w:rsid w:val="00A73AF6"/>
    <w:rsid w:val="00B519BE"/>
    <w:rsid w:val="00C14F0D"/>
    <w:rsid w:val="00D041A2"/>
    <w:rsid w:val="00DA5C01"/>
    <w:rsid w:val="00E30FE1"/>
    <w:rsid w:val="00ED388F"/>
    <w:rsid w:val="00FC7BC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041A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1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041A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1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56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3533</izvorni_sadrzaj>
    <derivirana_varijabla naziv="DomainObject.Predmet.Broj_1">3533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St-3533/2016</izvorni_sadrzaj>
    <derivirana_varijabla naziv="DomainObject.Predmet.OznakaBroj_1">St-3533/2016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br.12 su-30/2016 i 12 Su-19/2016</izvorni_sadrzaj>
    <derivirana_varijabla naziv="DomainObject.Predmet.PrimjedbaSuca_1">br.12 su-30/2016 i 12 Su-19/2016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ANIMALTRADE d.o.o.</izvorni_sadrzaj>
    <derivirana_varijabla naziv="DomainObject.Predmet.ProtustrankaFormated_1">  ANIMALTRADE d.o.o.</derivirana_varijabla>
  </DomainObject.Predmet.ProtustrankaFormated>
  <DomainObject.Predmet.ProtustrankaFormatedOIB>
    <izvorni_sadrzaj>  ANIMALTRADE d.o.o., OIB 93173533073</izvorni_sadrzaj>
    <derivirana_varijabla naziv="DomainObject.Predmet.ProtustrankaFormatedOIB_1">  ANIMALTRADE d.o.o., OIB 93173533073</derivirana_varijabla>
  </DomainObject.Predmet.ProtustrankaFormatedOIB>
  <DomainObject.Predmet.ProtustrankaFormatedWithAdress>
    <izvorni_sadrzaj> ANIMALTRADE d.o.o., Tomaševec 1C, 10380 Sveti Ivan Zelina</izvorni_sadrzaj>
    <derivirana_varijabla naziv="DomainObject.Predmet.ProtustrankaFormatedWithAdress_1"> ANIMALTRADE d.o.o., Tomaševec 1C, 10380 Sveti Ivan Zelina</derivirana_varijabla>
  </DomainObject.Predmet.ProtustrankaFormatedWithAdress>
  <DomainObject.Predmet.ProtustrankaFormatedWithAdressOIB>
    <izvorni_sadrzaj> ANIMALTRADE d.o.o., OIB 93173533073, Tomaševec 1C, 10380 Sveti Ivan Zelina</izvorni_sadrzaj>
    <derivirana_varijabla naziv="DomainObject.Predmet.ProtustrankaFormatedWithAdressOIB_1"> ANIMALTRADE d.o.o., OIB 93173533073, Tomaševec 1C, 10380 Sveti Ivan Zelina</derivirana_varijabla>
  </DomainObject.Predmet.ProtustrankaFormatedWithAdressOIB>
  <DomainObject.Predmet.ProtustrankaWithAdress>
    <izvorni_sadrzaj>ANIMALTRADE d.o.o. Tomaševec 1C, 10380 Sveti Ivan Zelina</izvorni_sadrzaj>
    <derivirana_varijabla naziv="DomainObject.Predmet.ProtustrankaWithAdress_1">ANIMALTRADE d.o.o. Tomaševec 1C, 10380 Sveti Ivan Zelina</derivirana_varijabla>
  </DomainObject.Predmet.ProtustrankaWithAdress>
  <DomainObject.Predmet.ProtustrankaWithAdressOIB>
    <izvorni_sadrzaj>ANIMALTRADE d.o.o., OIB 93173533073, Tomaševec 1C, 10380 Sveti Ivan Zelina</izvorni_sadrzaj>
    <derivirana_varijabla naziv="DomainObject.Predmet.ProtustrankaWithAdressOIB_1">ANIMALTRADE d.o.o., OIB 93173533073, Tomaševec 1C, 10380 Sveti Ivan Zelina</derivirana_varijabla>
  </DomainObject.Predmet.ProtustrankaWithAdressOIB>
  <DomainObject.Predmet.ProtustrankaNazivFormated>
    <izvorni_sadrzaj>ANIMALTRADE d.o.o.</izvorni_sadrzaj>
    <derivirana_varijabla naziv="DomainObject.Predmet.ProtustrankaNazivFormated_1">ANIMALTRADE d.o.o.</derivirana_varijabla>
  </DomainObject.Predmet.ProtustrankaNazivFormated>
  <DomainObject.Predmet.ProtustrankaNazivFormatedOIB>
    <izvorni_sadrzaj>ANIMALTRADE d.o.o., OIB 93173533073</izvorni_sadrzaj>
    <derivirana_varijabla naziv="DomainObject.Predmet.ProtustrankaNazivFormatedOIB_1">ANIMALTRADE d.o.o., OIB 93173533073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ANIMALTRADE  d.o.o.</izvorni_sadrzaj>
    <derivirana_varijabla naziv="DomainObject.Predmet.StrankaFormated_1">  ANIMALTRADE  d.o.o.</derivirana_varijabla>
  </DomainObject.Predmet.StrankaFormated>
  <DomainObject.Predmet.StrankaFormatedOIB>
    <izvorni_sadrzaj>  ANIMALTRADE  d.o.o., OIB 93173533073</izvorni_sadrzaj>
    <derivirana_varijabla naziv="DomainObject.Predmet.StrankaFormatedOIB_1">  ANIMALTRADE  d.o.o., OIB 93173533073</derivirana_varijabla>
  </DomainObject.Predmet.StrankaFormatedOIB>
  <DomainObject.Predmet.StrankaFormatedWithAdress>
    <izvorni_sadrzaj> ANIMALTRADE  d.o.o., Tomaševec 1C, 10380 Sveti Ivan Zelina</izvorni_sadrzaj>
    <derivirana_varijabla naziv="DomainObject.Predmet.StrankaFormatedWithAdress_1"> ANIMALTRADE  d.o.o., Tomaševec 1C, 10380 Sveti Ivan Zelina</derivirana_varijabla>
  </DomainObject.Predmet.StrankaFormatedWithAdress>
  <DomainObject.Predmet.StrankaFormatedWithAdressOIB>
    <izvorni_sadrzaj> ANIMALTRADE  d.o.o., OIB 93173533073, Tomaševec 1C, 10380 Sveti Ivan Zelina</izvorni_sadrzaj>
    <derivirana_varijabla naziv="DomainObject.Predmet.StrankaFormatedWithAdressOIB_1"> ANIMALTRADE  d.o.o., OIB 93173533073, Tomaševec 1C, 10380 Sveti Ivan Zelina</derivirana_varijabla>
  </DomainObject.Predmet.StrankaFormatedWithAdressOIB>
  <DomainObject.Predmet.StrankaWithAdress>
    <izvorni_sadrzaj>ANIMALTRADE  d.o.o. Tomaševec 1C,10380 Sveti Ivan Zelina</izvorni_sadrzaj>
    <derivirana_varijabla naziv="DomainObject.Predmet.StrankaWithAdress_1">ANIMALTRADE  d.o.o. Tomaševec 1C,10380 Sveti Ivan Zelina</derivirana_varijabla>
  </DomainObject.Predmet.StrankaWithAdress>
  <DomainObject.Predmet.StrankaWithAdressOIB>
    <izvorni_sadrzaj>ANIMALTRADE  d.o.o., OIB 93173533073, Tomaševec 1C,10380 Sveti Ivan Zelina</izvorni_sadrzaj>
    <derivirana_varijabla naziv="DomainObject.Predmet.StrankaWithAdressOIB_1">ANIMALTRADE  d.o.o., OIB 93173533073, Tomaševec 1C,10380 Sveti Ivan Zelina</derivirana_varijabla>
  </DomainObject.Predmet.StrankaWithAdressOIB>
  <DomainObject.Predmet.StrankaNazivFormated>
    <izvorni_sadrzaj>ANIMALTRADE  d.o.o.</izvorni_sadrzaj>
    <derivirana_varijabla naziv="DomainObject.Predmet.StrankaNazivFormated_1">ANIMALTRADE  d.o.o.</derivirana_varijabla>
  </DomainObject.Predmet.StrankaNazivFormated>
  <DomainObject.Predmet.StrankaNazivFormatedOIB>
    <izvorni_sadrzaj>ANIMALTRADE  d.o.o., OIB 93173533073</izvorni_sadrzaj>
    <derivirana_varijabla naziv="DomainObject.Predmet.StrankaNazivFormatedOIB_1">ANIMALTRADE  d.o.o., OIB 93173533073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ANIMALTRADE  d.o.o.</item>
    </izvorni_sadrzaj>
    <derivirana_varijabla naziv="DomainObject.Predmet.StrankaListFormated_1">
      <item>ANIMALTRADE  d.o.o.</item>
    </derivirana_varijabla>
  </DomainObject.Predmet.StrankaListFormated>
  <DomainObject.Predmet.StrankaListFormatedOIB>
    <izvorni_sadrzaj>
      <item>ANIMALTRADE  d.o.o., OIB 93173533073</item>
    </izvorni_sadrzaj>
    <derivirana_varijabla naziv="DomainObject.Predmet.StrankaListFormatedOIB_1">
      <item>ANIMALTRADE  d.o.o., OIB 93173533073</item>
    </derivirana_varijabla>
  </DomainObject.Predmet.StrankaListFormatedOIB>
  <DomainObject.Predmet.StrankaListFormatedWithAdress>
    <izvorni_sadrzaj>
      <item>ANIMALTRADE  d.o.o., Tomaševec 1C, 10380 Sveti Ivan Zelina</item>
    </izvorni_sadrzaj>
    <derivirana_varijabla naziv="DomainObject.Predmet.StrankaListFormatedWithAdress_1">
      <item>ANIMALTRADE  d.o.o., Tomaševec 1C, 10380 Sveti Ivan Zelina</item>
    </derivirana_varijabla>
  </DomainObject.Predmet.StrankaListFormatedWithAdress>
  <DomainObject.Predmet.StrankaListFormatedWithAdressOIB>
    <izvorni_sadrzaj>
      <item>ANIMALTRADE  d.o.o., OIB 93173533073, Tomaševec 1C, 10380 Sveti Ivan Zelina</item>
    </izvorni_sadrzaj>
    <derivirana_varijabla naziv="DomainObject.Predmet.StrankaListFormatedWithAdressOIB_1">
      <item>ANIMALTRADE  d.o.o., OIB 93173533073, Tomaševec 1C, 10380 Sveti Ivan Zelina</item>
    </derivirana_varijabla>
  </DomainObject.Predmet.StrankaListFormatedWithAdressOIB>
  <DomainObject.Predmet.StrankaListNazivFormated>
    <izvorni_sadrzaj>
      <item>ANIMALTRADE  d.o.o.</item>
    </izvorni_sadrzaj>
    <derivirana_varijabla naziv="DomainObject.Predmet.StrankaListNazivFormated_1">
      <item>ANIMALTRADE  d.o.o.</item>
    </derivirana_varijabla>
  </DomainObject.Predmet.StrankaListNazivFormated>
  <DomainObject.Predmet.StrankaListNazivFormatedOIB>
    <izvorni_sadrzaj>
      <item>ANIMALTRADE  d.o.o., OIB 93173533073</item>
    </izvorni_sadrzaj>
    <derivirana_varijabla naziv="DomainObject.Predmet.StrankaListNazivFormatedOIB_1">
      <item>ANIMALTRADE  d.o.o., OIB 93173533073</item>
    </derivirana_varijabla>
  </DomainObject.Predmet.StrankaListNazivFormatedOIB>
  <DomainObject.Predmet.ProtuStrankaListFormated>
    <izvorni_sadrzaj>
      <item>ANIMALTRADE d.o.o.</item>
    </izvorni_sadrzaj>
    <derivirana_varijabla naziv="DomainObject.Predmet.ProtuStrankaListFormated_1">
      <item>ANIMALTRADE d.o.o.</item>
    </derivirana_varijabla>
  </DomainObject.Predmet.ProtuStrankaListFormated>
  <DomainObject.Predmet.ProtuStrankaListFormatedOIB>
    <izvorni_sadrzaj>
      <item>ANIMALTRADE d.o.o., OIB 93173533073</item>
    </izvorni_sadrzaj>
    <derivirana_varijabla naziv="DomainObject.Predmet.ProtuStrankaListFormatedOIB_1">
      <item>ANIMALTRADE d.o.o., OIB 93173533073</item>
    </derivirana_varijabla>
  </DomainObject.Predmet.ProtuStrankaListFormatedOIB>
  <DomainObject.Predmet.ProtuStrankaListFormatedWithAdress>
    <izvorni_sadrzaj>
      <item>ANIMALTRADE d.o.o., Tomaševec 1C, 10380 Sveti Ivan Zelina</item>
    </izvorni_sadrzaj>
    <derivirana_varijabla naziv="DomainObject.Predmet.ProtuStrankaListFormatedWithAdress_1">
      <item>ANIMALTRADE d.o.o., Tomaševec 1C, 10380 Sveti Ivan Zelina</item>
    </derivirana_varijabla>
  </DomainObject.Predmet.ProtuStrankaListFormatedWithAdress>
  <DomainObject.Predmet.ProtuStrankaListFormatedWithAdressOIB>
    <izvorni_sadrzaj>
      <item>ANIMALTRADE d.o.o., OIB 93173533073, Tomaševec 1C, 10380 Sveti Ivan Zelina</item>
    </izvorni_sadrzaj>
    <derivirana_varijabla naziv="DomainObject.Predmet.ProtuStrankaListFormatedWithAdressOIB_1">
      <item>ANIMALTRADE d.o.o., OIB 93173533073, Tomaševec 1C, 10380 Sveti Ivan Zelina</item>
    </derivirana_varijabla>
  </DomainObject.Predmet.ProtuStrankaListFormatedWithAdressOIB>
  <DomainObject.Predmet.ProtuStrankaListNazivFormated>
    <izvorni_sadrzaj>
      <item>ANIMALTRADE d.o.o.</item>
    </izvorni_sadrzaj>
    <derivirana_varijabla naziv="DomainObject.Predmet.ProtuStrankaListNazivFormated_1">
      <item>ANIMALTRADE d.o.o.</item>
    </derivirana_varijabla>
  </DomainObject.Predmet.ProtuStrankaListNazivFormated>
  <DomainObject.Predmet.ProtuStrankaListNazivFormatedOIB>
    <izvorni_sadrzaj>
      <item>ANIMALTRADE d.o.o., OIB 93173533073</item>
    </izvorni_sadrzaj>
    <derivirana_varijabla naziv="DomainObject.Predmet.ProtuStrankaListNazivFormatedOIB_1">
      <item>ANIMALTRADE d.o.o., OIB 93173533073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VELIKOJ GORICI</item>
      <item>Zvonimir Trcak</item>
    </izvorni_sadrzaj>
    <derivirana_varijabla naziv="DomainObject.Predmet.OstaliListFormated_1">
      <item>Financijska agencija</item>
      <item>REPUBLIKA HRVATSKA MINISTARSTVO FINANCIJA</item>
      <item>ŽUPANIJSKO DRŽAVNO ODVJETNIŠTVO U VELIKOJ GORICI</item>
      <item>Zvonimir Trcak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VELIKOJ GORICI, OIB 96292040276</item>
      <item>Zvonimir Trcak, OIB 17639646005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VELIKOJ GORICI, OIB 96292040276</item>
      <item>Zvonimir Trcak, OIB 17639646005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Zvonimir Trcak, Polonje 103, 10380 Polonje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Zvonimir Trcak, Polonje 103, 10380 Polonje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Zvonimir Trcak, OIB 17639646005, Polonje 103, 10380 Polonje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Zvonimir Trcak, OIB 17639646005, Polonje 103, 10380 Polonje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VELIKOJ GORICI</item>
      <item>Zvonimir Trcak</item>
    </izvorni_sadrzaj>
    <derivirana_varijabla naziv="DomainObject.Predmet.OstaliListNazivFormated_1">
      <item>Financijska agencija</item>
      <item>REPUBLIKA HRVATSKA MINISTARSTVO FINANCIJA</item>
      <item>ŽUPANIJSKO DRŽAVNO ODVJETNIŠTVO U VELIKOJ GORICI</item>
      <item>Zvonimir Trcak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VELIKOJ GORICI, OIB 96292040276</item>
      <item>Zvonimir Trcak, OIB 17639646005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VELIKOJ GORICI, OIB 96292040276</item>
      <item>Zvonimir Trcak, OIB 17639646005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ANIMALTRADE  d.o.o.</izvorni_sadrzaj>
    <derivirana_varijabla naziv="DomainObject.Predmet.StrankaIDrugi_1">ANIMALTRADE  d.o.o.</derivirana_varijabla>
  </DomainObject.Predmet.StrankaIDrugi>
  <DomainObject.Predmet.ProtustrankaIDrugi>
    <izvorni_sadrzaj>ANIMALTRADE d.o.o.</izvorni_sadrzaj>
    <derivirana_varijabla naziv="DomainObject.Predmet.ProtustrankaIDrugi_1">ANIMALTRADE d.o.o.</derivirana_varijabla>
  </DomainObject.Predmet.ProtustrankaIDrugi>
  <DomainObject.Predmet.StrankaIDrugiAdressOIB>
    <izvorni_sadrzaj>ANIMALTRADE  d.o.o., OIB 93173533073, Tomaševec 1C, 10380 Sveti Ivan Zelina</izvorni_sadrzaj>
    <derivirana_varijabla naziv="DomainObject.Predmet.StrankaIDrugiAdressOIB_1">ANIMALTRADE  d.o.o., OIB 93173533073, Tomaševec 1C, 10380 Sveti Ivan Zelina</derivirana_varijabla>
  </DomainObject.Predmet.StrankaIDrugiAdressOIB>
  <DomainObject.Predmet.ProtustrankaIDrugiAdressOIB>
    <izvorni_sadrzaj>ANIMALTRADE d.o.o., OIB 93173533073, Tomaševec 1C, 10380 Sveti Ivan Zelina</izvorni_sadrzaj>
    <derivirana_varijabla naziv="DomainObject.Predmet.ProtustrankaIDrugiAdressOIB_1">ANIMALTRADE d.o.o., OIB 93173533073, Tomaševec 1C,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ANIMALTRADE  d.o.o.</item>
      <item>ANIMALTRADE d.o.o.</item>
      <item>Financijska agencija</item>
      <item>REPUBLIKA HRVATSKA MINISTARSTVO FINANCIJA</item>
      <item>ŽUPANIJSKO DRŽAVNO ODVJETNIŠTVO U VELIKOJ GORICI</item>
      <item>Zvonimir Trcak</item>
    </izvorni_sadrzaj>
    <derivirana_varijabla naziv="DomainObject.Predmet.SudioniciListNaziv_1">
      <item>ANIMALTRADE  d.o.o.</item>
      <item>ANIMALTRADE d.o.o.</item>
      <item>Financijska agencija</item>
      <item>REPUBLIKA HRVATSKA MINISTARSTVO FINANCIJA</item>
      <item>ŽUPANIJSKO DRŽAVNO ODVJETNIŠTVO U VELIKOJ GORICI</item>
      <item>Zvonimir Trcak</item>
    </derivirana_varijabla>
  </DomainObject.Predmet.SudioniciListNaziv>
  <DomainObject.Predmet.SudioniciListAdressOIB>
    <izvorni_sadrzaj>
      <item>ANIMALTRADE  d.o.o., OIB 93173533073, Tomaševec 1C,10380 Sveti Ivan Zelina</item>
      <item>ANIMALTRADE d.o.o., OIB 93173533073, Tomaševec 1C,10380 Sveti Ivan Zelina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Zvonimir Trcak, OIB 17639646005, Polonje 103,10380 Polonje</item>
    </izvorni_sadrzaj>
    <derivirana_varijabla naziv="DomainObject.Predmet.SudioniciListAdressOIB_1">
      <item>ANIMALTRADE  d.o.o., OIB 93173533073, Tomaševec 1C,10380 Sveti Ivan Zelina</item>
      <item>ANIMALTRADE d.o.o., OIB 93173533073, Tomaševec 1C,10380 Sveti Ivan Zelina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Zvonimir Trcak, OIB 17639646005, Polonje 103,10380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93173533073</item>
      <item>, OIB 93173533073</item>
      <item>, OIB 85821130368</item>
      <item>, OIB 18683136487</item>
      <item>, OIB 96292040276</item>
      <item>, OIB 17639646005</item>
    </izvorni_sadrzaj>
    <derivirana_varijabla naziv="DomainObject.Predmet.SudioniciListNazivOIB_1">
      <item>, OIB 93173533073</item>
      <item>, OIB 93173533073</item>
      <item>, OIB 85821130368</item>
      <item>, OIB 18683136487</item>
      <item>, OIB 96292040276</item>
      <item>, OIB 17639646005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194</properties:Words>
  <properties:Characters>1010</properties:Characters>
  <properties:Lines>53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2016-05-16T09:47:00Z</dcterms:created>
  <dc:creator>nribaric</dc:creator>
  <cp:lastModifiedBy>Jadranka Zelić</cp:lastModifiedBy>
  <cp:lastPrinted>2016-05-16T10:48:00Z</cp:lastPrinted>
  <dcterms:modified xmlns:xsi="http://www.w3.org/2001/XMLSchema-instance" xsi:type="dcterms:W3CDTF">2016-05-16T10:51:00Z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