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cd4d" w14:paraId="ba6cd4d" w:rsidRDefault="00520DFA" w:rsidP="000578BE" w:rsidR="00520DFA" w:rsidRPr="00E06F3D">
      <w:pPr>
        <w15:collapsed w:val="false"/>
      </w:pPr>
      <w:bookmarkStart w:name="_GoBack" w:id="0"/>
      <w:bookmarkEnd w:id="0"/>
    </w:p>
    <w:p w:rsidRDefault="0023770D" w:rsidP="0023770D" w:rsidR="0023770D" w:rsidRPr="00E06F3D">
      <w:r w:rsidRPr="00E06F3D">
        <w:rPr>
          <w:rStyle w:val="Naglaeno"/>
          <w:b w:val="false"/>
        </w:rPr>
        <w:t xml:space="preserve">             </w:t>
      </w:r>
      <w:r w:rsidRPr="00E06F3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E06F3D"/>
    <w:p w:rsidRDefault="0023770D" w:rsidP="0023770D" w:rsidR="0023770D" w:rsidRPr="00E06F3D">
      <w:pPr>
        <w:ind w:hanging="720" w:left="360"/>
      </w:pPr>
      <w:r w:rsidRPr="00E06F3D">
        <w:t xml:space="preserve">     </w:t>
      </w:r>
      <w:r w:rsidR="000E075B" w:rsidRPr="00E06F3D">
        <w:t xml:space="preserve">    </w:t>
      </w:r>
      <w:r w:rsidRPr="00E06F3D">
        <w:t>REPUBLIKA HRVATSKA</w:t>
      </w:r>
      <w:r w:rsidRPr="00E06F3D">
        <w:tab/>
        <w:t xml:space="preserve">                                       </w:t>
      </w:r>
    </w:p>
    <w:p w:rsidRDefault="0023770D" w:rsidP="002342CC" w:rsidR="0023770D" w:rsidRPr="00E06F3D">
      <w:pPr>
        <w:ind w:hanging="720" w:left="360"/>
        <w:jc w:val="both"/>
      </w:pPr>
      <w:r w:rsidRPr="00E06F3D">
        <w:t xml:space="preserve">     TRGOVAČKI SUD U OSIJEKU</w:t>
      </w:r>
      <w:r w:rsidR="002342CC" w:rsidRPr="00E06F3D">
        <w:t xml:space="preserve">                                                          </w:t>
      </w:r>
      <w:r w:rsidR="006D244D" w:rsidRPr="00E06F3D">
        <w:t xml:space="preserve">               </w:t>
      </w:r>
      <w:r w:rsidR="002342CC" w:rsidRPr="00E06F3D">
        <w:t xml:space="preserve">    </w:t>
      </w:r>
    </w:p>
    <w:p w:rsidRDefault="00EF770D" w:rsidP="00520DFA" w:rsidR="00EF770D" w:rsidRPr="00E06F3D">
      <w:pPr>
        <w:rPr>
          <w:bCs/>
        </w:rPr>
      </w:pPr>
    </w:p>
    <w:p w:rsidRDefault="0065408A" w:rsidP="002342CC" w:rsidR="0065408A" w:rsidRPr="00E06F3D">
      <w:pPr>
        <w:jc w:val="center"/>
        <w:rPr>
          <w:bCs/>
        </w:rPr>
      </w:pPr>
    </w:p>
    <w:p w:rsidRDefault="00CA7DA3" w:rsidP="002342CC" w:rsidR="0024241D" w:rsidRPr="00E06F3D">
      <w:pPr>
        <w:jc w:val="center"/>
        <w:rPr>
          <w:bCs/>
        </w:rPr>
      </w:pPr>
      <w:r w:rsidRPr="00E06F3D">
        <w:rPr>
          <w:bCs/>
        </w:rPr>
        <w:t xml:space="preserve">U  I M E  R E P U B L I K E  H R VA T S K E </w:t>
      </w:r>
    </w:p>
    <w:p w:rsidRDefault="00520DFA" w:rsidP="00520DFA" w:rsidR="00520DFA" w:rsidRPr="00E06F3D">
      <w:pPr>
        <w:jc w:val="center"/>
        <w:rPr>
          <w:bCs/>
        </w:rPr>
      </w:pPr>
      <w:r w:rsidRPr="00E06F3D">
        <w:rPr>
          <w:bCs/>
        </w:rPr>
        <w:t>R J E Š E N J E</w:t>
      </w:r>
    </w:p>
    <w:p w:rsidRDefault="00EF770D" w:rsidP="00520DFA" w:rsidR="00EF770D" w:rsidRPr="00E06F3D">
      <w:pPr>
        <w:ind w:left="1485"/>
        <w:jc w:val="both"/>
      </w:pPr>
    </w:p>
    <w:p w:rsidRDefault="00EF770D" w:rsidP="00520DFA" w:rsidR="00EF770D" w:rsidRPr="00E06F3D">
      <w:pPr>
        <w:ind w:left="1485"/>
        <w:jc w:val="both"/>
      </w:pPr>
    </w:p>
    <w:p w:rsidRDefault="008C4A50" w:rsidP="000E3D7E" w:rsidR="00582538" w:rsidRPr="00E06F3D">
      <w:pPr>
        <w:jc w:val="both"/>
        <w:rPr>
          <w:b/>
        </w:rPr>
      </w:pPr>
      <w:r w:rsidRPr="00E06F3D">
        <w:t xml:space="preserve">               TRGOVAČKI SUD U OSIJEKU, po sucu Gordani Njari, u stečajnom predmetu povodom zahtjeva </w:t>
      </w:r>
      <w:r w:rsidR="00204EAF" w:rsidRPr="00E06F3D">
        <w:t xml:space="preserve">Financijske agencije OIB 85821130368, Regionalni centar </w:t>
      </w:r>
      <w:r w:rsidR="006B0A71" w:rsidRPr="00E06F3D">
        <w:t>Osijek</w:t>
      </w:r>
      <w:r w:rsidR="00204EAF" w:rsidRPr="00E06F3D">
        <w:t xml:space="preserve"> Podružnica </w:t>
      </w:r>
      <w:r w:rsidR="006B0A71" w:rsidRPr="00E06F3D">
        <w:t>Osijek</w:t>
      </w:r>
      <w:r w:rsidR="00204EAF" w:rsidRPr="00E06F3D">
        <w:t xml:space="preserve">, </w:t>
      </w:r>
      <w:r w:rsidR="006B0A71" w:rsidRPr="00E06F3D">
        <w:t xml:space="preserve">L. </w:t>
      </w:r>
      <w:proofErr w:type="spellStart"/>
      <w:r w:rsidR="006B0A71" w:rsidRPr="00E06F3D">
        <w:t>Jagera</w:t>
      </w:r>
      <w:proofErr w:type="spellEnd"/>
      <w:r w:rsidR="006B0A71" w:rsidRPr="00E06F3D">
        <w:t xml:space="preserve"> 3</w:t>
      </w:r>
      <w:r w:rsidR="00204EAF" w:rsidRPr="00E06F3D">
        <w:t>,</w:t>
      </w:r>
      <w:r w:rsidR="00550286" w:rsidRPr="00E06F3D">
        <w:t xml:space="preserve"> </w:t>
      </w:r>
      <w:r w:rsidR="006B0A71" w:rsidRPr="00E06F3D">
        <w:t>Osijek</w:t>
      </w:r>
      <w:r w:rsidR="00550286" w:rsidRPr="00E06F3D">
        <w:t>,</w:t>
      </w:r>
      <w:r w:rsidR="00204EAF" w:rsidRPr="00E06F3D">
        <w:t xml:space="preserve"> za provedbom skraćenog stečajnog postupka nad dužnikom </w:t>
      </w:r>
      <w:r w:rsidR="008233C4" w:rsidRPr="008233C4">
        <w:rPr>
          <w:b/>
        </w:rPr>
        <w:t>PURPURA j.d.o.o.</w:t>
      </w:r>
      <w:r w:rsidR="004D755B" w:rsidRPr="00E06F3D">
        <w:rPr>
          <w:b/>
        </w:rPr>
        <w:t xml:space="preserve">, </w:t>
      </w:r>
      <w:r w:rsidR="00A81819" w:rsidRPr="00E06F3D">
        <w:rPr>
          <w:b/>
        </w:rPr>
        <w:t>Osijek</w:t>
      </w:r>
      <w:r w:rsidR="006879D4" w:rsidRPr="00E06F3D">
        <w:rPr>
          <w:b/>
        </w:rPr>
        <w:t xml:space="preserve">, </w:t>
      </w:r>
      <w:r w:rsidR="008233C4" w:rsidRPr="008233C4">
        <w:rPr>
          <w:b/>
        </w:rPr>
        <w:t>Trg slobode 8</w:t>
      </w:r>
      <w:r w:rsidR="00FF2C79" w:rsidRPr="00E06F3D">
        <w:rPr>
          <w:b/>
        </w:rPr>
        <w:t xml:space="preserve">, </w:t>
      </w:r>
      <w:r w:rsidR="00A81819" w:rsidRPr="00E06F3D">
        <w:rPr>
          <w:b/>
        </w:rPr>
        <w:t>MBS</w:t>
      </w:r>
      <w:r w:rsidR="006879D4" w:rsidRPr="00E06F3D">
        <w:rPr>
          <w:b/>
        </w:rPr>
        <w:t xml:space="preserve">: </w:t>
      </w:r>
      <w:r w:rsidR="008233C4" w:rsidRPr="008233C4">
        <w:rPr>
          <w:b/>
        </w:rPr>
        <w:t>030126404</w:t>
      </w:r>
      <w:r w:rsidR="004D755B" w:rsidRPr="00E06F3D">
        <w:rPr>
          <w:b/>
        </w:rPr>
        <w:t xml:space="preserve">, </w:t>
      </w:r>
      <w:r w:rsidR="006879D4" w:rsidRPr="00E06F3D">
        <w:rPr>
          <w:b/>
        </w:rPr>
        <w:t xml:space="preserve">OIB: </w:t>
      </w:r>
      <w:r w:rsidR="008233C4" w:rsidRPr="008233C4">
        <w:rPr>
          <w:b/>
        </w:rPr>
        <w:t>91695809994</w:t>
      </w:r>
      <w:r w:rsidR="00204EAF" w:rsidRPr="00E06F3D">
        <w:t>,</w:t>
      </w:r>
      <w:r w:rsidRPr="00E06F3D">
        <w:t xml:space="preserve"> </w:t>
      </w:r>
      <w:r w:rsidR="00204EAF" w:rsidRPr="00E06F3D">
        <w:t xml:space="preserve">dana </w:t>
      </w:r>
      <w:r w:rsidR="006879D4" w:rsidRPr="00E06F3D">
        <w:t>5. prosinca</w:t>
      </w:r>
      <w:r w:rsidR="004D755B" w:rsidRPr="00E06F3D">
        <w:t xml:space="preserve"> </w:t>
      </w:r>
      <w:r w:rsidR="00204EAF" w:rsidRPr="00E06F3D">
        <w:t xml:space="preserve">2016. </w:t>
      </w:r>
    </w:p>
    <w:p w:rsidRDefault="00E27D7B" w:rsidP="00582538" w:rsidR="00E27D7B" w:rsidRPr="00E06F3D">
      <w:pPr>
        <w:jc w:val="both"/>
      </w:pPr>
    </w:p>
    <w:p w:rsidRDefault="003D1957" w:rsidP="00582538" w:rsidR="003D1957" w:rsidRPr="00E06F3D">
      <w:pPr>
        <w:jc w:val="both"/>
      </w:pPr>
    </w:p>
    <w:p w:rsidRDefault="008C4A50" w:rsidP="008C4A50" w:rsidR="008C4A50" w:rsidRPr="00E06F3D">
      <w:pPr>
        <w:jc w:val="center"/>
        <w:rPr>
          <w:bCs/>
        </w:rPr>
      </w:pPr>
      <w:r w:rsidRPr="00E06F3D">
        <w:rPr>
          <w:bCs/>
        </w:rPr>
        <w:t>r i j e š i o    j e</w:t>
      </w:r>
    </w:p>
    <w:p w:rsidRDefault="008C4A50" w:rsidP="00582538" w:rsidR="008C4A50" w:rsidRPr="00E06F3D">
      <w:pPr>
        <w:ind w:left="360"/>
        <w:jc w:val="both"/>
      </w:pPr>
      <w:r w:rsidRPr="00E06F3D">
        <w:t xml:space="preserve">                                                </w:t>
      </w:r>
    </w:p>
    <w:p w:rsidRDefault="003D1957" w:rsidP="00582538" w:rsidR="003D1957" w:rsidRPr="00E06F3D">
      <w:pPr>
        <w:ind w:left="360"/>
        <w:jc w:val="both"/>
      </w:pPr>
    </w:p>
    <w:p w:rsidRDefault="008C4A50" w:rsidP="00605915" w:rsidR="00605915" w:rsidRPr="00E06F3D">
      <w:pPr>
        <w:pStyle w:val="Odlomakpopisa"/>
        <w:numPr>
          <w:ilvl w:val="0"/>
          <w:numId w:val="5"/>
        </w:numPr>
        <w:jc w:val="both"/>
      </w:pPr>
      <w:r w:rsidRPr="00E06F3D">
        <w:rPr>
          <w:bCs/>
        </w:rPr>
        <w:t>OTVARA SE stečajni postupak nad dužnikom</w:t>
      </w:r>
      <w:r w:rsidRPr="00E06F3D">
        <w:t xml:space="preserve"> </w:t>
      </w:r>
      <w:r w:rsidR="008233C4">
        <w:rPr>
          <w:b/>
        </w:rPr>
        <w:t>PURPURA j.d.o.o., Osijek, Trg slobode 8, MBS: 030126404, OIB: 91695809994</w:t>
      </w:r>
      <w:r w:rsidR="00204EAF" w:rsidRPr="00E06F3D">
        <w:t xml:space="preserve">. </w:t>
      </w:r>
    </w:p>
    <w:p w:rsidRDefault="00605915" w:rsidP="00605915" w:rsidR="00605915" w:rsidRPr="00E06F3D">
      <w:pPr>
        <w:pStyle w:val="Odlomakpopisa"/>
        <w:ind w:left="1500"/>
        <w:jc w:val="both"/>
      </w:pPr>
    </w:p>
    <w:p w:rsidRDefault="00B53F51" w:rsidP="00B53F51" w:rsidR="00B53F51">
      <w:pPr>
        <w:pStyle w:val="Odlomakpopisa"/>
        <w:numPr>
          <w:ilvl w:val="0"/>
          <w:numId w:val="5"/>
        </w:numPr>
        <w:jc w:val="both"/>
      </w:pPr>
      <w:r w:rsidRPr="00897D00">
        <w:t xml:space="preserve">Za stečajnog upravitelja imenuje se </w:t>
      </w:r>
      <w:r>
        <w:t>Damir Cincar, Osijek, Sv. Ane 15b, OIB: 60464850994.</w:t>
      </w:r>
    </w:p>
    <w:p w:rsidRDefault="00623C71" w:rsidP="00605915" w:rsidR="00623C71" w:rsidRPr="00E06F3D">
      <w:pPr>
        <w:pStyle w:val="Odlomakpopisa"/>
        <w:ind w:left="1500"/>
        <w:jc w:val="both"/>
      </w:pPr>
    </w:p>
    <w:p w:rsidRDefault="008C4A50" w:rsidP="006B7979" w:rsidR="008C4A50" w:rsidRPr="00E06F3D">
      <w:pPr>
        <w:pStyle w:val="Odlomakpopisa"/>
        <w:numPr>
          <w:ilvl w:val="0"/>
          <w:numId w:val="5"/>
        </w:numPr>
        <w:jc w:val="both"/>
        <w:rPr>
          <w:bCs/>
        </w:rPr>
      </w:pPr>
      <w:r w:rsidRPr="00E06F3D">
        <w:rPr>
          <w:bCs/>
        </w:rPr>
        <w:t xml:space="preserve">ZAKLJUČUJE SE stečajni postupak nad dužnikom </w:t>
      </w:r>
      <w:r w:rsidR="008233C4">
        <w:rPr>
          <w:b/>
        </w:rPr>
        <w:t>PURPURA j.d.o.o., Osijek, Trg slobode 8, MBS: 030126404, OIB: 91695809994</w:t>
      </w:r>
      <w:r w:rsidR="00D47369" w:rsidRPr="00E06F3D">
        <w:rPr>
          <w:bCs/>
        </w:rPr>
        <w:t xml:space="preserve">.   </w:t>
      </w:r>
    </w:p>
    <w:p w:rsidRDefault="008C4A50" w:rsidP="008C4A50" w:rsidR="008C4A50" w:rsidRPr="00E06F3D">
      <w:pPr>
        <w:pStyle w:val="Odlomakpopisa"/>
        <w:rPr>
          <w:bCs/>
        </w:rPr>
      </w:pPr>
    </w:p>
    <w:p w:rsidRDefault="008C4A50" w:rsidP="008C4A50" w:rsidR="008C4A50" w:rsidRPr="00E06F3D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06F3D">
        <w:rPr>
          <w:bCs/>
        </w:rPr>
        <w:t>Ovo rješenje objavit će se na mrežnoj stranici e-</w:t>
      </w:r>
      <w:r w:rsidR="00BC3E82" w:rsidRPr="00E06F3D">
        <w:rPr>
          <w:bCs/>
        </w:rPr>
        <w:t>o</w:t>
      </w:r>
      <w:r w:rsidRPr="00E06F3D">
        <w:rPr>
          <w:bCs/>
        </w:rPr>
        <w:t>glasna ploča sudova i dostaviti  registru nadležnom za dužnika.</w:t>
      </w: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jc w:val="center"/>
        <w:rPr>
          <w:bCs/>
        </w:rPr>
      </w:pPr>
      <w:r w:rsidRPr="00E06F3D">
        <w:rPr>
          <w:bCs/>
        </w:rPr>
        <w:t>Obrazloženje</w:t>
      </w:r>
    </w:p>
    <w:p w:rsidRDefault="0023770D" w:rsidP="008C4A50" w:rsidR="0023770D" w:rsidRPr="00E06F3D">
      <w:pPr>
        <w:pStyle w:val="Tijeloteksta"/>
        <w:jc w:val="center"/>
        <w:rPr>
          <w:bCs/>
        </w:rPr>
      </w:pPr>
    </w:p>
    <w:p w:rsidRDefault="00C16ED2" w:rsidP="00C16ED2" w:rsidR="00C16ED2" w:rsidRPr="00E06F3D">
      <w:pPr>
        <w:jc w:val="both"/>
        <w:rPr>
          <w:bCs/>
        </w:rPr>
      </w:pPr>
    </w:p>
    <w:p w:rsidRDefault="00831EFF" w:rsidP="00831EFF" w:rsidR="00831EFF" w:rsidRPr="00E06F3D">
      <w:pPr>
        <w:jc w:val="both"/>
      </w:pPr>
      <w:r w:rsidRPr="00E06F3D">
        <w:t xml:space="preserve">             Financijska agencija Regionalni centar Osijek, Podružnica Osijek podnijela je dana </w:t>
      </w:r>
      <w:r w:rsidR="00841F69" w:rsidRPr="00E06F3D">
        <w:t>2</w:t>
      </w:r>
      <w:r w:rsidR="008233C4">
        <w:t>3</w:t>
      </w:r>
      <w:r w:rsidR="00841F69" w:rsidRPr="00E06F3D">
        <w:t xml:space="preserve">. </w:t>
      </w:r>
      <w:r w:rsidR="00CC54F4" w:rsidRPr="00E06F3D">
        <w:t xml:space="preserve">rujna </w:t>
      </w:r>
      <w:r w:rsidRPr="00E06F3D">
        <w:t xml:space="preserve">2016. zahtjev ovom sudu za provedbu skraćenog stečajnog postupka nad dužnikom </w:t>
      </w:r>
      <w:r w:rsidR="00701147">
        <w:rPr>
          <w:b/>
        </w:rPr>
        <w:t>PURPURA j.d.o.o., Osijek, Trg slobode 8, MBS: 030126404, OIB: 91695809994</w:t>
      </w:r>
      <w:r w:rsidRPr="00E06F3D">
        <w:t xml:space="preserve">. </w:t>
      </w:r>
      <w:r w:rsidR="00520D43" w:rsidRPr="00E06F3D">
        <w:t xml:space="preserve"> </w:t>
      </w:r>
    </w:p>
    <w:p w:rsidRDefault="00831EFF" w:rsidP="00831EFF" w:rsidR="00831EFF" w:rsidRPr="00E06F3D">
      <w:pPr>
        <w:jc w:val="both"/>
        <w:rPr>
          <w:bCs/>
        </w:rPr>
      </w:pPr>
    </w:p>
    <w:p w:rsidRDefault="00831EFF" w:rsidP="00831EFF" w:rsidR="00831EFF" w:rsidRPr="00E06F3D">
      <w:pPr>
        <w:ind w:firstLine="708"/>
        <w:jc w:val="both"/>
        <w:rPr>
          <w:bCs/>
        </w:rPr>
      </w:pPr>
      <w:r w:rsidRPr="00E06F3D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E06F3D">
      <w:pPr>
        <w:pStyle w:val="Tijeloteksta"/>
        <w:ind w:firstLine="708"/>
      </w:pPr>
    </w:p>
    <w:p w:rsidRDefault="00831EFF" w:rsidP="00831EFF" w:rsidR="00831EFF" w:rsidRPr="00E06F3D">
      <w:pPr>
        <w:pStyle w:val="Tijeloteksta"/>
        <w:ind w:firstLine="708"/>
      </w:pPr>
      <w:r w:rsidRPr="00E06F3D">
        <w:t xml:space="preserve">Kako su ispunjene pretpostavke iz citirane odredbe SZ-a, Trgovački sud u Osijeku je dana </w:t>
      </w:r>
      <w:r w:rsidR="00795ACA" w:rsidRPr="00E06F3D">
        <w:t>2</w:t>
      </w:r>
      <w:r w:rsidR="00701147">
        <w:t>8</w:t>
      </w:r>
      <w:r w:rsidR="002316FD" w:rsidRPr="00E06F3D">
        <w:t>. rujna</w:t>
      </w:r>
      <w:r w:rsidRPr="00E06F3D">
        <w:t xml:space="preserve"> 2016. objavio oglas na mrežnoj stranici e-oglasna ploča sudova pod poslovnim brojem St-</w:t>
      </w:r>
      <w:r w:rsidR="002901C8" w:rsidRPr="00E06F3D">
        <w:t>22</w:t>
      </w:r>
      <w:r w:rsidR="00701147">
        <w:t>56</w:t>
      </w:r>
      <w:r w:rsidRPr="00E06F3D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E06F3D">
        <w:t>prokazni</w:t>
      </w:r>
      <w:proofErr w:type="spellEnd"/>
      <w:r w:rsidRPr="00E06F3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E06F3D">
      <w:pPr>
        <w:pStyle w:val="Tijeloteksta"/>
        <w:ind w:firstLine="708"/>
        <w:jc w:val="center"/>
      </w:pPr>
    </w:p>
    <w:p w:rsidRDefault="00831EFF" w:rsidP="00831EFF" w:rsidR="00831EFF" w:rsidRPr="00E06F3D">
      <w:pPr>
        <w:pStyle w:val="Tijeloteksta"/>
        <w:ind w:firstLine="708"/>
      </w:pPr>
      <w:r w:rsidRPr="00E06F3D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E06F3D">
      <w:pPr>
        <w:pStyle w:val="Tijeloteksta"/>
      </w:pPr>
    </w:p>
    <w:p w:rsidRDefault="00831EFF" w:rsidP="00831EFF" w:rsidR="00831EFF" w:rsidRPr="00E06F3D">
      <w:pPr>
        <w:pStyle w:val="Tijeloteksta"/>
        <w:jc w:val="center"/>
      </w:pPr>
      <w:r w:rsidRPr="00E06F3D">
        <w:t xml:space="preserve">U Osijeku </w:t>
      </w:r>
      <w:r w:rsidR="004D57F7" w:rsidRPr="00E06F3D">
        <w:t>5. prosinca</w:t>
      </w:r>
      <w:r w:rsidRPr="00E06F3D">
        <w:t xml:space="preserve"> 2016. </w:t>
      </w:r>
    </w:p>
    <w:p w:rsidRDefault="00831EFF" w:rsidP="00831EFF" w:rsidR="00831EFF" w:rsidRPr="00E06F3D">
      <w:pPr>
        <w:pStyle w:val="Tijeloteksta"/>
        <w:jc w:val="center"/>
      </w:pPr>
    </w:p>
    <w:p w:rsidRDefault="00831EFF" w:rsidP="00831EFF" w:rsidR="00831EFF" w:rsidRPr="00E06F3D">
      <w:pPr>
        <w:pStyle w:val="Tijeloteksta"/>
        <w:jc w:val="center"/>
      </w:pPr>
    </w:p>
    <w:p w:rsidRDefault="00831EFF" w:rsidP="00195D04" w:rsidR="00831EFF" w:rsidRPr="00E06F3D">
      <w:pPr>
        <w:pStyle w:val="Tijeloteksta"/>
        <w:ind w:firstLine="708" w:left="708"/>
        <w:jc w:val="left"/>
      </w:pPr>
      <w:r w:rsidRPr="00E06F3D">
        <w:t xml:space="preserve">                                                                                                         S U D A C </w:t>
      </w:r>
    </w:p>
    <w:p w:rsidRDefault="00195D04" w:rsidP="00195D04" w:rsidR="00831EFF" w:rsidRPr="00E06F3D">
      <w:pPr>
        <w:pStyle w:val="Tijeloteksta"/>
        <w:ind w:firstLine="708" w:left="708"/>
        <w:jc w:val="left"/>
      </w:pPr>
      <w:r w:rsidRPr="00E06F3D">
        <w:t xml:space="preserve">   </w:t>
      </w:r>
      <w:r w:rsidR="00831EFF" w:rsidRPr="00E06F3D">
        <w:t xml:space="preserve">                                                                                                   Gordana Njari   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195D04" w:rsidP="00831EFF" w:rsidR="00831EFF" w:rsidRPr="00E06F3D">
      <w:pPr>
        <w:pStyle w:val="Tijeloteksta"/>
        <w:jc w:val="left"/>
      </w:pPr>
      <w:r w:rsidRPr="00E06F3D">
        <w:t>Zapisničar: Danijela Špeletić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UPUTA O PRAVNOM LIJEKU:</w:t>
      </w:r>
    </w:p>
    <w:p w:rsidRDefault="00831EFF" w:rsidP="00831EFF" w:rsidR="00831EFF" w:rsidRPr="00E06F3D">
      <w:pPr>
        <w:pStyle w:val="Tijeloteksta"/>
      </w:pPr>
      <w:r w:rsidRPr="00E06F3D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DNA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Predlagatelj na </w:t>
      </w:r>
      <w:proofErr w:type="spellStart"/>
      <w:r w:rsidRPr="00E06F3D">
        <w:t>posl</w:t>
      </w:r>
      <w:proofErr w:type="spellEnd"/>
      <w:r w:rsidRPr="00E06F3D">
        <w:t>. br.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Dužnik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Stečajni upravitelj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e-Oglasna ploča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  <w:rPr>
          <w:b/>
        </w:rPr>
      </w:pPr>
      <w:r w:rsidRPr="00E06F3D">
        <w:t xml:space="preserve">Registar – </w:t>
      </w:r>
      <w:r w:rsidRPr="00E06F3D">
        <w:rPr>
          <w:b/>
        </w:rPr>
        <w:t>nakon pravomoćnosti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Riješeno istodobno otvaranjem i </w:t>
      </w:r>
      <w:proofErr w:type="spellStart"/>
      <w:r w:rsidRPr="00E06F3D">
        <w:t>zaklj</w:t>
      </w:r>
      <w:proofErr w:type="spellEnd"/>
      <w:r w:rsidRPr="00E06F3D">
        <w:t>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K </w:t>
      </w:r>
      <w:r w:rsidR="00A05F37" w:rsidRPr="00E06F3D">
        <w:t>25.1.</w:t>
      </w:r>
    </w:p>
    <w:p w:rsidRDefault="00B06C55" w:rsidP="00B06C55" w:rsidR="00B06C55" w:rsidRPr="00E06F3D">
      <w:pPr>
        <w:pStyle w:val="Tijeloteksta"/>
        <w:jc w:val="center"/>
      </w:pPr>
    </w:p>
    <w:p w:rsidRDefault="00B06C55" w:rsidP="00B06C55" w:rsidR="00B06C55" w:rsidRPr="00E06F3D">
      <w:pPr>
        <w:ind w:left="5580"/>
        <w:jc w:val="center"/>
      </w:pPr>
    </w:p>
    <w:p w:rsidRDefault="00B06C55" w:rsidP="004B4C25" w:rsidR="00B06C55" w:rsidRPr="00E06F3D">
      <w:pPr>
        <w:pStyle w:val="Tijeloteksta"/>
        <w:jc w:val="center"/>
      </w:pPr>
    </w:p>
    <w:p w:rsidRDefault="00595ED5" w:rsidP="00B06C55" w:rsidR="00B06C55" w:rsidRPr="00E06F3D">
      <w:pPr>
        <w:pStyle w:val="Tijeloteksta"/>
        <w:jc w:val="center"/>
        <w:rPr>
          <w:bCs/>
        </w:rPr>
      </w:pPr>
      <w:r w:rsidRPr="00E06F3D">
        <w:t xml:space="preserve">        </w:t>
      </w:r>
    </w:p>
    <w:p w:rsidRDefault="00F615E4" w:rsidP="00B06C55" w:rsidR="00F615E4" w:rsidRPr="00E06F3D"/>
    <w:sectPr w:rsidSect="00CA7DA3" w:rsidR="00F615E4" w:rsidRPr="00E06F3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D90" w:rsidP="00FD0D3C" w:rsidR="00B81D90">
      <w:r>
        <w:separator/>
      </w:r>
    </w:p>
  </w:endnote>
  <w:endnote w:id="0" w:type="continuationSeparator">
    <w:p w:rsidRDefault="00B81D90" w:rsidP="00FD0D3C" w:rsidR="00B8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D90" w:rsidP="00FD0D3C" w:rsidR="00B81D90">
      <w:r>
        <w:separator/>
      </w:r>
    </w:p>
  </w:footnote>
  <w:footnote w:id="0" w:type="continuationSeparator">
    <w:p w:rsidRDefault="00B81D90" w:rsidP="00FD0D3C" w:rsidR="00B81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D9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B2087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248D0" w:rsidP="00E248D0" w:rsidR="00CA7DA3">
    <w:pPr>
      <w:pStyle w:val="Zaglavlje"/>
      <w:jc w:val="right"/>
    </w:pPr>
    <w:r w:rsidRPr="00E248D0">
      <w:t xml:space="preserve">3 St-2256/16-4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A4090E">
      <w:t>22</w:t>
    </w:r>
    <w:r w:rsidR="00E248D0">
      <w:t>56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E248D0" w:rsidR="00E248D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1808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01C8"/>
    <w:rsid w:val="002A0AB3"/>
    <w:rsid w:val="002A2FA0"/>
    <w:rsid w:val="002A52BB"/>
    <w:rsid w:val="002B2087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2C44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37343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879D4"/>
    <w:rsid w:val="006923A0"/>
    <w:rsid w:val="006B0A71"/>
    <w:rsid w:val="006B7979"/>
    <w:rsid w:val="006D244D"/>
    <w:rsid w:val="006D26FC"/>
    <w:rsid w:val="006F7B62"/>
    <w:rsid w:val="00701147"/>
    <w:rsid w:val="0071192E"/>
    <w:rsid w:val="007272CA"/>
    <w:rsid w:val="007305A3"/>
    <w:rsid w:val="00751321"/>
    <w:rsid w:val="007711C6"/>
    <w:rsid w:val="00782E35"/>
    <w:rsid w:val="007937C6"/>
    <w:rsid w:val="0079451D"/>
    <w:rsid w:val="00795ACA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233C4"/>
    <w:rsid w:val="00830399"/>
    <w:rsid w:val="00831EFF"/>
    <w:rsid w:val="00841F6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05F37"/>
    <w:rsid w:val="00A11D11"/>
    <w:rsid w:val="00A12C16"/>
    <w:rsid w:val="00A235A5"/>
    <w:rsid w:val="00A2428C"/>
    <w:rsid w:val="00A2752E"/>
    <w:rsid w:val="00A35140"/>
    <w:rsid w:val="00A353A4"/>
    <w:rsid w:val="00A4090E"/>
    <w:rsid w:val="00A47FBD"/>
    <w:rsid w:val="00A52428"/>
    <w:rsid w:val="00A54BCD"/>
    <w:rsid w:val="00A579DC"/>
    <w:rsid w:val="00A81819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53F51"/>
    <w:rsid w:val="00B73CFF"/>
    <w:rsid w:val="00B81D90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C54F4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06F3D"/>
    <w:rsid w:val="00E13238"/>
    <w:rsid w:val="00E14515"/>
    <w:rsid w:val="00E17F57"/>
    <w:rsid w:val="00E23FE0"/>
    <w:rsid w:val="00E248D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00CC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0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2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20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2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St-2256/2016</izvorni_sadrzaj>
    <derivirana_varijabla naziv="DomainObject.Predmet.OznakaBroj_1">St-2256/2016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PURPURA jednostavno društvo s ograničenom odgovornošću za soboslikarske i ličilačke radove</izvorni_sadrzaj>
    <derivirana_varijabla naziv="DomainObject.Predmet.ProtustrankaFormated_1">  PURPURA jednostavno društvo s ograničenom odgovornošću za soboslikarske i ličilačke radove</derivirana_varijabla>
  </DomainObject.Predmet.ProtustrankaFormated>
  <DomainObject.Predmet.ProtustrankaFormatedOIB>
    <izvorni_sadrzaj>  PURPURA jednostavno društvo s ograničenom odgovornošću za soboslikarske i ličilačke radove, OIB 91695809994</izvorni_sadrzaj>
    <derivirana_varijabla naziv="DomainObject.Predmet.ProtustrankaFormatedOIB_1">  PURPURA jednostavno društvo s ograničenom odgovornošću za soboslikarske i ličilačke radove, OIB 91695809994</derivirana_varijabla>
  </DomainObject.Predmet.ProtustrankaFormatedOIB>
  <DomainObject.Predmet.ProtustrankaFormatedWithAdress>
    <izvorni_sadrzaj> PURPURA jednostavno društvo s ograničenom odgovornošću za soboslikarske i ličilačke radove, Trg slobode 8, 31000 Osijek</izvorni_sadrzaj>
    <derivirana_varijabla naziv="DomainObject.Predmet.ProtustrankaFormatedWithAdress_1"> PURPURA jednostavno društvo s ograničenom odgovornošću za soboslikarske i ličilačke radove, Trg slobode 8, 31000 Osijek</derivirana_varijabla>
  </DomainObject.Predmet.ProtustrankaFormatedWithAdress>
  <DomainObject.Predmet.ProtustrankaFormatedWithAdressOIB>
    <izvorni_sadrzaj> PURPURA jednostavno društvo s ograničenom odgovornošću za soboslikarske i ličilačke radove, OIB 91695809994, Trg slobode 8, 31000 Osijek</izvorni_sadrzaj>
    <derivirana_varijabla naziv="DomainObject.Predmet.ProtustrankaFormatedWithAdressOIB_1"> PURPURA jednostavno društvo s ograničenom odgovornošću za soboslikarske i ličilačke radove, OIB 91695809994, Trg slobode 8, 31000 Osijek</derivirana_varijabla>
  </DomainObject.Predmet.ProtustrankaFormatedWithAdressOIB>
  <DomainObject.Predmet.ProtustrankaWithAdress>
    <izvorni_sadrzaj>PURPURA jednostavno društvo s ograničenom odgovornošću za soboslikarske i ličilačke radove Trg slobode 8, 31000 Osijek</izvorni_sadrzaj>
    <derivirana_varijabla naziv="DomainObject.Predmet.ProtustrankaWithAdress_1">PURPURA jednostavno društvo s ograničenom odgovornošću za soboslikarske i ličilačke radove Trg slobode 8, 31000 Osijek</derivirana_varijabla>
  </DomainObject.Predmet.ProtustrankaWithAdress>
  <DomainObject.Predmet.ProtustrankaWithAdressOIB>
    <izvorni_sadrzaj>PURPURA jednostavno društvo s ograničenom odgovornošću za soboslikarske i ličilačke radove, OIB 91695809994, Trg slobode 8, 31000 Osijek</izvorni_sadrzaj>
    <derivirana_varijabla naziv="DomainObject.Predmet.ProtustrankaWithAdressOIB_1">PURPURA jednostavno društvo s ograničenom odgovornošću za soboslikarske i ličilačke radove, OIB 91695809994, Trg slobode 8, 31000 Osijek</derivirana_varijabla>
  </DomainObject.Predmet.ProtustrankaWithAdressOIB>
  <DomainObject.Predmet.ProtustrankaNazivFormated>
    <izvorni_sadrzaj>PURPURA jednostavno društvo s ograničenom odgovornošću za soboslikarske i ličilačke radove</izvorni_sadrzaj>
    <derivirana_varijabla naziv="DomainObject.Predmet.ProtustrankaNazivFormated_1">PURPURA jednostavno društvo s ograničenom odgovornošću za soboslikarske i ličilačke radove</derivirana_varijabla>
  </DomainObject.Predmet.ProtustrankaNazivFormated>
  <DomainObject.Predmet.ProtustrankaNazivFormatedOIB>
    <izvorni_sadrzaj>PURPURA jednostavno društvo s ograničenom odgovornošću za soboslikarske i ličilačke radove, OIB 91695809994</izvorni_sadrzaj>
    <derivirana_varijabla naziv="DomainObject.Predmet.ProtustrankaNazivFormatedOIB_1">PURPURA jednostavno društvo s ograničenom odgovornošću za soboslikarske i ličilačke radove, OIB 91695809994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PURPURA jednostavno društvo s ograničenom odgovornošću za soboslikarske i ličilačke radove</item>
    </izvorni_sadrzaj>
    <derivirana_varijabla naziv="DomainObject.Predmet.ProtuStrankaListFormated_1">
      <item>PURPURA jednostavno društvo s ograničenom odgovornošću za soboslikarske i ličilačke radove</item>
    </derivirana_varijabla>
  </DomainObject.Predmet.ProtuStrankaListFormated>
  <DomainObject.Predmet.ProtuStrankaListFormatedOIB>
    <izvorni_sadrzaj>
      <item>PURPURA jednostavno društvo s ograničenom odgovornošću za soboslikarske i ličilačke radove, OIB 91695809994</item>
    </izvorni_sadrzaj>
    <derivirana_varijabla naziv="DomainObject.Predmet.ProtuStrankaListFormatedOIB_1">
      <item>PURPURA jednostavno društvo s ograničenom odgovornošću za soboslikarske i ličilačke radove, OIB 91695809994</item>
    </derivirana_varijabla>
  </DomainObject.Predmet.ProtuStrankaListFormatedOIB>
  <DomainObject.Predmet.ProtuStrankaListFormatedWithAdress>
    <izvorni_sadrzaj>
      <item>PURPURA jednostavno društvo s ograničenom odgovornošću za soboslikarske i ličilačke radove, Trg slobode 8, 31000 Osijek</item>
    </izvorni_sadrzaj>
    <derivirana_varijabla naziv="DomainObject.Predmet.ProtuStrankaListFormatedWithAdress_1">
      <item>PURPURA jednostavno društvo s ograničenom odgovornošću za soboslikarske i ličilačke radove, Trg slobode 8, 31000 Osijek</item>
    </derivirana_varijabla>
  </DomainObject.Predmet.ProtuStrankaListFormatedWithAdress>
  <DomainObject.Predmet.ProtuStrankaListFormatedWithAdressOIB>
    <izvorni_sadrzaj>
      <item>PURPURA jednostavno društvo s ograničenom odgovornošću za soboslikarske i ličilačke radove, OIB 91695809994, Trg slobode 8, 31000 Osijek</item>
    </izvorni_sadrzaj>
    <derivirana_varijabla naziv="DomainObject.Predmet.ProtuStrankaListFormatedWithAdressOIB_1">
      <item>PURPURA jednostavno društvo s ograničenom odgovornošću za soboslikarske i ličilačke radove, OIB 91695809994, Trg slobode 8, 31000 Osijek</item>
    </derivirana_varijabla>
  </DomainObject.Predmet.ProtuStrankaListFormatedWithAdressOIB>
  <DomainObject.Predmet.ProtuStrankaListNazivFormated>
    <izvorni_sadrzaj>
      <item>PURPURA jednostavno društvo s ograničenom odgovornošću za soboslikarske i ličilačke radove</item>
    </izvorni_sadrzaj>
    <derivirana_varijabla naziv="DomainObject.Predmet.ProtuStrankaListNazivFormated_1">
      <item>PURPURA jednostavno društvo s ograničenom odgovornošću za soboslikarske i ličilačke radove</item>
    </derivirana_varijabla>
  </DomainObject.Predmet.ProtuStrankaListNazivFormated>
  <DomainObject.Predmet.ProtuStrankaListNazivFormatedOIB>
    <izvorni_sadrzaj>
      <item>PURPURA jednostavno društvo s ograničenom odgovornošću za soboslikarske i ličilačke radove, OIB 91695809994</item>
    </izvorni_sadrzaj>
    <derivirana_varijabla naziv="DomainObject.Predmet.ProtuStrankaListNazivFormatedOIB_1">
      <item>PURPURA jednostavno društvo s ograničenom odgovornošću za soboslikarske i ličilačke radove, OIB 91695809994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PURPURA jednostavno društvo s ograničenom odgovornošću za soboslikarske i ličilačke radove</izvorni_sadrzaj>
    <derivirana_varijabla naziv="DomainObject.Predmet.ProtustrankaIDrugi_1">PURPURA jednostavno društvo s ograničenom odgovornošću za soboslikarske i ličilačke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PURPURA jednostavno društvo s ograničenom odgovornošću za soboslikarske i ličilačke radove, OIB 91695809994, Trg slobode 8, 31000 Osijek</izvorni_sadrzaj>
    <derivirana_varijabla naziv="DomainObject.Predmet.ProtustrankaIDrugiAdressOIB_1">PURPURA jednostavno društvo s ograničenom odgovornošću za soboslikarske i ličilačke radove, OIB 91695809994,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PURPURA jednostavno društvo s ograničenom odgovornošću za soboslikarske i ličilačke radove</item>
    </izvorni_sadrzaj>
    <derivirana_varijabla naziv="DomainObject.Predmet.SudioniciListNaziv_1">
      <item>FINA RC OSIJEK</item>
      <item>PURPURA jednostavno društvo s ograničenom odgovornošću za soboslikarske i ličilačke radove</item>
    </derivirana_varijabla>
  </DomainObject.Predmet.SudioniciListNaziv>
  <DomainObject.Predmet.SudioniciListAdressOIB>
    <izvorni_sadrzaj>
      <item>FINA RC OSIJEK, OIB 85821130368</item>
      <item>PURPURA jednostavno društvo s ograničenom odgovornošću za soboslikarske i ličilačke radove, OIB 91695809994, Trg slobode 8,31000 Osijek</item>
    </izvorni_sadrzaj>
    <derivirana_varijabla naziv="DomainObject.Predmet.SudioniciListAdressOIB_1">
      <item>FINA RC OSIJEK, OIB 85821130368</item>
      <item>PURPURA jednostavno društvo s ograničenom odgovornošću za soboslikarske i ličilačke radove, OIB 91695809994,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91695809994</item>
    </izvorni_sadrzaj>
    <derivirana_varijabla naziv="DomainObject.Predmet.SudioniciListNazivOIB_1">
      <item>, OIB 85821130368</item>
      <item>, OIB 91695809994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100A7-753E-4139-BA1F-7DA2AA1FD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2522</properties:Characters>
  <properties:Lines>88</properties:Lines>
  <properties:Paragraphs>29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2016-12-05T08:12:00Z</dcterms:modified>
  <cp:revision>543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