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f31fa" w14:paraId="99f31fa" w:rsidRDefault="00272916" w:rsidP="00272916" w:rsidR="00272916" w:rsidRPr="001D58C0">
      <w:pPr>
        <w:jc w:val="right"/>
        <w15:collapsed w:val="false"/>
      </w:pPr>
      <w:bookmarkStart w:name="_GoBack" w:id="0"/>
      <w:bookmarkEnd w:id="0"/>
      <w:proofErr w:type="spellStart"/>
      <w:r w:rsidRPr="001D58C0">
        <w:t>Posl</w:t>
      </w:r>
      <w:proofErr w:type="spellEnd"/>
      <w:r w:rsidRPr="001D58C0">
        <w:t>. br.: 1 St-</w:t>
      </w:r>
      <w:r w:rsidR="00EF33B1">
        <w:t>723</w:t>
      </w:r>
      <w:r w:rsidR="000A52DE">
        <w:t>/</w:t>
      </w:r>
      <w:r w:rsidR="007F1B4C">
        <w:t>20</w:t>
      </w:r>
      <w:r w:rsidR="00EF33B1">
        <w:t>16</w:t>
      </w:r>
      <w:r w:rsidRPr="001D58C0">
        <w:t>-</w:t>
      </w:r>
      <w:r w:rsidR="00EF33B1">
        <w:t>61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>
      <w:r w:rsidRPr="001D58C0">
        <w:t>REPUBLIKA HRVATSKA</w:t>
      </w:r>
    </w:p>
    <w:p w:rsidRDefault="00272916" w:rsidP="00272916" w:rsidR="00272916" w:rsidRPr="001D58C0">
      <w:r w:rsidRPr="001D58C0">
        <w:t>TRGOVAČKI SUD U ZADRU</w:t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</w:p>
    <w:p w:rsidRDefault="00272916" w:rsidP="00272916" w:rsidR="00272916" w:rsidRPr="001D58C0">
      <w:r w:rsidRPr="001D58C0">
        <w:t xml:space="preserve">Dr. Franje Tuđmana 35 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</w:t>
      </w:r>
      <w:r w:rsidR="00FA20A3" w:rsidRPr="00006969">
        <w:t xml:space="preserve">dužnikom </w:t>
      </w:r>
      <w:r w:rsidR="00EF33B1" w:rsidRPr="001D58C0">
        <w:t xml:space="preserve">TRAJNA GRADNJA d.o.o., Zadar, </w:t>
      </w:r>
      <w:proofErr w:type="spellStart"/>
      <w:r w:rsidR="00EF33B1" w:rsidRPr="001D58C0">
        <w:t>Dračevac</w:t>
      </w:r>
      <w:proofErr w:type="spellEnd"/>
      <w:r w:rsidR="00EF33B1" w:rsidRPr="001D58C0">
        <w:t xml:space="preserve"> 17., OIB: 02901914423</w:t>
      </w:r>
      <w:r w:rsidR="00EF33B1" w:rsidRPr="00C422BB">
        <w:t>,</w:t>
      </w:r>
      <w:r w:rsidR="00EF33B1">
        <w:t xml:space="preserve"> </w:t>
      </w:r>
      <w:r w:rsidRPr="001D58C0">
        <w:t xml:space="preserve">dana </w:t>
      </w:r>
      <w:r w:rsidR="00EF33B1">
        <w:t>8. rujna</w:t>
      </w:r>
      <w:r w:rsidR="008C564C">
        <w:t xml:space="preserve"> 2017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1D58C0" w:rsidR="001D58C0" w:rsidRPr="001D58C0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 xml:space="preserve">Nalaže se Financijskoj agenciji </w:t>
      </w:r>
      <w:r w:rsidR="00684CC3">
        <w:rPr>
          <w:szCs w:val="24"/>
        </w:rPr>
        <w:t xml:space="preserve">da </w:t>
      </w:r>
      <w:r w:rsidR="00EF33B1">
        <w:rPr>
          <w:szCs w:val="24"/>
        </w:rPr>
        <w:t>u roku od 3 dana obavijest</w:t>
      </w:r>
      <w:r w:rsidR="00E17FAE">
        <w:rPr>
          <w:szCs w:val="24"/>
        </w:rPr>
        <w:t xml:space="preserve"> od 31. kolovoza 2017., Klasa O/</w:t>
      </w:r>
      <w:r w:rsidR="00EF33B1">
        <w:rPr>
          <w:szCs w:val="24"/>
        </w:rPr>
        <w:t xml:space="preserve">110-10/16-01/657, </w:t>
      </w:r>
      <w:proofErr w:type="spellStart"/>
      <w:r w:rsidR="00EF33B1">
        <w:rPr>
          <w:szCs w:val="24"/>
        </w:rPr>
        <w:t>Ur</w:t>
      </w:r>
      <w:proofErr w:type="spellEnd"/>
      <w:r w:rsidR="00EF33B1">
        <w:rPr>
          <w:szCs w:val="24"/>
        </w:rPr>
        <w:t>. Br. 04-09-17-40 ispravi na način da točno označi ime osobe koja je uplatila jamčevinu u iznosu od 78.800,00 kuna obzirom da je temeljem pretrage po OIB-u: 47244094393 ovaj sud utvrdio da ime uplatitelja naznačeno u Vašoj obavijesti ne odgovara imenu osobe sa tim OIB-om.</w:t>
      </w:r>
    </w:p>
    <w:p w:rsidRDefault="001D58C0" w:rsidP="001D58C0" w:rsidR="001D58C0" w:rsidRPr="001D58C0"/>
    <w:p w:rsidRDefault="00F369FC" w:rsidP="00F369FC" w:rsidR="00F369FC" w:rsidRPr="001D58C0">
      <w:pPr>
        <w:jc w:val="both"/>
      </w:pPr>
    </w:p>
    <w:p w:rsidRDefault="00F369FC" w:rsidP="00F369FC" w:rsidR="00F369FC" w:rsidRPr="007E0EE0">
      <w:pPr>
        <w:jc w:val="center"/>
      </w:pPr>
      <w:r w:rsidRPr="007E0EE0">
        <w:t xml:space="preserve">U </w:t>
      </w:r>
      <w:r w:rsidR="00473311">
        <w:t xml:space="preserve">Zadru, </w:t>
      </w:r>
      <w:r w:rsidR="00EF33B1">
        <w:t>8. rujna</w:t>
      </w:r>
      <w:r w:rsidR="00473311">
        <w:t xml:space="preserve"> </w:t>
      </w:r>
      <w:r>
        <w:t>2017.</w:t>
      </w:r>
    </w:p>
    <w:p w:rsidRDefault="00F369FC" w:rsidP="00F369FC" w:rsidR="00F369FC" w:rsidRPr="001D58C0"/>
    <w:p w:rsidRDefault="00F369FC" w:rsidP="00F369FC" w:rsidR="00F369FC">
      <w:pPr>
        <w:jc w:val="right"/>
      </w:pP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>
        <w:t>Sutkinja:</w:t>
      </w:r>
    </w:p>
    <w:p w:rsidRDefault="00F369FC" w:rsidP="00F369FC" w:rsidR="00F369FC" w:rsidRPr="007E0EE0">
      <w:pPr>
        <w:jc w:val="right"/>
      </w:pPr>
      <w:r>
        <w:t>Ardena Bajlo</w:t>
      </w:r>
    </w:p>
    <w:p w:rsidRDefault="00F369FC" w:rsidP="00F369FC" w:rsidR="00F369FC" w:rsidRPr="001D58C0">
      <w:pPr>
        <w:rPr>
          <w:b/>
        </w:rPr>
      </w:pPr>
    </w:p>
    <w:p w:rsidRDefault="00F369FC" w:rsidP="00F369FC" w:rsidR="00F369FC" w:rsidRPr="001D58C0">
      <w:pPr>
        <w:rPr>
          <w:b/>
        </w:rPr>
      </w:pPr>
    </w:p>
    <w:p w:rsidRDefault="00F369FC" w:rsidP="00F369FC" w:rsidR="00F369FC" w:rsidRPr="00F436CF"/>
    <w:p w:rsidRDefault="00F369FC" w:rsidP="00F369FC" w:rsidR="00F369FC" w:rsidRPr="00F436CF"/>
    <w:p w:rsidRDefault="00F369FC" w:rsidP="00F369FC" w:rsidR="00F369FC" w:rsidRPr="00F436CF">
      <w:r w:rsidRPr="00F436CF">
        <w:t>POUKA O PRAVNOM LIJEKU</w:t>
      </w:r>
    </w:p>
    <w:p w:rsidRDefault="00F369FC" w:rsidP="00F369FC" w:rsidR="00F369FC" w:rsidRPr="00F436CF">
      <w:r w:rsidRPr="00F436CF">
        <w:t xml:space="preserve">Protiv ovog zaključka nije dopušteno je izjaviti žalbu. </w:t>
      </w:r>
    </w:p>
    <w:p w:rsidRDefault="00F369FC" w:rsidP="00F369FC" w:rsidR="00F369FC" w:rsidRPr="00F436CF"/>
    <w:p w:rsidRDefault="00F369FC" w:rsidP="00F369FC" w:rsidR="00F369FC" w:rsidRPr="00F436CF"/>
    <w:p w:rsidRDefault="00F369FC" w:rsidP="00F369FC" w:rsidR="00F369FC" w:rsidRPr="00F436CF">
      <w:r w:rsidRPr="00F436CF">
        <w:t>DNA:</w:t>
      </w:r>
    </w:p>
    <w:p w:rsidRDefault="00F369FC" w:rsidP="00F369FC" w:rsidR="00684CC3" w:rsidRPr="00F436CF">
      <w:r w:rsidRPr="00F436CF">
        <w:t>- Financijska agencija R</w:t>
      </w:r>
      <w:r w:rsidR="00E17FAE">
        <w:t>C Split, putem e-oglasne ploče</w:t>
      </w:r>
    </w:p>
    <w:p w:rsidRDefault="001E203A" w:rsidP="003B0CC0" w:rsidR="001E203A" w:rsidRPr="00F436CF"/>
    <w:sectPr w:rsidR="001E203A" w:rsidRPr="00F436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A52DE"/>
    <w:rsid w:val="000D1175"/>
    <w:rsid w:val="001D58C0"/>
    <w:rsid w:val="001E203A"/>
    <w:rsid w:val="002275DA"/>
    <w:rsid w:val="002661F6"/>
    <w:rsid w:val="00272916"/>
    <w:rsid w:val="003B0CC0"/>
    <w:rsid w:val="00473311"/>
    <w:rsid w:val="005844DD"/>
    <w:rsid w:val="00591E71"/>
    <w:rsid w:val="00684CC3"/>
    <w:rsid w:val="006B4A1A"/>
    <w:rsid w:val="006F72AB"/>
    <w:rsid w:val="007D567C"/>
    <w:rsid w:val="007E0EE0"/>
    <w:rsid w:val="007F1B4C"/>
    <w:rsid w:val="00890016"/>
    <w:rsid w:val="008C564C"/>
    <w:rsid w:val="008F580E"/>
    <w:rsid w:val="009D180C"/>
    <w:rsid w:val="00A33A37"/>
    <w:rsid w:val="00A5774F"/>
    <w:rsid w:val="00BC6BF7"/>
    <w:rsid w:val="00C8063F"/>
    <w:rsid w:val="00D57315"/>
    <w:rsid w:val="00E17FAE"/>
    <w:rsid w:val="00E80F20"/>
    <w:rsid w:val="00E838F4"/>
    <w:rsid w:val="00ED679C"/>
    <w:rsid w:val="00EF33B1"/>
    <w:rsid w:val="00F369FC"/>
    <w:rsid w:val="00F436CF"/>
    <w:rsid w:val="00FA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C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CC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7F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F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F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F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F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C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CC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7F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F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F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F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F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13.09.16. vraćeno 04.10.16.</izvorni_sadrzaj>
    <derivirana_varijabla naziv="DomainObject.Predmet.PrimjedbaSuca_1">Kopija spisa na VTS 13.09.16. vraćeno 04.10.16.</derivirana_varijabla>
  </DomainObject.Predmet.PrimjedbaSuca>
  <DomainObject.Predmet.ProtustrankaFormated>
    <izvorni_sadrzaj>  TRAJNA GRADNJA društvo s ograničenom odgovornošću za građevinarstvo</izvorni_sadrzaj>
    <derivirana_varijabla naziv="DomainObject.Predmet.ProtustrankaFormated_1">  TRAJNA GRADNJA društvo s ograničenom odgovornošću za građevinarstvo</derivirana_varijabla>
  </DomainObject.Predmet.ProtustrankaFormated>
  <DomainObject.Predmet.ProtustrankaFormatedOIB>
    <izvorni_sadrzaj>  TRAJNA GRADNJA društvo s ograničenom odgovornošću za građevinarstvo, OIB 02901914423</izvorni_sadrzaj>
    <derivirana_varijabla naziv="DomainObject.Predmet.ProtustrankaFormatedOIB_1">  TRAJNA GRADNJA društvo s ograničenom odgovornošću za građevinarstvo, OIB 02901914423</derivirana_varijabla>
  </DomainObject.Predmet.ProtustrankaFormatedOIB>
  <DomainObject.Predmet.ProtustrankaFormatedWithAdress>
    <izvorni_sadrzaj> TRAJNA GRADNJA društvo s ograničenom odgovornošću za građevinarstvo, Dračevac 17, 23000 Zadar</izvorni_sadrzaj>
    <derivirana_varijabla naziv="DomainObject.Predmet.ProtustrankaFormatedWithAdress_1"> TRAJNA GRADNJA društvo s ograničenom odgovornošću za građevinarstvo, Dračevac 17, 23000 Zadar</derivirana_varijabla>
  </DomainObject.Predmet.ProtustrankaFormatedWithAdress>
  <DomainObject.Predmet.ProtustrankaFormatedWithAdressOIB>
    <izvorni_sadrzaj> TRAJNA GRADNJA društvo s ograničenom odgovornošću za građevinarstvo, OIB 02901914423, Dračevac 17, 23000 Zadar</izvorni_sadrzaj>
    <derivirana_varijabla naziv="DomainObject.Predmet.ProtustrankaFormatedWithAdressOIB_1"> TRAJNA GRADNJA društvo s ograničenom odgovornošću za građevinarstvo, OIB 02901914423, Dračevac 17, 23000 Zadar</derivirana_varijabla>
  </DomainObject.Predmet.ProtustrankaFormatedWithAdressOIB>
  <DomainObject.Predmet.ProtustrankaWithAdress>
    <izvorni_sadrzaj>TRAJNA GRADNJA društvo s ograničenom odgovornošću za građevinarstvo Dračevac 17, 23000 Zadar</izvorni_sadrzaj>
    <derivirana_varijabla naziv="DomainObject.Predmet.ProtustrankaWithAdress_1">TRAJNA GRADNJA društvo s ograničenom odgovornošću za građevinarstvo Dračevac 17, 23000 Zadar</derivirana_varijabla>
  </DomainObject.Predmet.ProtustrankaWithAdress>
  <DomainObject.Predmet.ProtustrankaWithAdressOIB>
    <izvorni_sadrzaj>TRAJNA GRADNJA društvo s ograničenom odgovornošću za građevinarstvo, OIB 02901914423, Dračevac 17, 23000 Zadar</izvorni_sadrzaj>
    <derivirana_varijabla naziv="DomainObject.Predmet.ProtustrankaWithAdressOIB_1">TRAJNA GRADNJA društvo s ograničenom odgovornošću za građevinarstvo, OIB 02901914423, Dračevac 17, 23000 Zadar</derivirana_varijabla>
  </DomainObject.Predmet.ProtustrankaWithAdressOIB>
  <DomainObject.Predmet.ProtustrankaNazivFormated>
    <izvorni_sadrzaj>TRAJNA GRADNJA društvo s ograničenom odgovornošću za građevinarstvo</izvorni_sadrzaj>
    <derivirana_varijabla naziv="DomainObject.Predmet.ProtustrankaNazivFormated_1">TRAJNA GRADNJA društvo s ograničenom odgovornošću za građevinarstvo</derivirana_varijabla>
  </DomainObject.Predmet.ProtustrankaNazivFormated>
  <DomainObject.Predmet.ProtustrankaNazivFormatedOIB>
    <izvorni_sadrzaj>TRAJNA GRADNJA društvo s ograničenom odgovornošću za građevinarstvo, OIB 02901914423</izvorni_sadrzaj>
    <derivirana_varijabla naziv="DomainObject.Predmet.ProtustrankaNazivFormatedOIB_1">TRAJNA GRADNJA društvo s ograničenom odgovornošću za građevinarstvo, OIB 02901914423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ELEKTROPROMET dioničko društvo za trgovinu i usluge</izvorni_sadrzaj>
    <derivirana_varijabla naziv="DomainObject.Predmet.StrankaFormated_1">  FINA; ELEKTROPROMET dioničko društvo za trgovinu i usluge</derivirana_varijabla>
  </DomainObject.Predmet.StrankaFormated>
  <DomainObject.Predmet.StrankaFormatedOIB>
    <izvorni_sadrzaj>  FINA, OIB 85821130368; ELEKTROPROMET dioničko društvo za trgovinu i usluge, OIB 11253040204</izvorni_sadrzaj>
    <derivirana_varijabla naziv="DomainObject.Predmet.StrankaFormatedOIB_1">  FINA, OIB 85821130368; ELEKTROPROMET dioničko društvo za trgovinu i usluge, OIB 11253040204</derivirana_varijabla>
  </DomainObject.Predmet.StrankaFormatedOIB>
  <DomainObject.Predmet.StrankaFormatedWithAdress>
    <izvorni_sadrzaj> FINA; ELEKTROPROMET dioničko društvo za trgovinu i usluge, Avenija Dubrovnik 6, 10000 Zagreb</izvorni_sadrzaj>
    <derivirana_varijabla naziv="DomainObject.Predmet.StrankaFormatedWithAdress_1"> FINA; ELEKTROPROMET dioničko društvo za trgovinu i usluge, Avenija Dubrovnik 6, 10000 Zagreb</derivirana_varijabla>
  </DomainObject.Predmet.StrankaFormatedWithAdress>
  <DomainObject.Predmet.StrankaFormatedWithAdressOIB>
    <izvorni_sadrzaj> FINA, OIB 85821130368; ELEKTROPROMET dioničko društvo za trgovinu i usluge, OIB 11253040204, Avenija Dubrovnik 6, 10000 Zagreb</izvorni_sadrzaj>
    <derivirana_varijabla naziv="DomainObject.Predmet.StrankaFormatedWithAdressOIB_1"> FINA, OIB 85821130368; ELEKTROPROMET dioničko društvo za trgovinu i usluge, OIB 11253040204, Avenija Dubrovnik 6, 10000 Zagreb</derivirana_varijabla>
  </DomainObject.Predmet.StrankaFormatedWithAdressOIB>
  <DomainObject.Predmet.StrankaWithAdress>
    <izvorni_sadrzaj>FINA ,ELEKTROPROMET dioničko društvo za trgovinu i usluge Avenija Dubrovnik 6,10000 Zagreb</izvorni_sadrzaj>
    <derivirana_varijabla naziv="DomainObject.Predmet.StrankaWithAdress_1">FINA ,ELEKTROPROMET dioničko društvo za trgovinu i usluge Avenija Dubrovnik 6,10000 Zagreb</derivirana_varijabla>
  </DomainObject.Predmet.StrankaWithAdress>
  <DomainObject.Predmet.StrankaWithAdressOIB>
    <izvorni_sadrzaj>FINA, OIB 85821130368,ELEKTROPROMET dioničko društvo za trgovinu i usluge, OIB 11253040204, Avenija Dubrovnik 6,10000 Zagreb</izvorni_sadrzaj>
    <derivirana_varijabla naziv="DomainObject.Predmet.StrankaWithAdressOIB_1">FINA, OIB 85821130368,ELEKTROPROMET dioničko društvo za trgovinu i usluge, OIB 11253040204, Avenija Dubrovnik 6,10000 Zagreb</derivirana_varijabla>
  </DomainObject.Predmet.StrankaWithAdressOIB>
  <DomainObject.Predmet.StrankaNazivFormated>
    <izvorni_sadrzaj>FINA,ELEKTROPROMET dioničko društvo za trgovinu i usluge</izvorni_sadrzaj>
    <derivirana_varijabla naziv="DomainObject.Predmet.StrankaNazivFormated_1">FINA,ELEKTROPROMET dioničko društvo za trgovinu i usluge</derivirana_varijabla>
  </DomainObject.Predmet.StrankaNazivFormated>
  <DomainObject.Predmet.StrankaNazivFormatedOIB>
    <izvorni_sadrzaj>FINA, OIB 85821130368,ELEKTROPROMET dioničko društvo za trgovinu i usluge, OIB 11253040204</izvorni_sadrzaj>
    <derivirana_varijabla naziv="DomainObject.Predmet.StrankaNazivFormatedOIB_1">FINA, OIB 85821130368,ELEKTROPROMET dioničko društvo za trgovinu i usluge, OIB 11253040204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ELEKTROPROMET dioničko društvo za trgovinu i usluge</item>
    </izvorni_sadrzaj>
    <derivirana_varijabla naziv="DomainObject.Predmet.StrankaListFormated_1">
      <item>FINA</item>
      <item>ELEKTROPROMET dioničko društvo za trgovinu i usluge</item>
    </derivirana_varijabla>
  </DomainObject.Predmet.StrankaListFormated>
  <DomainObject.Predmet.StrankaListFormatedOIB>
    <izvorni_sadrzaj>
      <item>FINA, OIB 85821130368</item>
      <item>ELEKTROPROMET dioničko društvo za trgovinu i usluge, OIB 11253040204</item>
    </izvorni_sadrzaj>
    <derivirana_varijabla naziv="DomainObject.Predmet.StrankaListFormatedOIB_1">
      <item>FINA, OIB 85821130368</item>
      <item>ELEKTROPROMET dioničko društvo za trgovinu i usluge, OIB 11253040204</item>
    </derivirana_varijabla>
  </DomainObject.Predmet.StrankaListFormatedOIB>
  <DomainObject.Predmet.StrankaListFormatedWithAdress>
    <izvorni_sadrzaj>
      <item>FINA</item>
      <item>ELEKTROPROMET dioničko društvo za trgovinu i usluge, Avenija Dubrovnik 6, 10000 Zagreb</item>
    </izvorni_sadrzaj>
    <derivirana_varijabla naziv="DomainObject.Predmet.StrankaListFormatedWithAdress_1">
      <item>FINA</item>
      <item>ELEKTROPROMET dioničko društvo za trgovinu i usluge, Avenija Dubrovnik 6, 10000 Zagreb</item>
    </derivirana_varijabla>
  </DomainObject.Predmet.StrankaListFormatedWithAdress>
  <DomainObject.Predmet.StrankaListFormatedWithAdressOIB>
    <izvorni_sadrzaj>
      <item>FINA, OIB 85821130368</item>
      <item>ELEKTROPROMET dioničko društvo za trgovinu i usluge, OIB 11253040204, Avenija Dubrovnik 6, 10000 Zagreb</item>
    </izvorni_sadrzaj>
    <derivirana_varijabla naziv="DomainObject.Predmet.StrankaListFormatedWithAdressOIB_1">
      <item>FINA, OIB 85821130368</item>
      <item>ELEKTROPROMET dioničko društvo za trgovinu i usluge, OIB 11253040204, Avenija Dubrovnik 6, 10000 Zagreb</item>
    </derivirana_varijabla>
  </DomainObject.Predmet.StrankaListFormatedWithAdressOIB>
  <DomainObject.Predmet.StrankaListNazivFormated>
    <izvorni_sadrzaj>
      <item>FINA</item>
      <item>ELEKTROPROMET dioničko društvo za trgovinu i usluge</item>
    </izvorni_sadrzaj>
    <derivirana_varijabla naziv="DomainObject.Predmet.StrankaListNazivFormated_1">
      <item>FINA</item>
      <item>ELEKTROPROMET dioničko društvo za trgovinu i usluge</item>
    </derivirana_varijabla>
  </DomainObject.Predmet.StrankaListNazivFormated>
  <DomainObject.Predmet.StrankaListNazivFormatedOIB>
    <izvorni_sadrzaj>
      <item>FINA, OIB 85821130368</item>
      <item>ELEKTROPROMET dioničko društvo za trgovinu i usluge, OIB 11253040204</item>
    </izvorni_sadrzaj>
    <derivirana_varijabla naziv="DomainObject.Predmet.StrankaListNazivFormatedOIB_1">
      <item>FINA, OIB 85821130368</item>
      <item>ELEKTROPROMET dioničko društvo za trgovinu i usluge, OIB 11253040204</item>
    </derivirana_varijabla>
  </DomainObject.Predmet.StrankaListNazivFormatedOIB>
  <DomainObject.Predmet.ProtuStrankaListFormated>
    <izvorni_sadrzaj>
      <item>TRAJNA GRADNJA društvo s ograničenom odgovornošću za građevinarstvo</item>
    </izvorni_sadrzaj>
    <derivirana_varijabla naziv="DomainObject.Predmet.ProtuStrankaListFormated_1">
      <item>TRAJNA GRADNJA društvo s ograničenom odgovornošću za građevinarstvo</item>
    </derivirana_varijabla>
  </DomainObject.Predmet.ProtuStrankaListFormated>
  <DomainObject.Predmet.ProtuStrankaListFormatedOIB>
    <izvorni_sadrzaj>
      <item>TRAJNA GRADNJA društvo s ograničenom odgovornošću za građevinarstvo, OIB 02901914423</item>
    </izvorni_sadrzaj>
    <derivirana_varijabla naziv="DomainObject.Predmet.ProtuStrankaListFormatedOIB_1">
      <item>TRAJNA GRADNJA društvo s ograničenom odgovornošću za građevinarstvo, OIB 02901914423</item>
    </derivirana_varijabla>
  </DomainObject.Predmet.ProtuStrankaListFormatedOIB>
  <DomainObject.Predmet.ProtuStrankaListFormatedWithAdress>
    <izvorni_sadrzaj>
      <item>TRAJNA GRADNJA društvo s ograničenom odgovornošću za građevinarstvo, Dračevac 17, 23000 Zadar</item>
    </izvorni_sadrzaj>
    <derivirana_varijabla naziv="DomainObject.Predmet.ProtuStrankaListFormatedWithAdress_1">
      <item>TRAJNA GRADNJA društvo s ograničenom odgovornošću za građevinarstvo, Dračevac 17, 23000 Zadar</item>
    </derivirana_varijabla>
  </DomainObject.Predmet.ProtuStrankaListFormatedWithAdress>
  <DomainObject.Predmet.ProtuStrankaListFormatedWithAdressOIB>
    <izvorni_sadrzaj>
      <item>TRAJNA GRADNJA društvo s ograničenom odgovornošću za građevinarstvo, OIB 02901914423, Dračevac 17, 23000 Zadar</item>
    </izvorni_sadrzaj>
    <derivirana_varijabla naziv="DomainObject.Predmet.ProtuStrankaListFormatedWithAdressOIB_1">
      <item>TRAJNA GRADNJA društvo s ograničenom odgovornošću za građevinarstvo, OIB 02901914423, Dračevac 17, 23000 Zadar</item>
    </derivirana_varijabla>
  </DomainObject.Predmet.ProtuStrankaListFormatedWithAdressOIB>
  <DomainObject.Predmet.ProtuStrankaListNazivFormated>
    <izvorni_sadrzaj>
      <item>TRAJNA GRADNJA društvo s ograničenom odgovornošću za građevinarstvo</item>
    </izvorni_sadrzaj>
    <derivirana_varijabla naziv="DomainObject.Predmet.ProtuStrankaListNazivFormated_1">
      <item>TRAJNA GRADNJA društvo s ograničenom odgovornošću za građevinarstvo</item>
    </derivirana_varijabla>
  </DomainObject.Predmet.ProtuStrankaListNazivFormated>
  <DomainObject.Predmet.ProtuStrankaListNazivFormatedOIB>
    <izvorni_sadrzaj>
      <item>TRAJNA GRADNJA društvo s ograničenom odgovornošću za građevinarstvo, OIB 02901914423</item>
    </izvorni_sadrzaj>
    <derivirana_varijabla naziv="DomainObject.Predmet.ProtuStrankaListNazivFormatedOIB_1">
      <item>TRAJNA GRADNJA društvo s ograničenom odgovornošću za građevinarstvo, OIB 02901914423</item>
    </derivirana_varijabla>
  </DomainObject.Predmet.ProtuStrankaListNazivFormatedOIB>
  <DomainObject.Predmet.OstaliListFormated>
    <izvorni_sadrzaj>
      <item>Ankica Oršolić</item>
    </izvorni_sadrzaj>
    <derivirana_varijabla naziv="DomainObject.Predmet.OstaliListFormated_1">
      <item>Ankica Oršolić</item>
    </derivirana_varijabla>
  </DomainObject.Predmet.OstaliListFormated>
  <DomainObject.Predmet.OstaliListFormatedOIB>
    <izvorni_sadrzaj>
      <item>Ankica Oršolić, OIB 27051424335</item>
    </izvorni_sadrzaj>
    <derivirana_varijabla naziv="DomainObject.Predmet.OstaliListFormatedOIB_1">
      <item>Ankica Oršolić, OIB 27051424335</item>
    </derivirana_varijabla>
  </DomainObject.Predmet.OstaliListFormatedOIB>
  <DomainObject.Predmet.OstaliListFormatedWithAdress>
    <izvorni_sadrzaj>
      <item>Ankica Oršolić, Antuna Barca 7 A, 23000 Zadar</item>
    </izvorni_sadrzaj>
    <derivirana_varijabla naziv="DomainObject.Predmet.OstaliListFormatedWithAdress_1">
      <item>Ankica Oršolić, Antuna Barca 7 A, 23000 Zadar</item>
    </derivirana_varijabla>
  </DomainObject.Predmet.OstaliListFormatedWithAdress>
  <DomainObject.Predmet.OstaliListFormatedWithAdressOIB>
    <izvorni_sadrzaj>
      <item>Ankica Oršolić, OIB 27051424335, Antuna Barca 7 A, 23000 Zadar</item>
    </izvorni_sadrzaj>
    <derivirana_varijabla naziv="DomainObject.Predmet.OstaliListFormatedWithAdressOIB_1">
      <item>Ankica Oršolić, OIB 27051424335, Antuna Barca 7 A, 23000 Zadar</item>
    </derivirana_varijabla>
  </DomainObject.Predmet.OstaliListFormatedWithAdressOIB>
  <DomainObject.Predmet.OstaliListNazivFormated>
    <izvorni_sadrzaj>
      <item>Ankica Oršolić</item>
    </izvorni_sadrzaj>
    <derivirana_varijabla naziv="DomainObject.Predmet.OstaliListNazivFormated_1">
      <item>Ankica Oršolić</item>
    </derivirana_varijabla>
  </DomainObject.Predmet.OstaliListNazivFormated>
  <DomainObject.Predmet.OstaliListNazivFormatedOIB>
    <izvorni_sadrzaj>
      <item>Ankica Oršolić, OIB 27051424335</item>
    </izvorni_sadrzaj>
    <derivirana_varijabla naziv="DomainObject.Predmet.OstaliListNazivFormatedOIB_1">
      <item>Ankica Oršolić, OIB 27051424335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TRAJNA GRADNJA društvo s ograničenom odgovornošću za građevinarstvo</izvorni_sadrzaj>
    <derivirana_varijabla naziv="DomainObject.Predmet.ProtustrankaIDrugi_1">TRAJNA GRADNJA društvo s ograničenom odgovornošću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TRAJNA GRADNJA društvo s ograničenom odgovornošću za građevinarstvo, OIB 02901914423, Dračevac 17, 23000 Zadar</izvorni_sadrzaj>
    <derivirana_varijabla naziv="DomainObject.Predmet.ProtustrankaIDrugiAdressOIB_1">TRAJNA GRADNJA društvo s ograničenom odgovornošću za građevinarstvo, OIB 02901914423, Dračevac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TRAJNA GRADNJA društvo s ograničenom odgovornošću za građevinarstvo</item>
      <item>Ankica Oršolić</item>
      <item>ELEKTROPROMET dioničko društvo za trgovinu i usluge</item>
    </izvorni_sadrzaj>
    <derivirana_varijabla naziv="DomainObject.Predmet.SudioniciListNaziv_1">
      <item>FINA</item>
      <item>TRAJNA GRADNJA društvo s ograničenom odgovornošću za građevinarstvo</item>
      <item>Ankica Oršolić</item>
      <item>ELEKTROPROMET dioničko društvo za trgovinu i usluge</item>
    </derivirana_varijabla>
  </DomainObject.Predmet.SudioniciListNaziv>
  <DomainObject.Predmet.SudioniciListAdressOIB>
    <izvorni_sadrzaj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</izvorni_sadrzaj>
    <derivirana_varijabla naziv="DomainObject.Predmet.SudioniciListAdressOIB_1"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02901914423</item>
      <item>, OIB 27051424335</item>
      <item>, OIB 11253040204</item>
    </izvorni_sadrzaj>
    <derivirana_varijabla naziv="DomainObject.Predmet.SudioniciListNazivOIB_1">
      <item>, OIB 85821130368</item>
      <item>, OIB 02901914423</item>
      <item>, OIB 27051424335</item>
      <item>, OIB 11253040204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790</properties:Characters>
  <properties:Lines>41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2017-09-08T09:16:00Z</dcterms:created>
  <dc:creator>Martina Kalmeta</dc:creator>
  <cp:lastModifiedBy>Ardena Bajlo</cp:lastModifiedBy>
  <cp:lastPrinted>2017-08-30T09:37:00Z</cp:lastPrinted>
  <dcterms:modified xmlns:xsi="http://www.w3.org/2001/XMLSchema-instance" xsi:type="dcterms:W3CDTF">2017-09-08T09:33:00Z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