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d530" w14:paraId="6ecd530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St-610/15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KOKE PROMET d.o.o. iz Šibenika, Bana Josipa Jelačića 19/N4, MBS:060051551, OIB:22799195086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KOKE PROMET d.o.o. iz Šibenika, Bana Josipa Jelačića 19/N4, MBS:060051551, OIB:22799195086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10,35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Ante Vukašina.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KOKE PROMET d.o.o. iz Šibenika, Bana Josipa Jelačića 19/N4, MBS:060051551, OIB:22799195086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KOKE PROMET d.o.o. iz Šibenika, Bana Josipa Jelačića 19/N4, MBS:060051551, OIB:22799195086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610/15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Goreta, v.r.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63243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76C" w:rsidP="00345FCD" w:rsidR="00A3376C">
      <w:pPr>
        <w:spacing w:lineRule="auto" w:line="240" w:after="0"/>
      </w:pPr>
      <w:r>
        <w:separator/>
      </w:r>
    </w:p>
  </w:endnote>
  <w:endnote w:id="0" w:type="continuationSeparator">
    <w:p w:rsidRDefault="00A3376C" w:rsidP="00345FCD" w:rsidR="00A337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76C" w:rsidP="00345FCD" w:rsidR="00A3376C">
      <w:pPr>
        <w:spacing w:lineRule="auto" w:line="240" w:after="0"/>
      </w:pPr>
      <w:r>
        <w:separator/>
      </w:r>
    </w:p>
  </w:footnote>
  <w:footnote w:id="0" w:type="continuationSeparator">
    <w:p w:rsidRDefault="00A3376C" w:rsidP="00345FCD" w:rsidR="00A337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63243">
      <w:rPr>
        <w:noProof/>
      </w:rPr>
      <w:t>2</w:t>
    </w:r>
    <w:r>
      <w:fldChar w:fldCharType="end"/>
    </w:r>
    <w:r>
      <w:t xml:space="preserve">                            </w:t>
    </w:r>
    <w:r w:rsidR="00345FCD">
      <w:t xml:space="preserve">                        9 St-610</w:t>
    </w:r>
    <w:r>
      <w:t>/15</w:t>
    </w:r>
  </w:p>
  <w:p w:rsidRDefault="00263243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263243"/>
    <w:rsid w:val="00345FCD"/>
    <w:rsid w:val="007F555B"/>
    <w:rsid w:val="008433F1"/>
    <w:rsid w:val="00962C2C"/>
    <w:rsid w:val="00A3376C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263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24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6324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6324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6324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263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2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632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632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632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St-610/2015</izvorni_sadrzaj>
    <derivirana_varijabla naziv="DomainObject.Predmet.OznakaBroj_1">St-610/2015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KOKE PROMET društvo s ograničenom odgovornošću za trgovinu i pomorske usluge, export-import</izvorni_sadrzaj>
    <derivirana_varijabla naziv="DomainObject.Predmet.ProtustrankaFormated_1">  KOKE PROMET društvo s ograničenom odgovornošću za trgovinu i pomorske usluge, export-import</derivirana_varijabla>
  </DomainObject.Predmet.ProtustrankaFormated>
  <DomainObject.Predmet.ProtustrankaFormatedOIB>
    <izvorni_sadrzaj>  KOKE PROMET društvo s ograničenom odgovornošću za trgovinu i pomorske usluge, export-import, OIB 22799195086</izvorni_sadrzaj>
    <derivirana_varijabla naziv="DomainObject.Predmet.ProtustrankaFormatedOIB_1">  KOKE PROMET društvo s ograničenom odgovornošću za trgovinu i pomorske usluge, export-import, OIB 22799195086</derivirana_varijabla>
  </DomainObject.Predmet.ProtustrankaFormatedOIB>
  <DomainObject.Predmet.ProtustrankaFormatedWithAdress>
    <izvorni_sadrzaj> KOKE PROMET društvo s ograničenom odgovornošću za trgovinu i pomorske usluge, export-import, Bana Josipa Jelačića 19N4, 22000 Šibenik</izvorni_sadrzaj>
    <derivirana_varijabla naziv="DomainObject.Predmet.ProtustrankaFormatedWithAdress_1"> KOKE PROMET društvo s ograničenom odgovornošću za trgovinu i pomorske usluge, export-import, Bana Josipa Jelačića 19N4, 22000 Šibenik</derivirana_varijabla>
  </DomainObject.Predmet.ProtustrankaFormatedWithAdress>
  <DomainObject.Predmet.ProtustrankaFormatedWithAdressOIB>
    <izvorni_sadrzaj> KOKE PROMET društvo s ograničenom odgovornošću za trgovinu i pomorske usluge, export-import, OIB 22799195086, Bana Josipa Jelačića 19N4, 22000 Šibenik</izvorni_sadrzaj>
    <derivirana_varijabla naziv="DomainObject.Predmet.ProtustrankaFormatedWithAdressOIB_1"> KOKE PROMET društvo s ograničenom odgovornošću za trgovinu i pomorske usluge, export-import, OIB 22799195086, Bana Josipa Jelačića 19N4, 22000 Šibenik</derivirana_varijabla>
  </DomainObject.Predmet.ProtustrankaFormatedWithAdressOIB>
  <DomainObject.Predmet.ProtustrankaWithAdress>
    <izvorni_sadrzaj>KOKE PROMET društvo s ograničenom odgovornošću za trgovinu i pomorske usluge, export-import Bana Josipa Jelačića 19N4, 22000 Šibenik</izvorni_sadrzaj>
    <derivirana_varijabla naziv="DomainObject.Predmet.ProtustrankaWithAdress_1">KOKE PROMET društvo s ograničenom odgovornošću za trgovinu i pomorske usluge, export-import Bana Josipa Jelačića 19N4, 22000 Šibenik</derivirana_varijabla>
  </DomainObject.Predmet.ProtustrankaWithAdress>
  <DomainObject.Predmet.ProtustrankaWithAdressOIB>
    <izvorni_sadrzaj>KOKE PROMET društvo s ograničenom odgovornošću za trgovinu i pomorske usluge, export-import, OIB 22799195086, Bana Josipa Jelačića 19N4, 22000 Šibenik</izvorni_sadrzaj>
    <derivirana_varijabla naziv="DomainObject.Predmet.ProtustrankaWithAdressOIB_1">KOKE PROMET društvo s ograničenom odgovornošću za trgovinu i pomorske usluge, export-import, OIB 22799195086, Bana Josipa Jelačića 19N4, 22000 Šibenik</derivirana_varijabla>
  </DomainObject.Predmet.ProtustrankaWithAdressOIB>
  <DomainObject.Predmet.ProtustrankaNazivFormated>
    <izvorni_sadrzaj>KOKE PROMET društvo s ograničenom odgovornošću za trgovinu i pomorske usluge, export-import</izvorni_sadrzaj>
    <derivirana_varijabla naziv="DomainObject.Predmet.ProtustrankaNazivFormated_1">KOKE PROMET društvo s ograničenom odgovornošću za trgovinu i pomorske usluge, export-import</derivirana_varijabla>
  </DomainObject.Predmet.ProtustrankaNazivFormated>
  <DomainObject.Predmet.ProtustrankaNazivFormatedOIB>
    <izvorni_sadrzaj>KOKE PROMET društvo s ograničenom odgovornošću za trgovinu i pomorske usluge, export-import, OIB 22799195086</izvorni_sadrzaj>
    <derivirana_varijabla naziv="DomainObject.Predmet.ProtustrankaNazivFormatedOIB_1">KOKE PROMET društvo s ograničenom odgovornošću za trgovinu i pomorske usluge, export-import, OIB 22799195086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KOKE PROMET društvo s ograničenom odgovornošću za trgovinu i pomorske usluge, export-import</item>
    </izvorni_sadrzaj>
    <derivirana_varijabla naziv="DomainObject.Predmet.ProtuStrankaListFormated_1">
      <item>KOKE PROMET društvo s ograničenom odgovornošću za trgovinu i pomorske usluge, export-import</item>
    </derivirana_varijabla>
  </DomainObject.Predmet.ProtuStrankaListFormated>
  <DomainObject.Predmet.ProtuStrankaListFormatedOIB>
    <izvorni_sadrzaj>
      <item>KOKE PROMET društvo s ograničenom odgovornošću za trgovinu i pomorske usluge, export-import, OIB 22799195086</item>
    </izvorni_sadrzaj>
    <derivirana_varijabla naziv="DomainObject.Predmet.ProtuStrankaListFormatedOIB_1">
      <item>KOKE PROMET društvo s ograničenom odgovornošću za trgovinu i pomorske usluge, export-import, OIB 22799195086</item>
    </derivirana_varijabla>
  </DomainObject.Predmet.ProtuStrankaListFormatedOIB>
  <DomainObject.Predmet.ProtuStrankaListFormatedWithAdress>
    <izvorni_sadrzaj>
      <item>KOKE PROMET društvo s ograničenom odgovornošću za trgovinu i pomorske usluge, export-import, Bana Josipa Jelačića 19N4, 22000 Šibenik</item>
    </izvorni_sadrzaj>
    <derivirana_varijabla naziv="DomainObject.Predmet.ProtuStrankaListFormatedWithAdress_1">
      <item>KOKE PROMET društvo s ograničenom odgovornošću za trgovinu i pomorske usluge, export-import, Bana Josipa Jelačića 19N4, 22000 Šibenik</item>
    </derivirana_varijabla>
  </DomainObject.Predmet.ProtuStrankaListFormatedWithAdress>
  <DomainObject.Predmet.ProtuStrankaListFormatedWithAdressOIB>
    <izvorni_sadrzaj>
      <item>KOKE PROMET društvo s ograničenom odgovornošću za trgovinu i pomorske usluge, export-import, OIB 22799195086, Bana Josipa Jelačića 19N4, 22000 Šibenik</item>
    </izvorni_sadrzaj>
    <derivirana_varijabla naziv="DomainObject.Predmet.ProtuStrankaListFormatedWithAdressOIB_1">
      <item>KOKE PROMET društvo s ograničenom odgovornošću za trgovinu i pomorske usluge, export-import, OIB 22799195086, Bana Josipa Jelačića 19N4, 22000 Šibenik</item>
    </derivirana_varijabla>
  </DomainObject.Predmet.ProtuStrankaListFormatedWithAdressOIB>
  <DomainObject.Predmet.ProtuStrankaListNazivFormated>
    <izvorni_sadrzaj>
      <item>KOKE PROMET društvo s ograničenom odgovornošću za trgovinu i pomorske usluge, export-import</item>
    </izvorni_sadrzaj>
    <derivirana_varijabla naziv="DomainObject.Predmet.ProtuStrankaListNazivFormated_1">
      <item>KOKE PROMET društvo s ograničenom odgovornošću za trgovinu i pomorske usluge, export-import</item>
    </derivirana_varijabla>
  </DomainObject.Predmet.ProtuStrankaListNazivFormated>
  <DomainObject.Predmet.ProtuStrankaListNazivFormatedOIB>
    <izvorni_sadrzaj>
      <item>KOKE PROMET društvo s ograničenom odgovornošću za trgovinu i pomorske usluge, export-import, OIB 22799195086</item>
    </izvorni_sadrzaj>
    <derivirana_varijabla naziv="DomainObject.Predmet.ProtuStrankaListNazivFormatedOIB_1">
      <item>KOKE PROMET društvo s ograničenom odgovornošću za trgovinu i pomorske usluge, export-import, OIB 22799195086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KOKE PROMET društvo s ograničenom odgovornošću za trgovinu i pomorske usluge, export-import</izvorni_sadrzaj>
    <derivirana_varijabla naziv="DomainObject.Predmet.ProtustrankaIDrugi_1">KOKE PROMET društvo s ograničenom odgovornošću za trgovinu i pomorske usluge, export-import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KOKE PROMET društvo s ograničenom odgovornošću za trgovinu i pomorske usluge, export-import, OIB 22799195086, Bana Josipa Jelačića 19N4, 22000 Šibenik</izvorni_sadrzaj>
    <derivirana_varijabla naziv="DomainObject.Predmet.ProtustrankaIDrugiAdressOIB_1">KOKE PROMET društvo s ograničenom odgovornošću za trgovinu i pomorske usluge, export-import, OIB 22799195086, Bana Josipa Jelačića 19N4,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KOKE PROMET društvo s ograničenom odgovornošću za trgovinu i pomorske usluge, export-import</item>
    </izvorni_sadrzaj>
    <derivirana_varijabla naziv="DomainObject.Predmet.SudioniciListNaziv_1">
      <item>FINA - Podružnica Šibenik</item>
      <item>KOKE PROMET društvo s ograničenom odgovornošću za trgovinu i pomorske usluge, export-import</item>
    </derivirana_varijabla>
  </DomainObject.Predmet.SudioniciListNaziv>
  <DomainObject.Predmet.SudioniciListAdressOIB>
    <izvorni_sadrzaj>
      <item>FINA - Podružnica Šibenik, OIB 85821130368, Perivoj L. Marune 1,22000 Šibenik</item>
      <item>KOKE PROMET društvo s ograničenom odgovornošću za trgovinu i pomorske usluge, export-import, OIB 22799195086, Bana Josipa Jelačića 19N4,22000 Šibenik</item>
    </izvorni_sadrzaj>
    <derivirana_varijabla naziv="DomainObject.Predmet.SudioniciListAdressOIB_1">
      <item>FINA - Podružnica Šibenik, OIB 85821130368, Perivoj L. Marune 1,22000 Šibenik</item>
      <item>KOKE PROMET društvo s ograničenom odgovornošću za trgovinu i pomorske usluge, export-import, OIB 22799195086, Bana Josipa Jelačića 19N4,22000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22799195086</item>
    </izvorni_sadrzaj>
    <derivirana_varijabla naziv="DomainObject.Predmet.SudioniciListNazivOIB_1">
      <item>, OIB 85821130368</item>
      <item>, OIB 22799195086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2578</properties:Characters>
  <properties:Lines>97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2016-01-12T12:55:00Z</dcterms:created>
  <dc:creator>Joško Livaković</dc:creator>
  <cp:lastModifiedBy>Joško Livaković</cp:lastModifiedBy>
  <dcterms:modified xmlns:xsi="http://www.w3.org/2001/XMLSchema-instance" xsi:type="dcterms:W3CDTF">2016-01-18T09:38:00Z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