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3e9f" w14:paraId="8093e9f" w:rsidRDefault="005B3948" w:rsidP="005B3948" w:rsidR="005B3948" w:rsidRPr="009843D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9843DB">
        <w:rPr>
          <w:rFonts w:cs="Times New Roman" w:eastAsia="Times New Roman"/>
          <w:bCs/>
          <w:szCs w:val="20"/>
        </w:rPr>
        <w:t xml:space="preserve">                    </w:t>
      </w:r>
      <w:r w:rsidRPr="009843DB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3948" w:rsidP="005B3948" w:rsidR="005B3948" w:rsidRPr="009843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B3948" w:rsidP="005B3948" w:rsidR="005B3948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B3948" w:rsidP="005B3948" w:rsidR="005B3948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B3948" w:rsidP="005B3948" w:rsidR="005B3948" w:rsidRPr="009843DB"/>
    <w:p w:rsidRDefault="005B3948" w:rsidP="005B3948" w:rsidR="005B3948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B3948" w:rsidP="005B3948" w:rsidR="005B3948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B3948" w:rsidP="005B3948" w:rsidR="005B3948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J E Š E NJ E</w:t>
      </w:r>
    </w:p>
    <w:p w:rsidRDefault="005B3948" w:rsidP="005B3948" w:rsidR="005B3948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B3948" w:rsidP="005B3948" w:rsidR="005B3948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8818</w:t>
      </w:r>
      <w:r w:rsidRPr="009843DB">
        <w:rPr>
          <w:rFonts w:cs="Times New Roman" w:eastAsia="Times New Roman"/>
          <w:szCs w:val="24"/>
          <w:lang w:eastAsia="hr-HR"/>
        </w:rPr>
        <w:t xml:space="preserve"> od 29.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GOLF I COUNTRY CLUB UMAG, Umag, Savudrijska 13, OIB 77505275959, reg. br. 18001801, 3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5B3948" w:rsidP="005B3948" w:rsidR="005B3948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B3948" w:rsidP="005B3948" w:rsidR="005B3948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i j e š i o   j e</w:t>
      </w:r>
    </w:p>
    <w:p w:rsidRDefault="005B3948" w:rsidP="005B3948" w:rsidR="005B3948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B3948" w:rsidP="005B3948" w:rsidR="005B394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GOLF I COUNTRY CLUB UMAG, Umag, Savudrijska 13, OIB 77505275959, reg. br. 18001801.</w:t>
      </w:r>
    </w:p>
    <w:p w:rsidRDefault="005B3948" w:rsidP="005B3948" w:rsidR="005B3948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B3948" w:rsidP="005B3948" w:rsidR="005B3948" w:rsidRPr="009843DB">
      <w:pPr>
        <w:tabs>
          <w:tab w:pos="4116" w:val="left"/>
        </w:tabs>
        <w:jc w:val="center"/>
      </w:pPr>
      <w:r w:rsidRPr="009843DB">
        <w:t>Obrazloženje</w:t>
      </w:r>
    </w:p>
    <w:p w:rsidRDefault="005B3948" w:rsidP="005B3948" w:rsidR="005B3948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B3948" w:rsidP="005B3948" w:rsidR="005B3948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GOLF I COUNTRY CLUB UMAG, Umag. </w:t>
      </w:r>
      <w:r w:rsidRPr="009843DB">
        <w:t xml:space="preserve">U zahtjevu je navedeno </w:t>
      </w:r>
      <w:r w:rsidRPr="009843DB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1681</w:t>
      </w:r>
      <w:r w:rsidRPr="009843DB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t>12.980,19</w:t>
      </w:r>
      <w:r w:rsidRPr="009843DB">
        <w:t xml:space="preserve"> </w:t>
      </w:r>
      <w:r w:rsidRPr="009843DB">
        <w:rPr>
          <w:rFonts w:cs="Times New Roman" w:eastAsia="Times New Roman"/>
          <w:szCs w:val="24"/>
          <w:lang w:eastAsia="hr-HR"/>
        </w:rPr>
        <w:t>kuna.</w:t>
      </w:r>
    </w:p>
    <w:p w:rsidRDefault="005B3948" w:rsidP="005B3948" w:rsidR="005B3948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</w:t>
      </w:r>
      <w:r>
        <w:rPr>
          <w:rFonts w:cs="Times New Roman" w:eastAsia="Times New Roman"/>
          <w:szCs w:val="24"/>
          <w:lang w:eastAsia="hr-HR"/>
        </w:rPr>
        <w:t xml:space="preserve">sudskog </w:t>
      </w:r>
      <w:r w:rsidRPr="009843DB">
        <w:rPr>
          <w:rFonts w:cs="Times New Roman" w:eastAsia="Times New Roman"/>
          <w:szCs w:val="24"/>
          <w:lang w:eastAsia="hr-HR"/>
        </w:rPr>
        <w:t>registra.</w:t>
      </w:r>
    </w:p>
    <w:p w:rsidRDefault="005B3948" w:rsidP="005B3948" w:rsidR="005B3948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Kako zahtjev za provedbu skraćenog stečajnog postupka sadrži sve potrebne podatke predviđene odredbom čl. 429. Stečajnog zakona, a iz kojih proizlazi kako su ispunjene sve pretpostavke za provedbu skraćenog stečajnog postupka nad predloženim dužnikom, na temelju čl. 428. Stečajnog zakona, odlučeno je kao izreci.</w:t>
      </w:r>
    </w:p>
    <w:p w:rsidRDefault="005B3948" w:rsidP="005B3948" w:rsidR="005B3948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B3948" w:rsidP="005B3948" w:rsidR="005B3948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3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5B3948" w:rsidP="005B3948" w:rsidR="005B3948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Sudska savjetnica</w:t>
      </w:r>
    </w:p>
    <w:p w:rsidRDefault="005B3948" w:rsidP="005B3948" w:rsidR="005B3948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Mihaela Kaligari</w:t>
      </w:r>
      <w:r w:rsidR="008D4E45">
        <w:rPr>
          <w:rFonts w:cs="Times New Roman" w:eastAsia="Times New Roman"/>
          <w:szCs w:val="24"/>
          <w:lang w:eastAsia="hr-HR"/>
        </w:rPr>
        <w:t>, v. r.</w:t>
      </w:r>
    </w:p>
    <w:p w:rsidRDefault="005B3948" w:rsidP="005B3948" w:rsidR="005B394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B3948" w:rsidP="005B3948" w:rsidR="005B394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B3948" w:rsidP="005B3948" w:rsidR="005B3948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UPUTA O PRAVNOM LIJEKU</w:t>
      </w:r>
    </w:p>
    <w:p w:rsidRDefault="005B3948" w:rsidP="005B3948" w:rsidR="005B3948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5B3948" w:rsidP="005B3948" w:rsidR="005B394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B3948" w:rsidP="005B3948" w:rsidR="005B3948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DNA:</w:t>
      </w:r>
    </w:p>
    <w:p w:rsidRDefault="005B3948" w:rsidP="005B3948" w:rsidR="005B3948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- e-Oglasna ploča sudova.</w:t>
      </w:r>
    </w:p>
    <w:p w:rsidRDefault="00AF5889" w:rsidR="006706A5"/>
    <w:sectPr w:rsidSect="007B623F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948" w:rsidP="005B3948" w:rsidR="005B3948">
      <w:r>
        <w:separator/>
      </w:r>
    </w:p>
  </w:endnote>
  <w:endnote w:id="0" w:type="continuationSeparator">
    <w:p w:rsidRDefault="005B3948" w:rsidP="005B3948" w:rsidR="005B3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948" w:rsidP="005B3948" w:rsidR="005B3948">
      <w:r>
        <w:separator/>
      </w:r>
    </w:p>
  </w:footnote>
  <w:footnote w:id="0" w:type="continuationSeparator">
    <w:p w:rsidRDefault="005B3948" w:rsidP="005B3948" w:rsidR="005B39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3948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F5889">
          <w:rPr>
            <w:noProof/>
          </w:rPr>
          <w:t>2</w:t>
        </w:r>
        <w:r>
          <w:fldChar w:fldCharType="end"/>
        </w:r>
      </w:sdtContent>
    </w:sdt>
    <w:r>
      <w:tab/>
      <w:t>11 St-474/2015-3</w:t>
    </w:r>
  </w:p>
  <w:p w:rsidRDefault="00AF5889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3948" w:rsidP="007B623F" w:rsidR="007B623F">
    <w:pPr>
      <w:pStyle w:val="Zaglavlje"/>
      <w:jc w:val="right"/>
    </w:pPr>
    <w:r>
      <w:t>11 St-474/2015-3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20E5"/>
    <w:rsid w:val="005B3948"/>
    <w:rsid w:val="006C20E5"/>
    <w:rsid w:val="007A5C5B"/>
    <w:rsid w:val="008D4E45"/>
    <w:rsid w:val="00AF5889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394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39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B394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39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394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B39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B394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F5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88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88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8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8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394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39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B394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39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394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B39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B394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F5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88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88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8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8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"GOLF I COUNTRY CLUB UMAG"</izvorni_sadrzaj>
    <derivirana_varijabla naziv="DomainObject.Predmet.ProtustrankaFormated_1">  "GOLF I COUNTRY CLUB UMAG"</derivirana_varijabla>
  </DomainObject.Predmet.ProtustrankaFormated>
  <DomainObject.Predmet.ProtustrankaFormatedOIB>
    <izvorni_sadrzaj>  "GOLF I COUNTRY CLUB UMAG", OIB 77505275959</izvorni_sadrzaj>
    <derivirana_varijabla naziv="DomainObject.Predmet.ProtustrankaFormatedOIB_1">  "GOLF I COUNTRY CLUB UMAG", OIB 77505275959</derivirana_varijabla>
  </DomainObject.Predmet.ProtustrankaFormatedOIB>
  <DomainObject.Predmet.ProtustrankaFormatedWithAdress>
    <izvorni_sadrzaj> "GOLF I COUNTRY CLUB UMAG", Savudrijska 13, 52470 Umag</izvorni_sadrzaj>
    <derivirana_varijabla naziv="DomainObject.Predmet.ProtustrankaFormatedWithAdress_1"> "GOLF I COUNTRY CLUB UMAG", Savudrijska 13, 52470 Umag</derivirana_varijabla>
  </DomainObject.Predmet.ProtustrankaFormatedWithAdress>
  <DomainObject.Predmet.ProtustrankaFormatedWithAdressOIB>
    <izvorni_sadrzaj> "GOLF I COUNTRY CLUB UMAG", OIB 77505275959, Savudrijska 13, 52470 Umag</izvorni_sadrzaj>
    <derivirana_varijabla naziv="DomainObject.Predmet.ProtustrankaFormatedWithAdressOIB_1"> "GOLF I COUNTRY CLUB UMAG", OIB 77505275959, Savudrijska 13, 52470 Umag</derivirana_varijabla>
  </DomainObject.Predmet.ProtustrankaFormatedWithAdressOIB>
  <DomainObject.Predmet.ProtustrankaWithAdress>
    <izvorni_sadrzaj>"GOLF I COUNTRY CLUB UMAG" Savudrijska 13, 52470 Umag</izvorni_sadrzaj>
    <derivirana_varijabla naziv="DomainObject.Predmet.ProtustrankaWithAdress_1">"GOLF I COUNTRY CLUB UMAG" Savudrijska 13, 52470 Umag</derivirana_varijabla>
  </DomainObject.Predmet.ProtustrankaWithAdress>
  <DomainObject.Predmet.ProtustrankaWithAdressOIB>
    <izvorni_sadrzaj>"GOLF I COUNTRY CLUB UMAG", OIB 77505275959, Savudrijska 13, 52470 Umag</izvorni_sadrzaj>
    <derivirana_varijabla naziv="DomainObject.Predmet.ProtustrankaWithAdressOIB_1">"GOLF I COUNTRY CLUB UMAG", OIB 77505275959, Savudrijska 13, 52470 Umag</derivirana_varijabla>
  </DomainObject.Predmet.ProtustrankaWithAdressOIB>
  <DomainObject.Predmet.ProtustrankaNazivFormated>
    <izvorni_sadrzaj>"GOLF I COUNTRY CLUB UMAG"</izvorni_sadrzaj>
    <derivirana_varijabla naziv="DomainObject.Predmet.ProtustrankaNazivFormated_1">"GOLF I COUNTRY CLUB UMAG"</derivirana_varijabla>
  </DomainObject.Predmet.ProtustrankaNazivFormated>
  <DomainObject.Predmet.ProtustrankaNazivFormatedOIB>
    <izvorni_sadrzaj>"GOLF I COUNTRY CLUB UMAG", OIB 77505275959</izvorni_sadrzaj>
    <derivirana_varijabla naziv="DomainObject.Predmet.ProtustrankaNazivFormatedOIB_1">"GOLF I COUNTRY CLUB UMAG", OIB 77505275959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12980.19</izvorni_sadrzaj>
    <derivirana_varijabla naziv="DomainObject.Predmet.TrenutnaVrijednost_1">12980.19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"GOLF I COUNTRY CLUB UMAG"</item>
    </izvorni_sadrzaj>
    <derivirana_varijabla naziv="DomainObject.Predmet.ProtuStrankaListFormated_1">
      <item>"GOLF I COUNTRY CLUB UMAG"</item>
    </derivirana_varijabla>
  </DomainObject.Predmet.ProtuStrankaListFormated>
  <DomainObject.Predmet.ProtuStrankaListFormatedOIB>
    <izvorni_sadrzaj>
      <item>"GOLF I COUNTRY CLUB UMAG", OIB 77505275959</item>
    </izvorni_sadrzaj>
    <derivirana_varijabla naziv="DomainObject.Predmet.ProtuStrankaListFormatedOIB_1">
      <item>"GOLF I COUNTRY CLUB UMAG", OIB 77505275959</item>
    </derivirana_varijabla>
  </DomainObject.Predmet.ProtuStrankaListFormatedOIB>
  <DomainObject.Predmet.ProtuStrankaListFormatedWithAdress>
    <izvorni_sadrzaj>
      <item>"GOLF I COUNTRY CLUB UMAG", Savudrijska 13, 52470 Umag</item>
    </izvorni_sadrzaj>
    <derivirana_varijabla naziv="DomainObject.Predmet.ProtuStrankaListFormatedWithAdress_1">
      <item>"GOLF I COUNTRY CLUB UMAG", Savudrijska 13, 52470 Umag</item>
    </derivirana_varijabla>
  </DomainObject.Predmet.ProtuStrankaListFormatedWithAdress>
  <DomainObject.Predmet.ProtuStrankaListFormatedWithAdressOIB>
    <izvorni_sadrzaj>
      <item>"GOLF I COUNTRY CLUB UMAG", OIB 77505275959, Savudrijska 13, 52470 Umag</item>
    </izvorni_sadrzaj>
    <derivirana_varijabla naziv="DomainObject.Predmet.ProtuStrankaListFormatedWithAdressOIB_1">
      <item>"GOLF I COUNTRY CLUB UMAG", OIB 77505275959, Savudrijska 13, 52470 Umag</item>
    </derivirana_varijabla>
  </DomainObject.Predmet.ProtuStrankaListFormatedWithAdressOIB>
  <DomainObject.Predmet.ProtuStrankaListNazivFormated>
    <izvorni_sadrzaj>
      <item>"GOLF I COUNTRY CLUB UMAG"</item>
    </izvorni_sadrzaj>
    <derivirana_varijabla naziv="DomainObject.Predmet.ProtuStrankaListNazivFormated_1">
      <item>"GOLF I COUNTRY CLUB UMAG"</item>
    </derivirana_varijabla>
  </DomainObject.Predmet.ProtuStrankaListNazivFormated>
  <DomainObject.Predmet.ProtuStrankaListNazivFormatedOIB>
    <izvorni_sadrzaj>
      <item>"GOLF I COUNTRY CLUB UMAG", OIB 77505275959</item>
    </izvorni_sadrzaj>
    <derivirana_varijabla naziv="DomainObject.Predmet.ProtuStrankaListNazivFormatedOIB_1">
      <item>"GOLF I COUNTRY CLUB UMAG", OIB 77505275959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"GOLF I COUNTRY CLUB UMAG"</izvorni_sadrzaj>
    <derivirana_varijabla naziv="DomainObject.Predmet.ProtustrankaIDrugi_1">"GOLF I COUNTRY CLUB UMAG"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"GOLF I COUNTRY CLUB UMAG", OIB 77505275959, Savudrijska 13, 52470 Umag</izvorni_sadrzaj>
    <derivirana_varijabla naziv="DomainObject.Predmet.ProtustrankaIDrugiAdressOIB_1">"GOLF I COUNTRY CLUB UMAG", OIB 77505275959, Savudrijska 13,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"GOLF I COUNTRY CLUB UMAG"</item>
    </izvorni_sadrzaj>
    <derivirana_varijabla naziv="DomainObject.Predmet.SudioniciListNaziv_1">
      <item>FINANCIJSKA AGENCIJA, RC RIJEKA, PODRUŽNICA PULA, PULA</item>
      <item>"GOLF I COUNTRY CLUB UMAG"</item>
    </derivirana_varijabla>
  </DomainObject.Predmet.SudioniciListNaziv>
  <DomainObject.Predmet.SudioniciListAdressOIB>
    <izvorni_sadrzaj>
      <item>FINANCIJSKA AGENCIJA, RC RIJEKA, PODRUŽNICA PULA, PULA, OIB 85821130368, Giardini 5,52100 Pula</item>
      <item>"GOLF I COUNTRY CLUB UMAG", OIB 77505275959, Savudrijska 13,52470 Umag</item>
    </izvorni_sadrzaj>
    <derivirana_varijabla naziv="DomainObject.Predmet.SudioniciListAdressOIB_1">
      <item>FINANCIJSKA AGENCIJA, RC RIJEKA, PODRUŽNICA PULA, PULA, OIB 85821130368, Giardini 5,52100 Pula</item>
      <item>"GOLF I COUNTRY CLUB UMAG", OIB 77505275959, Savudrijska 13,52470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77505275959</item>
    </izvorni_sadrzaj>
    <derivirana_varijabla naziv="DomainObject.Predmet.SudioniciListNazivOIB_1">
      <item>, OIB 85821130368</item>
      <item>, OIB 77505275959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1872</properties:Characters>
  <properties:Lines>50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2015-12-03T07:00:00Z</dcterms:created>
  <dc:creator>Mihaela Kaligari</dc:creator>
  <dc:description/>
  <cp:keywords/>
  <cp:lastModifiedBy>Ana Jeromela</cp:lastModifiedBy>
  <cp:lastPrinted>2015-12-15T11:52:00Z</cp:lastPrinted>
  <dcterms:modified xmlns:xsi="http://www.w3.org/2001/XMLSchema-instance" xsi:type="dcterms:W3CDTF">2015-12-15T11:52:00Z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