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709c" w14:paraId="dd2709c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Dršćevka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09063B" w:rsidP="0009063B" w:rsidR="0009063B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5557CA" w:rsidP="005557CA" w:rsidR="005557CA" w:rsidRPr="00DD1D11">
      <w:pPr>
        <w:ind w:firstLine="708"/>
        <w:jc w:val="both"/>
      </w:pPr>
      <w:r w:rsidRPr="00DD1D11">
        <w:t xml:space="preserve">Trgovački sud u Pazinu, po sucu </w:t>
      </w:r>
      <w:r w:rsidR="00FD4B31" w:rsidRPr="00DD1D11">
        <w:t>Damiru Rabaru</w:t>
      </w:r>
      <w:r w:rsidRPr="00DD1D11">
        <w:t xml:space="preserve">, u predstečajnom postupku u povodu prijedloga dužnika </w:t>
      </w:r>
      <w:r w:rsidR="00FD4B31" w:rsidRPr="00DD1D11">
        <w:t>OKNO d.o.o., Pazin</w:t>
      </w:r>
      <w:r w:rsidR="00DD1D11" w:rsidRPr="00DD1D11">
        <w:t xml:space="preserve">, Bertoši, </w:t>
      </w:r>
      <w:r w:rsidR="00FD4B31" w:rsidRPr="00DD1D11">
        <w:t>Stancija Pataj 13 C</w:t>
      </w:r>
      <w:r w:rsidRPr="00DD1D11">
        <w:t xml:space="preserve">, OIB: </w:t>
      </w:r>
      <w:r w:rsidR="00FD4B31" w:rsidRPr="00DD1D11">
        <w:t>98766876793</w:t>
      </w:r>
      <w:r w:rsidRPr="00DD1D11">
        <w:t xml:space="preserve">, dana </w:t>
      </w:r>
      <w:r w:rsidR="00C05635">
        <w:t>8</w:t>
      </w:r>
      <w:r w:rsidRPr="00DD1D11">
        <w:t xml:space="preserve">. </w:t>
      </w:r>
      <w:r w:rsidR="00FD4B31" w:rsidRPr="00DD1D11">
        <w:t xml:space="preserve">ožujka </w:t>
      </w:r>
      <w:r w:rsidRPr="00DD1D11">
        <w:t>201</w:t>
      </w:r>
      <w:r w:rsidR="00FD4B31" w:rsidRPr="00DD1D11">
        <w:t>7</w:t>
      </w:r>
      <w:r w:rsidRPr="00DD1D11">
        <w:t xml:space="preserve">., 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 w:rsidRPr="00FD4B31">
      <w:pPr>
        <w:ind w:left="1080"/>
        <w:jc w:val="both"/>
        <w:rPr>
          <w:color w:val="FF0000"/>
        </w:rPr>
      </w:pPr>
    </w:p>
    <w:p w:rsidRDefault="005557CA" w:rsidP="005557CA" w:rsidR="005557CA" w:rsidRPr="000F3DCF">
      <w:pPr>
        <w:jc w:val="both"/>
      </w:pPr>
      <w:r w:rsidRPr="000F3DCF">
        <w:tab/>
        <w:t>I.</w:t>
      </w:r>
      <w:r w:rsidRPr="000F3DCF">
        <w:tab/>
        <w:t xml:space="preserve">Otvara se predstečajni postupak nad dužnikom </w:t>
      </w:r>
      <w:r w:rsidR="00DD1D11" w:rsidRPr="000F3DCF">
        <w:t>OKNO d.o.o., Pazin, Bertoši, Stancija Pataj 13 C, OIB: 98766876793</w:t>
      </w:r>
      <w:r w:rsidRPr="000F3DCF">
        <w:t>.</w:t>
      </w:r>
    </w:p>
    <w:p w:rsidRDefault="005557CA" w:rsidP="005557CA" w:rsidR="005557CA" w:rsidRPr="000F3DCF">
      <w:pPr>
        <w:ind w:left="1080"/>
        <w:jc w:val="both"/>
      </w:pPr>
    </w:p>
    <w:p w:rsidRDefault="005557CA" w:rsidP="005557CA" w:rsidR="005557CA" w:rsidRPr="005E79A4">
      <w:pPr>
        <w:jc w:val="both"/>
      </w:pPr>
      <w:r w:rsidRPr="005E79A4">
        <w:tab/>
        <w:t>II.</w:t>
      </w:r>
      <w:r w:rsidRPr="005E79A4">
        <w:tab/>
        <w:t xml:space="preserve">Za povjerenika se imenuje </w:t>
      </w:r>
      <w:r w:rsidR="005E79A4" w:rsidRPr="005E79A4">
        <w:t>Alein Khan</w:t>
      </w:r>
      <w:r w:rsidR="00A42896" w:rsidRPr="005E79A4">
        <w:t xml:space="preserve"> iz </w:t>
      </w:r>
      <w:r w:rsidR="005E79A4" w:rsidRPr="005E79A4">
        <w:t>Rijeke</w:t>
      </w:r>
      <w:r w:rsidR="00A42896" w:rsidRPr="005E79A4">
        <w:t xml:space="preserve">, </w:t>
      </w:r>
      <w:r w:rsidR="005E79A4" w:rsidRPr="005E79A4">
        <w:t>Trg sv. Barbare 1</w:t>
      </w:r>
      <w:r w:rsidRPr="005E79A4">
        <w:t xml:space="preserve">, OIB: </w:t>
      </w:r>
      <w:r w:rsidR="005E79A4" w:rsidRPr="005E79A4">
        <w:t>25613472359</w:t>
      </w:r>
      <w:r w:rsidRPr="005E79A4">
        <w:t>.</w:t>
      </w:r>
    </w:p>
    <w:p w:rsidRDefault="005557CA" w:rsidP="005557CA" w:rsidR="005557CA" w:rsidRPr="00FD4B31">
      <w:pPr>
        <w:ind w:left="1080"/>
        <w:jc w:val="both"/>
        <w:rPr>
          <w:rFonts w:cstheme="minorBidi"/>
          <w:bCs w:val="false"/>
          <w:color w:val="FF0000"/>
        </w:rPr>
      </w:pPr>
    </w:p>
    <w:p w:rsidRDefault="005557CA" w:rsidP="005557CA" w:rsidR="005557CA" w:rsidRPr="000F3DCF">
      <w:pPr>
        <w:jc w:val="both"/>
      </w:pPr>
      <w:r w:rsidRPr="000F3DCF">
        <w:tab/>
        <w:t>III.</w:t>
      </w:r>
      <w:r w:rsidRPr="000F3DCF">
        <w:tab/>
        <w:t xml:space="preserve">Pozivaju se vjerovnici dužnika </w:t>
      </w:r>
      <w:r w:rsidR="00DD1D11" w:rsidRPr="000F3DCF">
        <w:t>OKNO d.o.o., Pazin, Bertoši, Stancija Pataj 13 C, OIB: 98766876793</w:t>
      </w:r>
      <w:r w:rsidRPr="000F3DCF">
        <w:t>, da u roku od 15 (petnaest) dana od dana objave ovog rješenja na stranici e-Oglasna ploča, prijave svoje tražbine FINA Rijeka, Frana Kurelca 8, 51000 Rijeka.</w:t>
      </w:r>
    </w:p>
    <w:p w:rsidRDefault="005557CA" w:rsidP="005557CA" w:rsidR="005557CA" w:rsidRPr="000F3DCF">
      <w:pPr>
        <w:pStyle w:val="Odlomakpopisa"/>
        <w:spacing w:after="0"/>
      </w:pPr>
    </w:p>
    <w:p w:rsidRDefault="005557CA" w:rsidP="005557CA" w:rsidR="005557CA" w:rsidRPr="00DD1D11">
      <w:pPr>
        <w:jc w:val="both"/>
      </w:pPr>
      <w:r w:rsidRPr="00DD1D11">
        <w:tab/>
        <w:t>IV.</w:t>
      </w:r>
      <w:r w:rsidRPr="00DD1D11">
        <w:tab/>
        <w:t>Pozivaju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4B31">
      <w:pPr>
        <w:ind w:left="1080"/>
        <w:jc w:val="both"/>
        <w:rPr>
          <w:rFonts w:cstheme="minorBidi"/>
          <w:bCs w:val="false"/>
          <w:color w:val="FF0000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V.</w:t>
      </w:r>
      <w:r w:rsidRPr="00DD1D11">
        <w:rPr>
          <w:rFonts w:cstheme="minorBidi"/>
          <w:bCs w:val="false"/>
        </w:rPr>
        <w:tab/>
      </w:r>
      <w:r w:rsidRPr="00DD1D11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VI.</w:t>
      </w:r>
      <w:r w:rsidRPr="00DD1D11">
        <w:rPr>
          <w:rFonts w:cstheme="minorBidi"/>
          <w:bCs w:val="false"/>
        </w:rPr>
        <w:tab/>
      </w:r>
      <w:r w:rsidRPr="00DD1D11">
        <w:t>Poziva se dužnik da vjerovnicima i povjereniku omogući uvid u isprave iz kojih proizlaze tražbine navedene u popisu imovine i obveza.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DD1D11">
      <w:pPr>
        <w:jc w:val="both"/>
      </w:pPr>
      <w:r w:rsidRPr="00DD1D11">
        <w:rPr>
          <w:rFonts w:cstheme="minorBidi"/>
          <w:bCs w:val="false"/>
        </w:rPr>
        <w:tab/>
        <w:t>VII.</w:t>
      </w:r>
      <w:r w:rsidRPr="00DD1D11">
        <w:rPr>
          <w:rFonts w:cstheme="minorBidi"/>
          <w:bCs w:val="false"/>
        </w:rPr>
        <w:tab/>
      </w:r>
      <w:r w:rsidRPr="00DD1D11">
        <w:t>Pozivaju se dužnikovi dužnici da svoje dospjele obveze bez odgode ispune dužniku.</w:t>
      </w:r>
    </w:p>
    <w:p w:rsidRDefault="005557CA" w:rsidP="005557CA" w:rsidR="005557CA" w:rsidRPr="00FD4B31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  <w:color w:val="FF0000"/>
        </w:rPr>
      </w:pPr>
    </w:p>
    <w:p w:rsidRDefault="005557CA" w:rsidP="005557CA" w:rsidR="005557CA" w:rsidRPr="00454DE6">
      <w:pPr>
        <w:pStyle w:val="Odlomakpopisa"/>
        <w:tabs>
          <w:tab w:pos="851" w:val="clear"/>
        </w:tabs>
        <w:spacing w:after="0"/>
        <w:ind w:firstLine="0"/>
        <w:contextualSpacing/>
      </w:pPr>
      <w:r w:rsidRPr="00FD4B31">
        <w:rPr>
          <w:rFonts w:cs="Times New Roman"/>
          <w:bCs/>
          <w:color w:val="FF0000"/>
        </w:rPr>
        <w:tab/>
      </w:r>
      <w:r w:rsidRPr="00454DE6">
        <w:rPr>
          <w:rFonts w:cs="Times New Roman"/>
          <w:bCs/>
        </w:rPr>
        <w:t>VIII.</w:t>
      </w:r>
      <w:r w:rsidRPr="00454DE6">
        <w:rPr>
          <w:rFonts w:cs="Times New Roman"/>
          <w:bCs/>
        </w:rPr>
        <w:tab/>
      </w:r>
      <w:r w:rsidRPr="00454DE6">
        <w:t>Pozivaju se vjerovnici, dužnik i povjerenik pristupiti na ročište</w:t>
      </w:r>
      <w:r w:rsidR="00810325" w:rsidRPr="00454DE6">
        <w:t xml:space="preserve"> radi ispitivanja tražbina dana</w:t>
      </w:r>
      <w:r w:rsidRPr="00454DE6">
        <w:t xml:space="preserve"> </w:t>
      </w:r>
      <w:r w:rsidR="00454DE6" w:rsidRPr="00454DE6">
        <w:t>4</w:t>
      </w:r>
      <w:r w:rsidRPr="00454DE6">
        <w:t xml:space="preserve">. </w:t>
      </w:r>
      <w:r w:rsidR="00454DE6" w:rsidRPr="00454DE6">
        <w:t xml:space="preserve">svibnja </w:t>
      </w:r>
      <w:r w:rsidRPr="00454DE6">
        <w:t>201</w:t>
      </w:r>
      <w:r w:rsidR="00454DE6" w:rsidRPr="00454DE6">
        <w:t>7</w:t>
      </w:r>
      <w:r w:rsidRPr="00454DE6">
        <w:t>. u 1</w:t>
      </w:r>
      <w:r w:rsidR="00454DE6" w:rsidRPr="00454DE6">
        <w:t>0</w:t>
      </w:r>
      <w:r w:rsidRPr="00454DE6">
        <w:t>:</w:t>
      </w:r>
      <w:r w:rsidR="00454DE6" w:rsidRPr="00454DE6">
        <w:t>2</w:t>
      </w:r>
      <w:r w:rsidRPr="00454DE6">
        <w:t xml:space="preserve">0 sati, kod Trgovačkog suda u Pazinu, Dršćevka 1, soba broj </w:t>
      </w:r>
      <w:r w:rsidR="00454DE6" w:rsidRPr="00454DE6">
        <w:t>2</w:t>
      </w:r>
      <w:r w:rsidRPr="00454DE6">
        <w:t>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 w:rsidRPr="00DD1D11">
      <w:pPr>
        <w:jc w:val="both"/>
      </w:pPr>
      <w:r w:rsidRPr="00DD1D11">
        <w:rPr>
          <w:rFonts w:cstheme="minorBidi"/>
          <w:bCs w:val="false"/>
        </w:rPr>
        <w:tab/>
        <w:t>IX.</w:t>
      </w:r>
      <w:r w:rsidRPr="00DD1D11">
        <w:rPr>
          <w:rFonts w:cstheme="minorBidi"/>
          <w:bCs w:val="false"/>
        </w:rPr>
        <w:tab/>
      </w:r>
      <w:r w:rsidRPr="00DD1D11">
        <w:t>Rješenje o otvaranju predstečajnog postupka dostaviti će se sudskom registru ovog suda radi upisa zabilježbe otvaranja predstečajnog postupka u sudskom registru.</w:t>
      </w:r>
    </w:p>
    <w:p w:rsidRDefault="008E4CE8" w:rsidP="005557CA" w:rsidR="005557CA" w:rsidRPr="00FD4B31">
      <w:pPr>
        <w:jc w:val="both"/>
        <w:rPr>
          <w:color w:val="FF0000"/>
        </w:rPr>
      </w:pPr>
      <w:r w:rsidRPr="00FD4B31">
        <w:rPr>
          <w:color w:val="FF0000"/>
        </w:rPr>
        <w:tab/>
      </w:r>
    </w:p>
    <w:p w:rsidRDefault="005557CA" w:rsidP="005557CA" w:rsidR="005557CA" w:rsidRPr="00FD4B31">
      <w:pPr>
        <w:jc w:val="both"/>
        <w:rPr>
          <w:color w:val="FF0000"/>
        </w:rPr>
      </w:pPr>
    </w:p>
    <w:p w:rsidRDefault="005557CA" w:rsidP="005557CA" w:rsidR="005557CA" w:rsidRPr="00DD1D11">
      <w:pPr>
        <w:jc w:val="center"/>
      </w:pPr>
      <w:r w:rsidRPr="00DD1D11">
        <w:t>Obrazloženje</w:t>
      </w:r>
    </w:p>
    <w:p w:rsidRDefault="005557CA" w:rsidP="005557CA" w:rsidR="005557CA" w:rsidRPr="00FD4B31">
      <w:pPr>
        <w:pStyle w:val="Tijeloteksta"/>
        <w:spacing w:after="0"/>
        <w:jc w:val="center"/>
        <w:rPr>
          <w:color w:val="FF0000"/>
        </w:rPr>
      </w:pPr>
    </w:p>
    <w:p w:rsidRDefault="005557CA" w:rsidP="005557CA" w:rsidR="005557CA" w:rsidRPr="00DD1D11">
      <w:pPr>
        <w:ind w:firstLine="708"/>
        <w:jc w:val="both"/>
      </w:pPr>
      <w:r w:rsidRPr="00DD1D11">
        <w:t xml:space="preserve">Dužnik je podnio ovome sudu prijedlog za otvaranje predstečajnog postupka, na temelju odredbe čl. 25. st. 1. Stečajnog zakona ("Narodne novine" broj 71/2015: dalje: SZ). </w:t>
      </w:r>
    </w:p>
    <w:p w:rsidRDefault="005557CA" w:rsidP="00FD10DE" w:rsidR="005557CA" w:rsidRPr="00DD1D11">
      <w:pPr>
        <w:ind w:firstLine="708"/>
        <w:jc w:val="both"/>
      </w:pPr>
      <w:r w:rsidRPr="00DD1D11">
        <w:t>Uz prijedlog je dostavio isprave sukladno čl. 26. SZ-a.</w:t>
      </w:r>
    </w:p>
    <w:p w:rsidRDefault="005557CA" w:rsidP="00FD10DE" w:rsidR="005557CA" w:rsidRPr="00DD1D11">
      <w:pPr>
        <w:ind w:firstLine="708"/>
        <w:jc w:val="both"/>
      </w:pPr>
      <w:r w:rsidRPr="00DD1D11">
        <w:t xml:space="preserve">Sud je utvrdio kako plan restrukturiranja sadrži sve elemente propisane čl. 27. SZ-a. </w:t>
      </w:r>
    </w:p>
    <w:p w:rsidRDefault="00FD10DE" w:rsidP="005557CA" w:rsidR="005557CA" w:rsidRPr="00DD1D11">
      <w:pPr>
        <w:ind w:firstLine="708"/>
        <w:jc w:val="both"/>
      </w:pPr>
      <w:r w:rsidRPr="00DD1D11">
        <w:t>Temeljem odredbe</w:t>
      </w:r>
      <w:r w:rsidR="005557CA" w:rsidRPr="00DD1D11">
        <w:t xml:space="preserve"> čl. 33. st. 1. </w:t>
      </w:r>
      <w:r w:rsidRPr="00DD1D11">
        <w:t xml:space="preserve">i 2. i čl. 34. </w:t>
      </w:r>
      <w:r w:rsidR="005557CA" w:rsidRPr="00DD1D11">
        <w:t xml:space="preserve">SZ-a </w:t>
      </w:r>
      <w:r w:rsidRPr="00DD1D11">
        <w:t>donesena je odluka kao u izreci</w:t>
      </w:r>
      <w:r w:rsidR="005557CA" w:rsidRPr="00DD1D11">
        <w:t>.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DD1D11">
      <w:pPr>
        <w:jc w:val="center"/>
      </w:pPr>
      <w:r w:rsidRPr="00DD1D11">
        <w:t xml:space="preserve">U Pazinu, </w:t>
      </w:r>
      <w:r w:rsidR="00C05635">
        <w:t>8</w:t>
      </w:r>
      <w:r w:rsidR="00FD10DE" w:rsidRPr="00DD1D11">
        <w:t xml:space="preserve">. </w:t>
      </w:r>
      <w:r w:rsidR="00DD1D11" w:rsidRPr="00DD1D11">
        <w:t xml:space="preserve">ožujka </w:t>
      </w:r>
      <w:r w:rsidRPr="00DD1D11">
        <w:t>201</w:t>
      </w:r>
      <w:r w:rsidR="00DD1D11" w:rsidRPr="00DD1D11">
        <w:t>7</w:t>
      </w:r>
      <w:r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FD10DE" w:rsidP="0009063B" w:rsidR="00FD10DE" w:rsidRPr="00FD4B31">
      <w:pPr>
        <w:jc w:val="center"/>
        <w:rPr>
          <w:color w:val="FF0000"/>
        </w:rPr>
      </w:pPr>
    </w:p>
    <w:p w:rsidRDefault="0009063B" w:rsidP="0009063B" w:rsidR="0009063B" w:rsidRPr="00DD1D11">
      <w:pPr>
        <w:jc w:val="center"/>
      </w:pPr>
      <w:r w:rsidRPr="00FD4B31">
        <w:rPr>
          <w:color w:val="FF0000"/>
        </w:rPr>
        <w:t xml:space="preserve">                                                             </w:t>
      </w:r>
      <w:r w:rsidRPr="00FD4B31">
        <w:rPr>
          <w:color w:val="FF0000"/>
        </w:rPr>
        <w:tab/>
        <w:t xml:space="preserve"> </w:t>
      </w:r>
      <w:r w:rsidRPr="00FD4B31">
        <w:rPr>
          <w:color w:val="FF0000"/>
        </w:rPr>
        <w:tab/>
      </w:r>
      <w:r w:rsidRPr="00FD4B31">
        <w:rPr>
          <w:color w:val="FF0000"/>
        </w:rPr>
        <w:tab/>
      </w:r>
      <w:r w:rsidRPr="00DD1D11">
        <w:t xml:space="preserve">          Sudac</w:t>
      </w:r>
    </w:p>
    <w:p w:rsidRDefault="0009063B" w:rsidP="0009063B" w:rsidR="0009063B" w:rsidRPr="00DD1D11">
      <w:pPr>
        <w:jc w:val="center"/>
      </w:pPr>
      <w:r w:rsidRPr="00DD1D11">
        <w:tab/>
        <w:t xml:space="preserve">                                                                  </w:t>
      </w:r>
      <w:r w:rsidRPr="00DD1D11">
        <w:tab/>
      </w:r>
      <w:r w:rsidRPr="00DD1D11">
        <w:tab/>
      </w:r>
      <w:r w:rsidR="00FD10DE" w:rsidRPr="00DD1D11">
        <w:t xml:space="preserve">    </w:t>
      </w:r>
      <w:r w:rsidR="00A00233" w:rsidRPr="00DD1D11">
        <w:t xml:space="preserve">  </w:t>
      </w:r>
      <w:r w:rsidR="00DD1D11" w:rsidRPr="00DD1D11">
        <w:t xml:space="preserve">     Damir Rabar</w:t>
      </w:r>
      <w:r w:rsidR="00EC399E">
        <w:t>, v.r.</w:t>
      </w:r>
    </w:p>
    <w:p w:rsidRDefault="0009063B" w:rsidP="0009063B" w:rsidR="0009063B" w:rsidRPr="00FD4B31">
      <w:pPr>
        <w:jc w:val="center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FD10DE" w:rsidR="00FD10DE" w:rsidRPr="00DD1D11">
      <w:pPr>
        <w:jc w:val="both"/>
      </w:pPr>
      <w:r w:rsidRPr="00DD1D11">
        <w:t>Protiv ovog rješenja žalbu može podnijeti osoba ovlaštena za zastupanje dužnika po zakonu 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A00233" w:rsidP="008E4CE8" w:rsidR="008E4CE8" w:rsidRPr="005E79A4">
      <w:r w:rsidRPr="005E79A4">
        <w:t xml:space="preserve">- </w:t>
      </w:r>
      <w:r w:rsidR="008E4CE8" w:rsidRPr="005E79A4">
        <w:t xml:space="preserve">povjerenik </w:t>
      </w:r>
      <w:r w:rsidR="005E79A4" w:rsidRPr="005E79A4">
        <w:t>Alein Khan iz Rijeke, Trg sv. Barbare 1</w:t>
      </w:r>
    </w:p>
    <w:p w:rsidRDefault="0009063B" w:rsidP="0009063B" w:rsidR="0009063B" w:rsidRPr="00DD1D11">
      <w:pPr>
        <w:jc w:val="both"/>
      </w:pPr>
      <w:r w:rsidRPr="00DD1D11">
        <w:rPr>
          <w:lang w:val="sv-SE"/>
        </w:rPr>
        <w:t xml:space="preserve">- FINA, </w:t>
      </w:r>
      <w:r w:rsidR="008E4CE8" w:rsidRPr="00DD1D11">
        <w:rPr>
          <w:lang w:val="sv-SE"/>
        </w:rPr>
        <w:t xml:space="preserve">Rijeka, </w:t>
      </w:r>
      <w:r w:rsidR="008E4CE8" w:rsidRPr="00DD1D11">
        <w:t>Frana Kurelca 8</w:t>
      </w:r>
    </w:p>
    <w:p w:rsidRDefault="0009063B" w:rsidP="00DD1D11" w:rsidR="00DD1D11" w:rsidRPr="00DD1D11">
      <w:pPr>
        <w:jc w:val="both"/>
      </w:pPr>
      <w:r w:rsidRPr="00DD1D11">
        <w:t xml:space="preserve">- </w:t>
      </w:r>
      <w:r w:rsidR="008E4CE8" w:rsidRPr="00DD1D11">
        <w:rPr>
          <w:lang w:val="sv-SE"/>
        </w:rPr>
        <w:t xml:space="preserve">predlagatelj - </w:t>
      </w:r>
      <w:r w:rsidRPr="00DD1D11">
        <w:t xml:space="preserve">dužnik </w:t>
      </w:r>
      <w:r w:rsidR="00DD1D11" w:rsidRPr="00DD1D11">
        <w:t xml:space="preserve">OKNO d.o.o., Pazin, Bertoši, Stancija Pataj 13 C, </w:t>
      </w:r>
    </w:p>
    <w:p w:rsidRDefault="008E4CE8" w:rsidP="00DD1D11" w:rsidR="00FD10DE" w:rsidRPr="00DD1D11">
      <w:pPr>
        <w:jc w:val="both"/>
      </w:pPr>
      <w:r w:rsidRPr="00DD1D11">
        <w:t xml:space="preserve">- </w:t>
      </w:r>
      <w:r w:rsidR="00FD10DE" w:rsidRPr="00DD1D11">
        <w:t>sudski registar ovdje</w:t>
      </w:r>
    </w:p>
    <w:p w:rsidRDefault="00C05635" w:rsidP="00C05635" w:rsidR="00C05635" w:rsidRPr="00DD1D11">
      <w:pPr>
        <w:jc w:val="both"/>
      </w:pPr>
      <w:r w:rsidRPr="00DD1D11">
        <w:t>- e-Oglasna ploča sudova 8 dana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FD4B31">
      <w:pPr>
        <w:jc w:val="both"/>
        <w:rPr>
          <w:color w:val="FF0000"/>
        </w:rPr>
      </w:pPr>
    </w:p>
    <w:p w:rsidRDefault="00126339" w:rsidR="00500701" w:rsidRPr="00FD4B31">
      <w:pPr>
        <w:rPr>
          <w:color w:val="FF0000"/>
        </w:rPr>
      </w:pPr>
    </w:p>
    <w:sectPr w:rsidSect="00C40FD5" w:rsidR="00500701" w:rsidRPr="00FD4B3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E0F" w:rsidP="0009063B" w:rsidR="00887E0F">
      <w:r>
        <w:separator/>
      </w:r>
    </w:p>
  </w:endnote>
  <w:endnote w:id="0" w:type="continuationSeparator">
    <w:p w:rsidRDefault="00887E0F" w:rsidP="0009063B" w:rsidR="00887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E0F" w:rsidP="0009063B" w:rsidR="00887E0F">
      <w:r>
        <w:separator/>
      </w:r>
    </w:p>
  </w:footnote>
  <w:footnote w:id="0" w:type="continuationSeparator">
    <w:p w:rsidRDefault="00887E0F" w:rsidP="0009063B" w:rsidR="00887E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26339">
          <w:rPr>
            <w:noProof/>
          </w:rPr>
          <w:t>2</w:t>
        </w:r>
        <w:r>
          <w:fldChar w:fldCharType="end"/>
        </w:r>
        <w:r>
          <w:tab/>
        </w:r>
        <w:r w:rsidR="0009063B">
          <w:rPr>
            <w:sz w:val="23"/>
            <w:szCs w:val="23"/>
          </w:rPr>
          <w:t xml:space="preserve">Posl.br.: </w:t>
        </w:r>
        <w:r w:rsidR="005E79A4">
          <w:rPr>
            <w:sz w:val="23"/>
            <w:szCs w:val="23"/>
          </w:rPr>
          <w:t>1</w:t>
        </w:r>
        <w:r w:rsidR="0009063B">
          <w:rPr>
            <w:sz w:val="23"/>
            <w:szCs w:val="23"/>
          </w:rPr>
          <w:t xml:space="preserve"> St-</w:t>
        </w:r>
        <w:r w:rsidR="005E79A4">
          <w:rPr>
            <w:sz w:val="23"/>
            <w:szCs w:val="23"/>
          </w:rPr>
          <w:t>124</w:t>
        </w:r>
        <w:r w:rsidR="0009063B" w:rsidRPr="004C4B9E">
          <w:rPr>
            <w:sz w:val="23"/>
            <w:szCs w:val="23"/>
          </w:rPr>
          <w:t>/1</w:t>
        </w:r>
        <w:r w:rsidR="005E79A4">
          <w:rPr>
            <w:sz w:val="23"/>
            <w:szCs w:val="23"/>
          </w:rPr>
          <w:t>7</w:t>
        </w:r>
        <w:r w:rsidR="0009063B" w:rsidRPr="004C4B9E">
          <w:rPr>
            <w:sz w:val="23"/>
            <w:szCs w:val="23"/>
          </w:rPr>
          <w:t>-</w:t>
        </w:r>
        <w:r w:rsidR="00C05635">
          <w:rPr>
            <w:sz w:val="23"/>
            <w:szCs w:val="23"/>
          </w:rPr>
          <w:t>3</w:t>
        </w:r>
      </w:p>
    </w:sdtContent>
  </w:sdt>
  <w:p w:rsidRDefault="0012633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635" w:rsidP="00C05635" w:rsidR="00C05635">
    <w:pPr>
      <w:pStyle w:val="Zaglavlje"/>
      <w:jc w:val="right"/>
    </w:pPr>
    <w:r w:rsidRPr="00FD4B31">
      <w:t>Posl.br.: 1 St-124/17-</w:t>
    </w:r>
    <w: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3DCF"/>
    <w:rsid w:val="00126339"/>
    <w:rsid w:val="00275683"/>
    <w:rsid w:val="002E4EE0"/>
    <w:rsid w:val="00335E60"/>
    <w:rsid w:val="00454DE6"/>
    <w:rsid w:val="00554328"/>
    <w:rsid w:val="005557CA"/>
    <w:rsid w:val="005E79A4"/>
    <w:rsid w:val="005F6A54"/>
    <w:rsid w:val="00810325"/>
    <w:rsid w:val="00887E0F"/>
    <w:rsid w:val="008E4CE8"/>
    <w:rsid w:val="00985388"/>
    <w:rsid w:val="00A00233"/>
    <w:rsid w:val="00A42896"/>
    <w:rsid w:val="00C05635"/>
    <w:rsid w:val="00C565DA"/>
    <w:rsid w:val="00DD1D11"/>
    <w:rsid w:val="00DE2C66"/>
    <w:rsid w:val="00E30663"/>
    <w:rsid w:val="00EC399E"/>
    <w:rsid w:val="00FD10DE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3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3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3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OKNO d.o.o. BERTOŠI, PAZIN</izvorni_sadrzaj>
    <derivirana_varijabla naziv="DomainObject.Predmet.ProtustrankaFormated_1">  OKNO d.o.o. BERTOŠI, PAZIN</derivirana_varijabla>
  </DomainObject.Predmet.ProtustrankaFormated>
  <DomainObject.Predmet.ProtustrankaFormatedOIB>
    <izvorni_sadrzaj>  OKNO d.o.o. BERTOŠI, PAZIN, OIB 98766876793</izvorni_sadrzaj>
    <derivirana_varijabla naziv="DomainObject.Predmet.ProtustrankaFormatedOIB_1">  OKNO d.o.o. BERTOŠI, PAZIN, OIB 98766876793</derivirana_varijabla>
  </DomainObject.Predmet.ProtustrankaFormatedOIB>
  <DomainObject.Predmet.ProtustrankaFormatedWithAdress>
    <izvorni_sadrzaj> OKNO d.o.o. BERTOŠI, PAZIN, Stancija Pataj 13 C, 52000 Bertoši</izvorni_sadrzaj>
    <derivirana_varijabla naziv="DomainObject.Predmet.ProtustrankaFormatedWithAdress_1"> OKNO d.o.o. BERTOŠI, PAZIN, Stancija Pataj 13 C, 52000 Bertoši</derivirana_varijabla>
  </DomainObject.Predmet.ProtustrankaFormatedWithAdress>
  <DomainObject.Predmet.ProtustrankaFormatedWithAdressOIB>
    <izvorni_sadrzaj> OKNO d.o.o. BERTOŠI, PAZIN, OIB 98766876793, Stancija Pataj 13 C, 52000 Bertoši</izvorni_sadrzaj>
    <derivirana_varijabla naziv="DomainObject.Predmet.ProtustrankaFormatedWithAdressOIB_1"> OKNO d.o.o. BERTOŠI, PAZIN, OIB 98766876793, Stancija Pataj 13 C, 52000 Bertoši</derivirana_varijabla>
  </DomainObject.Predmet.ProtustrankaFormatedWithAdressOIB>
  <DomainObject.Predmet.ProtustrankaWithAdress>
    <izvorni_sadrzaj>OKNO d.o.o. BERTOŠI, PAZIN Stancija Pataj 13 C, 52000 Bertoši</izvorni_sadrzaj>
    <derivirana_varijabla naziv="DomainObject.Predmet.ProtustrankaWithAdress_1">OKNO d.o.o. BERTOŠI, PAZIN Stancija Pataj 13 C, 52000 Bertoši</derivirana_varijabla>
  </DomainObject.Predmet.ProtustrankaWithAdress>
  <DomainObject.Predmet.ProtustrankaWithAdressOIB>
    <izvorni_sadrzaj>OKNO d.o.o. BERTOŠI, PAZIN, OIB 98766876793, Stancija Pataj 13 C, 52000 Bertoši</izvorni_sadrzaj>
    <derivirana_varijabla naziv="DomainObject.Predmet.ProtustrankaWithAdressOIB_1">OKNO d.o.o. BERTOŠI, PAZIN, OIB 98766876793, Stancija Pataj 13 C, 52000 Bertoši</derivirana_varijabla>
  </DomainObject.Predmet.ProtustrankaWithAdressOIB>
  <DomainObject.Predmet.ProtustrankaNazivFormated>
    <izvorni_sadrzaj>OKNO d.o.o. BERTOŠI, PAZIN</izvorni_sadrzaj>
    <derivirana_varijabla naziv="DomainObject.Predmet.ProtustrankaNazivFormated_1">OKNO d.o.o. BERTOŠI, PAZIN</derivirana_varijabla>
  </DomainObject.Predmet.ProtustrankaNazivFormated>
  <DomainObject.Predmet.ProtustrankaNazivFormatedOIB>
    <izvorni_sadrzaj>OKNO d.o.o. BERTOŠI, PAZIN, OIB 98766876793</izvorni_sadrzaj>
    <derivirana_varijabla naziv="DomainObject.Predmet.ProtustrankaNazivFormatedOIB_1">OKNO d.o.o. BERTOŠI, PAZIN, OIB 98766876793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OKNO d.o.o. BERTOŠI, PAZIN</izvorni_sadrzaj>
    <derivirana_varijabla naziv="DomainObject.Predmet.StrankaFormated_1">  OKNO d.o.o. BERTOŠI, PAZIN</derivirana_varijabla>
  </DomainObject.Predmet.StrankaFormated>
  <DomainObject.Predmet.StrankaFormatedOIB>
    <izvorni_sadrzaj>  OKNO d.o.o. BERTOŠI, PAZIN, OIB 98766876793</izvorni_sadrzaj>
    <derivirana_varijabla naziv="DomainObject.Predmet.StrankaFormatedOIB_1">  OKNO d.o.o. BERTOŠI, PAZIN, OIB 98766876793</derivirana_varijabla>
  </DomainObject.Predmet.StrankaFormatedOIB>
  <DomainObject.Predmet.StrankaFormatedWithAdress>
    <izvorni_sadrzaj> OKNO d.o.o. BERTOŠI, PAZIN, Stancija Pataj 13 C, 52000 Bertoši</izvorni_sadrzaj>
    <derivirana_varijabla naziv="DomainObject.Predmet.StrankaFormatedWithAdress_1"> OKNO d.o.o. BERTOŠI, PAZIN, Stancija Pataj 13 C, 52000 Bertoši</derivirana_varijabla>
  </DomainObject.Predmet.StrankaFormatedWithAdress>
  <DomainObject.Predmet.StrankaFormatedWithAdressOIB>
    <izvorni_sadrzaj> OKNO d.o.o. BERTOŠI, PAZIN, OIB 98766876793, Stancija Pataj 13 C, 52000 Bertoši</izvorni_sadrzaj>
    <derivirana_varijabla naziv="DomainObject.Predmet.StrankaFormatedWithAdressOIB_1"> OKNO d.o.o. BERTOŠI, PAZIN, OIB 98766876793, Stancija Pataj 13 C, 52000 Bertoši</derivirana_varijabla>
  </DomainObject.Predmet.StrankaFormatedWithAdressOIB>
  <DomainObject.Predmet.StrankaWithAdress>
    <izvorni_sadrzaj>OKNO d.o.o. BERTOŠI, PAZIN Stancija Pataj 13 C,52000 Bertoši</izvorni_sadrzaj>
    <derivirana_varijabla naziv="DomainObject.Predmet.StrankaWithAdress_1">OKNO d.o.o. BERTOŠI, PAZIN Stancija Pataj 13 C,52000 Bertoši</derivirana_varijabla>
  </DomainObject.Predmet.StrankaWithAdress>
  <DomainObject.Predmet.StrankaWithAdressOIB>
    <izvorni_sadrzaj>OKNO d.o.o. BERTOŠI, PAZIN, OIB 98766876793, Stancija Pataj 13 C,52000 Bertoši</izvorni_sadrzaj>
    <derivirana_varijabla naziv="DomainObject.Predmet.StrankaWithAdressOIB_1">OKNO d.o.o. BERTOŠI, PAZIN, OIB 98766876793, Stancija Pataj 13 C,52000 Bertoši</derivirana_varijabla>
  </DomainObject.Predmet.StrankaWithAdressOIB>
  <DomainObject.Predmet.StrankaNazivFormated>
    <izvorni_sadrzaj>OKNO d.o.o. BERTOŠI, PAZIN</izvorni_sadrzaj>
    <derivirana_varijabla naziv="DomainObject.Predmet.StrankaNazivFormated_1">OKNO d.o.o. BERTOŠI, PAZIN</derivirana_varijabla>
  </DomainObject.Predmet.StrankaNazivFormated>
  <DomainObject.Predmet.StrankaNazivFormatedOIB>
    <izvorni_sadrzaj>OKNO d.o.o. BERTOŠI, PAZIN, OIB 98766876793</izvorni_sadrzaj>
    <derivirana_varijabla naziv="DomainObject.Predmet.StrankaNazivFormatedOIB_1">OKNO d.o.o. BERTOŠI, PAZIN, OIB 98766876793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OKNO d.o.o. BERTOŠI, PAZIN</item>
    </izvorni_sadrzaj>
    <derivirana_varijabla naziv="DomainObject.Predmet.StrankaListFormated_1">
      <item>OKNO d.o.o. BERTOŠI, PAZIN</item>
    </derivirana_varijabla>
  </DomainObject.Predmet.StrankaListFormated>
  <DomainObject.Predmet.StrankaListFormatedOIB>
    <izvorni_sadrzaj>
      <item>OKNO d.o.o. BERTOŠI, PAZIN, OIB 98766876793</item>
    </izvorni_sadrzaj>
    <derivirana_varijabla naziv="DomainObject.Predmet.StrankaListFormatedOIB_1">
      <item>OKNO d.o.o. BERTOŠI, PAZIN, OIB 98766876793</item>
    </derivirana_varijabla>
  </DomainObject.Predmet.StrankaListFormatedOIB>
  <DomainObject.Predmet.StrankaListFormatedWithAdress>
    <izvorni_sadrzaj>
      <item>OKNO d.o.o. BERTOŠI, PAZIN, Stancija Pataj 13 C, 52000 Bertoši</item>
    </izvorni_sadrzaj>
    <derivirana_varijabla naziv="DomainObject.Predmet.StrankaListFormatedWithAdress_1">
      <item>OKNO d.o.o. BERTOŠI, PAZIN, Stancija Pataj 13 C, 52000 Bertoši</item>
    </derivirana_varijabla>
  </DomainObject.Predmet.StrankaListFormatedWithAdress>
  <DomainObject.Predmet.StrankaListFormatedWithAdressOIB>
    <izvorni_sadrzaj>
      <item>OKNO d.o.o. BERTOŠI, PAZIN, OIB 98766876793, Stancija Pataj 13 C, 52000 Bertoši</item>
    </izvorni_sadrzaj>
    <derivirana_varijabla naziv="DomainObject.Predmet.StrankaListFormatedWithAdressOIB_1">
      <item>OKNO d.o.o. BERTOŠI, PAZIN, OIB 98766876793, Stancija Pataj 13 C, 52000 Bertoši</item>
    </derivirana_varijabla>
  </DomainObject.Predmet.StrankaListFormatedWithAdressOIB>
  <DomainObject.Predmet.StrankaListNazivFormated>
    <izvorni_sadrzaj>
      <item>OKNO d.o.o. BERTOŠI, PAZIN</item>
    </izvorni_sadrzaj>
    <derivirana_varijabla naziv="DomainObject.Predmet.StrankaListNazivFormated_1">
      <item>OKNO d.o.o. BERTOŠI, PAZIN</item>
    </derivirana_varijabla>
  </DomainObject.Predmet.StrankaListNazivFormated>
  <DomainObject.Predmet.StrankaListNazivFormatedOIB>
    <izvorni_sadrzaj>
      <item>OKNO d.o.o. BERTOŠI, PAZIN, OIB 98766876793</item>
    </izvorni_sadrzaj>
    <derivirana_varijabla naziv="DomainObject.Predmet.StrankaListNazivFormatedOIB_1">
      <item>OKNO d.o.o. BERTOŠI, PAZIN, OIB 98766876793</item>
    </derivirana_varijabla>
  </DomainObject.Predmet.StrankaListNazivFormatedOIB>
  <DomainObject.Predmet.ProtuStrankaListFormated>
    <izvorni_sadrzaj>
      <item>OKNO d.o.o. BERTOŠI, PAZIN</item>
    </izvorni_sadrzaj>
    <derivirana_varijabla naziv="DomainObject.Predmet.ProtuStrankaListFormated_1">
      <item>OKNO d.o.o. BERTOŠI, PAZIN</item>
    </derivirana_varijabla>
  </DomainObject.Predmet.ProtuStrankaListFormated>
  <DomainObject.Predmet.ProtuStrankaListFormatedOIB>
    <izvorni_sadrzaj>
      <item>OKNO d.o.o. BERTOŠI, PAZIN, OIB 98766876793</item>
    </izvorni_sadrzaj>
    <derivirana_varijabla naziv="DomainObject.Predmet.ProtuStrankaListFormatedOIB_1">
      <item>OKNO d.o.o. BERTOŠI, PAZIN, OIB 98766876793</item>
    </derivirana_varijabla>
  </DomainObject.Predmet.ProtuStrankaListFormatedOIB>
  <DomainObject.Predmet.ProtuStrankaListFormatedWithAdress>
    <izvorni_sadrzaj>
      <item>OKNO d.o.o. BERTOŠI, PAZIN, Stancija Pataj 13 C, 52000 Bertoši</item>
    </izvorni_sadrzaj>
    <derivirana_varijabla naziv="DomainObject.Predmet.ProtuStrankaListFormatedWithAdress_1">
      <item>OKNO d.o.o. BERTOŠI, PAZIN, Stancija Pataj 13 C, 52000 Bertoši</item>
    </derivirana_varijabla>
  </DomainObject.Predmet.ProtuStrankaListFormatedWithAdress>
  <DomainObject.Predmet.ProtuStrankaListFormatedWithAdressOIB>
    <izvorni_sadrzaj>
      <item>OKNO d.o.o. BERTOŠI, PAZIN, OIB 98766876793, Stancija Pataj 13 C, 52000 Bertoši</item>
    </izvorni_sadrzaj>
    <derivirana_varijabla naziv="DomainObject.Predmet.ProtuStrankaListFormatedWithAdressOIB_1">
      <item>OKNO d.o.o. BERTOŠI, PAZIN, OIB 98766876793, Stancija Pataj 13 C, 52000 Bertoši</item>
    </derivirana_varijabla>
  </DomainObject.Predmet.ProtuStrankaListFormatedWithAdressOIB>
  <DomainObject.Predmet.ProtuStrankaListNazivFormated>
    <izvorni_sadrzaj>
      <item>OKNO d.o.o. BERTOŠI, PAZIN</item>
    </izvorni_sadrzaj>
    <derivirana_varijabla naziv="DomainObject.Predmet.ProtuStrankaListNazivFormated_1">
      <item>OKNO d.o.o. BERTOŠI, PAZIN</item>
    </derivirana_varijabla>
  </DomainObject.Predmet.ProtuStrankaListNazivFormated>
  <DomainObject.Predmet.ProtuStrankaListNazivFormatedOIB>
    <izvorni_sadrzaj>
      <item>OKNO d.o.o. BERTOŠI, PAZIN, OIB 98766876793</item>
    </izvorni_sadrzaj>
    <derivirana_varijabla naziv="DomainObject.Predmet.ProtuStrankaListNazivFormatedOIB_1">
      <item>OKNO d.o.o. BERTOŠI, PAZIN, OIB 98766876793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OKNO d.o.o. BERTOŠI, PAZIN</izvorni_sadrzaj>
    <derivirana_varijabla naziv="DomainObject.Predmet.StrankaIDrugi_1">OKNO d.o.o. BERTOŠI, PAZIN</derivirana_varijabla>
  </DomainObject.Predmet.StrankaIDrugi>
  <DomainObject.Predmet.ProtustrankaIDrugi>
    <izvorni_sadrzaj>OKNO d.o.o. BERTOŠI, PAZIN</izvorni_sadrzaj>
    <derivirana_varijabla naziv="DomainObject.Predmet.ProtustrankaIDrugi_1">OKNO d.o.o. BERTOŠI, PAZIN</derivirana_varijabla>
  </DomainObject.Predmet.ProtustrankaIDrugi>
  <DomainObject.Predmet.StrankaIDrugiAdressOIB>
    <izvorni_sadrzaj>OKNO d.o.o. BERTOŠI, PAZIN, OIB 98766876793, Stancija Pataj 13 C, 52000 Bertoši</izvorni_sadrzaj>
    <derivirana_varijabla naziv="DomainObject.Predmet.StrankaIDrugiAdressOIB_1">OKNO d.o.o. BERTOŠI, PAZIN, OIB 98766876793, Stancija Pataj 13 C, 52000 Bertoši</derivirana_varijabla>
  </DomainObject.Predmet.StrankaIDrugiAdressOIB>
  <DomainObject.Predmet.ProtustrankaIDrugiAdressOIB>
    <izvorni_sadrzaj>OKNO d.o.o. BERTOŠI, PAZIN, OIB 98766876793, Stancija Pataj 13 C, 52000 Bertoši</izvorni_sadrzaj>
    <derivirana_varijabla naziv="DomainObject.Predmet.ProtustrankaIDrugiAdressOIB_1">OKNO d.o.o. BERTOŠI, PAZIN, OIB 98766876793, Stancija Pataj 13 C, 52000 Bertoši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OKNO d.o.o. BERTOŠI, PAZIN</item>
      <item>OKNO d.o.o. BERTOŠI, PAZIN</item>
    </izvorni_sadrzaj>
    <derivirana_varijabla naziv="DomainObject.Predmet.SudioniciListNaziv_1">
      <item>OKNO d.o.o. BERTOŠI, PAZIN</item>
      <item>OKNO d.o.o. BERTOŠI, PAZIN</item>
    </derivirana_varijabla>
  </DomainObject.Predmet.SudioniciListNaziv>
  <DomainObject.Predmet.SudioniciListAdressOIB>
    <izvorni_sadrzaj>
      <item>OKNO d.o.o. BERTOŠI, PAZIN, OIB 98766876793, Stancija Pataj 13 C,52000 Bertoši</item>
      <item>OKNO d.o.o. BERTOŠI, PAZIN, OIB 98766876793, Stancija Pataj 13 C,52000 Bertoši</item>
    </izvorni_sadrzaj>
    <derivirana_varijabla naziv="DomainObject.Predmet.SudioniciListAdressOIB_1">
      <item>OKNO d.o.o. BERTOŠI, PAZIN, OIB 98766876793, Stancija Pataj 13 C,52000 Bertoši</item>
      <item>OKNO d.o.o. BERTOŠI, PAZIN, OIB 98766876793, Stancija Pataj 13 C,52000 Bertoši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98766876793</item>
      <item>, OIB 98766876793</item>
    </izvorni_sadrzaj>
    <derivirana_varijabla naziv="DomainObject.Predmet.SudioniciListNazivOIB_1">
      <item>, OIB 98766876793</item>
      <item>, OIB 98766876793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2518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2017-03-08T06:58:00Z</dcterms:created>
  <dc:creator>Jasmina Matika</dc:creator>
  <cp:lastModifiedBy>Lorena Paris Aničić</cp:lastModifiedBy>
  <cp:lastPrinted>2017-03-08T07:03:00Z</cp:lastPrinted>
  <dcterms:modified xmlns:xsi="http://www.w3.org/2001/XMLSchema-instance" xsi:type="dcterms:W3CDTF">2017-03-08T08:03:00Z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