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8117" w14:paraId="be68117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342F78" w:rsidP="0077445F" w:rsidR="0077445F" w:rsidRPr="00342F78">
      <w:pPr>
        <w:rPr>
          <w:rFonts w:hAnsi="Times New Roman" w:ascii="Times New Roman"/>
          <w:color w:val="FF0000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42F78">
        <w:rPr>
          <w:rFonts w:hAnsi="Times New Roman" w:ascii="Times New Roman"/>
          <w:color w:val="FF0000"/>
          <w:sz w:val="24"/>
        </w:rPr>
        <w:t>48.</w:t>
      </w:r>
      <w:r w:rsidR="0077445F" w:rsidRPr="00342F78">
        <w:rPr>
          <w:rFonts w:hAnsi="Times New Roman" w:ascii="Times New Roman"/>
          <w:color w:val="FF0000"/>
          <w:sz w:val="24"/>
        </w:rPr>
        <w:t xml:space="preserve"> St-</w:t>
      </w:r>
      <w:r w:rsidR="005134A0">
        <w:rPr>
          <w:rFonts w:hAnsi="Times New Roman" w:ascii="Times New Roman"/>
          <w:color w:val="FF0000"/>
          <w:sz w:val="24"/>
        </w:rPr>
        <w:t>3385/2016</w:t>
      </w:r>
    </w:p>
    <w:p w:rsidRDefault="0077445F" w:rsidP="0077445F" w:rsidR="0077445F" w:rsidRPr="00342F78">
      <w:pPr>
        <w:rPr>
          <w:rFonts w:hAnsi="Times New Roman" w:ascii="Times New Roman"/>
          <w:color w:val="FF0000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342F78">
        <w:rPr>
          <w:rFonts w:hAnsi="Times New Roman" w:ascii="Times New Roman"/>
          <w:sz w:val="24"/>
        </w:rPr>
        <w:t>Sremac Šoštar</w:t>
      </w:r>
      <w:r w:rsidR="00A407DA" w:rsidRPr="00BF1F94">
        <w:rPr>
          <w:rFonts w:hAnsi="Times New Roman" w:ascii="Times New Roman"/>
          <w:sz w:val="24"/>
        </w:rPr>
        <w:t xml:space="preserve">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5134A0">
        <w:rPr>
          <w:rFonts w:hAnsi="Times New Roman" w:ascii="Times New Roman"/>
        </w:rPr>
        <w:t xml:space="preserve">PRANJIĆ – PROMET d.o.o. Zagreb, Kopačevski put 4, OIB </w:t>
      </w:r>
      <w:r w:rsidR="005134A0" w:rsidRPr="00E94173">
        <w:rPr>
          <w:rFonts w:hAnsi="Times New Roman" w:ascii="Times New Roman"/>
        </w:rPr>
        <w:t>46417939469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342F78">
        <w:rPr>
          <w:rFonts w:hAnsi="Times New Roman" w:ascii="Times New Roman"/>
          <w:sz w:val="24"/>
        </w:rPr>
        <w:t xml:space="preserve">dana </w:t>
      </w:r>
      <w:r w:rsidR="005134A0">
        <w:rPr>
          <w:rFonts w:hAnsi="Times New Roman" w:ascii="Times New Roman"/>
          <w:sz w:val="24"/>
        </w:rPr>
        <w:t>06</w:t>
      </w:r>
      <w:r w:rsidR="008F23A7" w:rsidRPr="00342F78">
        <w:rPr>
          <w:rFonts w:hAnsi="Times New Roman" w:ascii="Times New Roman"/>
          <w:color w:val="FF0000"/>
          <w:sz w:val="24"/>
        </w:rPr>
        <w:t xml:space="preserve">. </w:t>
      </w:r>
      <w:r w:rsidR="005134A0">
        <w:rPr>
          <w:rFonts w:hAnsi="Times New Roman" w:ascii="Times New Roman"/>
          <w:color w:val="FF0000"/>
          <w:sz w:val="24"/>
        </w:rPr>
        <w:t>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342F78">
      <w:pPr>
        <w:ind w:right="-2"/>
        <w:jc w:val="both"/>
        <w:rPr>
          <w:rFonts w:hAnsi="Times New Roman" w:ascii="Times New Roman"/>
          <w:color w:val="FF0000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</w:t>
      </w:r>
      <w:r w:rsidR="00C74FE8" w:rsidRPr="00DD0E6C">
        <w:rPr>
          <w:rFonts w:hAnsi="Times New Roman" w:ascii="Times New Roman"/>
          <w:sz w:val="24"/>
        </w:rPr>
        <w:t xml:space="preserve">ika </w:t>
      </w:r>
      <w:r w:rsidR="005134A0">
        <w:rPr>
          <w:rFonts w:hAnsi="Times New Roman" w:ascii="Times New Roman"/>
        </w:rPr>
        <w:t xml:space="preserve">Mate Pranjić, Zagreb, Zumbulska 175, OIB </w:t>
      </w:r>
      <w:r w:rsidR="005134A0" w:rsidRPr="00E94173">
        <w:rPr>
          <w:rFonts w:hAnsi="Times New Roman" w:ascii="Times New Roman"/>
        </w:rPr>
        <w:t>57157782910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5134A0">
        <w:rPr>
          <w:rFonts w:hAnsi="Times New Roman" w:ascii="Times New Roman"/>
          <w:color w:val="FF0000"/>
          <w:sz w:val="24"/>
        </w:rPr>
        <w:t>3385</w:t>
      </w:r>
      <w:r w:rsidR="00A90FB7" w:rsidRPr="00342F78">
        <w:rPr>
          <w:rFonts w:hAnsi="Times New Roman" w:ascii="Times New Roman"/>
          <w:color w:val="FF0000"/>
          <w:sz w:val="24"/>
        </w:rPr>
        <w:t>1</w:t>
      </w:r>
      <w:r w:rsidR="00CB1CA9" w:rsidRPr="00342F78">
        <w:rPr>
          <w:rFonts w:hAnsi="Times New Roman" w:ascii="Times New Roman"/>
          <w:color w:val="FF0000"/>
          <w:sz w:val="24"/>
        </w:rPr>
        <w:t>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5134A0">
        <w:rPr>
          <w:rFonts w:hAnsi="Times New Roman" w:ascii="Times New Roman"/>
          <w:sz w:val="24"/>
          <w:lang w:val="pl-PL"/>
        </w:rPr>
        <w:t>3385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342F78" w:rsidP="004A0D6C" w:rsidR="00342F78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5134A0">
        <w:rPr>
          <w:rFonts w:hAnsi="Times New Roman" w:ascii="Times New Roman"/>
          <w:sz w:val="24"/>
        </w:rPr>
        <w:t xml:space="preserve"> </w:t>
      </w:r>
      <w:r w:rsidR="005134A0" w:rsidRPr="005134A0">
        <w:rPr>
          <w:rFonts w:hAnsi="Times New Roman" w:ascii="Times New Roman"/>
          <w:sz w:val="24"/>
        </w:rPr>
        <w:t>Mate Pranjić, Zagreb, Zumbulska 175, OIB 57157782910</w:t>
      </w:r>
      <w:r w:rsidR="00D46787" w:rsidRPr="00520E6B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5134A0">
        <w:rPr>
          <w:rFonts w:hAnsi="Times New Roman" w:ascii="Times New Roman"/>
          <w:color w:val="FF0000"/>
          <w:sz w:val="24"/>
        </w:rPr>
        <w:t>31.7</w:t>
      </w:r>
      <w:r w:rsidR="00040105" w:rsidRPr="00342F78">
        <w:rPr>
          <w:rFonts w:hAnsi="Times New Roman" w:ascii="Times New Roman"/>
          <w:color w:val="FF0000"/>
          <w:sz w:val="24"/>
        </w:rPr>
        <w:t>.</w:t>
      </w:r>
      <w:r w:rsidR="00BE0EB9" w:rsidRPr="00342F78">
        <w:rPr>
          <w:rFonts w:hAnsi="Times New Roman" w:ascii="Times New Roman"/>
          <w:color w:val="FF0000"/>
          <w:sz w:val="24"/>
        </w:rPr>
        <w:t>201</w:t>
      </w:r>
      <w:r w:rsidR="005134A0">
        <w:rPr>
          <w:rFonts w:hAnsi="Times New Roman" w:ascii="Times New Roman"/>
          <w:color w:val="FF0000"/>
          <w:sz w:val="24"/>
        </w:rPr>
        <w:t>5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5134A0">
        <w:rPr>
          <w:rFonts w:hAnsi="Times New Roman" w:ascii="Times New Roman"/>
          <w:color w:val="FF0000"/>
          <w:sz w:val="24"/>
        </w:rPr>
        <w:t>06. srpnja</w:t>
      </w:r>
      <w:r w:rsidR="00BE0EB9" w:rsidRPr="00342F78">
        <w:rPr>
          <w:rFonts w:hAnsi="Times New Roman" w:ascii="Times New Roman"/>
          <w:color w:val="FF0000"/>
          <w:sz w:val="24"/>
        </w:rPr>
        <w:t xml:space="preserve"> 2017</w:t>
      </w:r>
      <w:r w:rsidR="00BE0EB9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</w:t>
      </w:r>
      <w:r w:rsidR="00342F78">
        <w:rPr>
          <w:rFonts w:hAnsi="Times New Roman" w:ascii="Times New Roman"/>
          <w:sz w:val="24"/>
          <w:lang w:val="pl-PL"/>
        </w:rPr>
        <w:t>Sremac Šoštar</w:t>
      </w:r>
      <w:r w:rsidR="00556C01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lastRenderedPageBreak/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8920FA" w:rsidP="008920FA" w:rsidR="008920FA">
      <w:pPr>
        <w:rPr>
          <w:sz w:val="24"/>
          <w:szCs w:val="20"/>
        </w:rPr>
      </w:pPr>
    </w:p>
    <w:p w:rsidRDefault="00556C01" w:rsidP="002152A3" w:rsidR="00556C01" w:rsidRPr="00556C01">
      <w:pPr>
        <w:jc w:val="right"/>
        <w:rPr>
          <w:rFonts w:hAnsi="Times New Roman" w:ascii="Times New Roman"/>
          <w:sz w:val="24"/>
          <w:szCs w:val="20"/>
        </w:rPr>
      </w:pPr>
      <w:r w:rsidRPr="00556C01">
        <w:rPr>
          <w:rFonts w:hAnsi="Times New Roman" w:ascii="Times New Roman"/>
          <w:sz w:val="24"/>
          <w:szCs w:val="20"/>
        </w:rPr>
        <w:t>za točnost otpravka-ovlašteni službenik</w:t>
      </w:r>
    </w:p>
    <w:p w:rsidRDefault="00556C01" w:rsidP="002152A3" w:rsidR="00556C01" w:rsidRPr="00556C01">
      <w:pPr>
        <w:jc w:val="right"/>
        <w:rPr>
          <w:rFonts w:hAnsi="Times New Roman" w:ascii="Times New Roman"/>
          <w:sz w:val="24"/>
          <w:szCs w:val="20"/>
        </w:rPr>
      </w:pPr>
      <w:r w:rsidRPr="00556C01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sectPr w:rsidSect="009756E4" w:rsidR="0077445F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124" w:rsidR="008F5124">
      <w:r>
        <w:separator/>
      </w:r>
    </w:p>
  </w:endnote>
  <w:endnote w:id="0" w:type="continuationSeparator">
    <w:p w:rsidRDefault="008F5124" w:rsidR="008F5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124" w:rsidR="008F5124">
      <w:r>
        <w:separator/>
      </w:r>
    </w:p>
  </w:footnote>
  <w:footnote w:id="0" w:type="continuationSeparator">
    <w:p w:rsidRDefault="008F5124" w:rsidR="008F5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="00342F78">
      <w:t xml:space="preserve"> </w:t>
    </w:r>
    <w:r w:rsidR="00342F78">
      <w:rPr>
        <w:rFonts w:hAnsi="Times New Roman" w:ascii="Times New Roman"/>
        <w:sz w:val="24"/>
      </w:rPr>
      <w:t>48.</w:t>
    </w:r>
    <w:r w:rsidRPr="00BE0EB9">
      <w:rPr>
        <w:rFonts w:hAnsi="Times New Roman" w:ascii="Times New Roman"/>
        <w:sz w:val="24"/>
      </w:rPr>
      <w:t>St-</w:t>
    </w:r>
    <w:r w:rsidR="005134A0">
      <w:rPr>
        <w:rFonts w:hAnsi="Times New Roman" w:ascii="Times New Roman"/>
        <w:sz w:val="24"/>
      </w:rPr>
      <w:t>3385</w:t>
    </w:r>
    <w:r w:rsidR="00342F78">
      <w:rPr>
        <w:rFonts w:hAnsi="Times New Roman" w:ascii="Times New Roman"/>
        <w:sz w:val="24"/>
      </w:rPr>
      <w:t>/2016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D24"/>
    <w:multiLevelType w:val="hybridMultilevel"/>
    <w:tmpl w:val="9D24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9351D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2E43F7"/>
    <w:rsid w:val="003072A1"/>
    <w:rsid w:val="0032350B"/>
    <w:rsid w:val="00336CD0"/>
    <w:rsid w:val="00342F78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3206"/>
    <w:rsid w:val="005051B2"/>
    <w:rsid w:val="005064C0"/>
    <w:rsid w:val="005134A0"/>
    <w:rsid w:val="0051634A"/>
    <w:rsid w:val="00520E6B"/>
    <w:rsid w:val="00543ED3"/>
    <w:rsid w:val="005450B1"/>
    <w:rsid w:val="00556C0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920FA"/>
    <w:rsid w:val="008C6827"/>
    <w:rsid w:val="008D14CD"/>
    <w:rsid w:val="008F23A7"/>
    <w:rsid w:val="008F5124"/>
    <w:rsid w:val="00914639"/>
    <w:rsid w:val="009249D9"/>
    <w:rsid w:val="00966A94"/>
    <w:rsid w:val="009737C2"/>
    <w:rsid w:val="009756E4"/>
    <w:rsid w:val="00976B59"/>
    <w:rsid w:val="009C710C"/>
    <w:rsid w:val="00A1782C"/>
    <w:rsid w:val="00A407DA"/>
    <w:rsid w:val="00A57F20"/>
    <w:rsid w:val="00A63ADC"/>
    <w:rsid w:val="00A6503A"/>
    <w:rsid w:val="00A65494"/>
    <w:rsid w:val="00A90FB7"/>
    <w:rsid w:val="00AB0FC7"/>
    <w:rsid w:val="00AC3274"/>
    <w:rsid w:val="00AD3724"/>
    <w:rsid w:val="00AE6C23"/>
    <w:rsid w:val="00AF1E61"/>
    <w:rsid w:val="00B26523"/>
    <w:rsid w:val="00B46785"/>
    <w:rsid w:val="00B600A2"/>
    <w:rsid w:val="00B63B72"/>
    <w:rsid w:val="00B801D8"/>
    <w:rsid w:val="00BB041A"/>
    <w:rsid w:val="00BC5661"/>
    <w:rsid w:val="00BE0EB9"/>
    <w:rsid w:val="00BF1F94"/>
    <w:rsid w:val="00C01819"/>
    <w:rsid w:val="00C04EBA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63696"/>
    <w:rsid w:val="00D70B59"/>
    <w:rsid w:val="00DB3CA9"/>
    <w:rsid w:val="00DB50A5"/>
    <w:rsid w:val="00DD0E6C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A5E79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0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FA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2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FA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3385</izvorni_sadrzaj>
    <derivirana_varijabla naziv="DomainObject.Predmet.Broj_1">3385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St-3385/2016</izvorni_sadrzaj>
    <derivirana_varijabla naziv="DomainObject.Predmet.OznakaBroj_1">St-3385/2016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PRANJIĆ-PROMET d.o.o. zastupanog po punomoćniku Mate Pranjić</izvorni_sadrzaj>
    <derivirana_varijabla naziv="DomainObject.Predmet.ProtustrankaFormated_1">  PRANJIĆ-PROMET d.o.o. zastupanog po punomoćniku Mate Pranjić</derivirana_varijabla>
  </DomainObject.Predmet.ProtustrankaFormated>
  <DomainObject.Predmet.ProtustrankaFormatedOIB>
    <izvorni_sadrzaj>  PRANJIĆ-PROMET d.o.o., OIB 46417939469 zastupanog po punomoćniku Mate Pranjić</izvorni_sadrzaj>
    <derivirana_varijabla naziv="DomainObject.Predmet.ProtustrankaFormatedOIB_1">  PRANJIĆ-PROMET d.o.o., OIB 46417939469 zastupanog po punomoćniku Mate Pranjić</derivirana_varijabla>
  </DomainObject.Predmet.ProtustrankaFormatedOIB>
  <DomainObject.Predmet.ProtustrankaFormatedWithAdress>
    <izvorni_sadrzaj> PRANJIĆ-PROMET d.o.o., Kopačevski Put 4, 10000 Zagreb zastupanog po punomoćniku Mate Pranjić</izvorni_sadrzaj>
    <derivirana_varijabla naziv="DomainObject.Predmet.ProtustrankaFormatedWithAdress_1"> PRANJIĆ-PROMET d.o.o., Kopačevski Put 4, 10000 Zagreb zastupanog po punomoćniku Mate Pranjić</derivirana_varijabla>
  </DomainObject.Predmet.ProtustrankaFormatedWithAdress>
  <DomainObject.Predmet.ProtustrankaFormatedWithAdressOIB>
    <izvorni_sadrzaj> PRANJIĆ-PROMET d.o.o., OIB 46417939469, Kopačevski Put 4, 10000 Zagreb zastupanog po punomoćniku Mate Pranjić</izvorni_sadrzaj>
    <derivirana_varijabla naziv="DomainObject.Predmet.ProtustrankaFormatedWithAdressOIB_1"> PRANJIĆ-PROMET d.o.o., OIB 46417939469, Kopačevski Put 4, 10000 Zagreb zastupanog po punomoćniku Mate Pranjić</derivirana_varijabla>
  </DomainObject.Predmet.ProtustrankaFormatedWithAdressOIB>
  <DomainObject.Predmet.ProtustrankaWithAdress>
    <izvorni_sadrzaj>PRANJIĆ-PROMET d.o.o. Kopačevski Put 4, 10000 Zagreb</izvorni_sadrzaj>
    <derivirana_varijabla naziv="DomainObject.Predmet.ProtustrankaWithAdress_1">PRANJIĆ-PROMET d.o.o. Kopačevski Put 4, 10000 Zagreb</derivirana_varijabla>
  </DomainObject.Predmet.ProtustrankaWithAdress>
  <DomainObject.Predmet.ProtustrankaWithAdressOIB>
    <izvorni_sadrzaj>PRANJIĆ-PROMET d.o.o., OIB 46417939469, Kopačevski Put 4, 10000 Zagreb</izvorni_sadrzaj>
    <derivirana_varijabla naziv="DomainObject.Predmet.ProtustrankaWithAdressOIB_1">PRANJIĆ-PROMET d.o.o., OIB 46417939469, Kopačevski Put 4, 10000 Zagreb</derivirana_varijabla>
  </DomainObject.Predmet.ProtustrankaWithAdressOIB>
  <DomainObject.Predmet.ProtustrankaNazivFormated>
    <izvorni_sadrzaj>PRANJIĆ-PROMET d.o.o.</izvorni_sadrzaj>
    <derivirana_varijabla naziv="DomainObject.Predmet.ProtustrankaNazivFormated_1">PRANJIĆ-PROMET d.o.o.</derivirana_varijabla>
  </DomainObject.Predmet.ProtustrankaNazivFormated>
  <DomainObject.Predmet.ProtustrankaNazivFormatedOIB>
    <izvorni_sadrzaj>PRANJIĆ-PROMET d.o.o., OIB 46417939469</izvorni_sadrzaj>
    <derivirana_varijabla naziv="DomainObject.Predmet.ProtustrankaNazivFormatedOIB_1">PRANJIĆ-PROMET d.o.o., OIB 46417939469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Mate Pranjić</izvorni_sadrzaj>
    <derivirana_varijabla naziv="DomainObject.Predmet.StrankaFormated_1">  FINA Regionalni centar Zagreb; Mate Pranjić</derivirana_varijabla>
  </DomainObject.Predmet.StrankaFormated>
  <DomainObject.Predmet.StrankaFormatedOIB>
    <izvorni_sadrzaj>  FINA Regionalni centar Zagreb, OIB 85821130368; Mate Pranjić, OIB 57157782910</izvorni_sadrzaj>
    <derivirana_varijabla naziv="DomainObject.Predmet.StrankaFormatedOIB_1">  FINA Regionalni centar Zagreb, OIB 85821130368; Mate Pranjić, OIB 57157782910</derivirana_varijabla>
  </DomainObject.Predmet.StrankaFormatedOIB>
  <DomainObject.Predmet.StrankaFormatedWithAdress>
    <izvorni_sadrzaj> FINA Regionalni centar Zagreb, Ulica grada Vukovara 70, 10000 Zagreb; Mate Pranjić, Zumbulska 17b, 10000 Zagreb</izvorni_sadrzaj>
    <derivirana_varijabla naziv="DomainObject.Predmet.StrankaFormatedWithAdress_1"> FINA Regionalni centar Zagreb, Ulica grada Vukovara 70, 10000 Zagreb; Mate Pranjić, Zumbulska 17b, 10000 Zagreb</derivirana_varijabla>
  </DomainObject.Predmet.StrankaFormatedWithAdress>
  <DomainObject.Predmet.StrankaFormatedWithAdressOIB>
    <izvorni_sadrzaj> FINA Regionalni centar Zagreb, OIB 85821130368, Ulica grada Vukovara 70, 10000 Zagreb; Mate Pranjić, OIB 57157782910, Zumbulska 17b, 10000 Zagreb</izvorni_sadrzaj>
    <derivirana_varijabla naziv="DomainObject.Predmet.StrankaFormatedWithAdressOIB_1"> FINA Regionalni centar Zagreb, OIB 85821130368, Ulica grada Vukovara 70, 10000 Zagreb; Mate Pranjić, OIB 57157782910, Zumbulska 17b, 10000 Zagreb</derivirana_varijabla>
  </DomainObject.Predmet.StrankaFormatedWithAdressOIB>
  <DomainObject.Predmet.StrankaWithAdress>
    <izvorni_sadrzaj>FINA Regionalni centar Zagreb Ulica grada Vukovara 70,10000 Zagreb,Mate Pranjić Zumbulska 17b,10000 Zagreb</izvorni_sadrzaj>
    <derivirana_varijabla naziv="DomainObject.Predmet.StrankaWithAdress_1">FINA Regionalni centar Zagreb Ulica grada Vukovara 70,10000 Zagreb,Mate Pranjić Zumbulska 17b,10000 Zagreb</derivirana_varijabla>
  </DomainObject.Predmet.StrankaWithAdress>
  <DomainObject.Predmet.StrankaWithAdressOIB>
    <izvorni_sadrzaj>FINA Regionalni centar Zagreb, OIB 85821130368, Ulica grada Vukovara 70,10000 Zagreb,Mate Pranjić, OIB 57157782910, Zumbulska 17b,10000 Zagreb</izvorni_sadrzaj>
    <derivirana_varijabla naziv="DomainObject.Predmet.StrankaWithAdressOIB_1">FINA Regionalni centar Zagreb, OIB 85821130368, Ulica grada Vukovara 70,10000 Zagreb,Mate Pranjić, OIB 57157782910, Zumbulska 17b,10000 Zagreb</derivirana_varijabla>
  </DomainObject.Predmet.StrankaWithAdressOIB>
  <DomainObject.Predmet.StrankaNazivFormated>
    <izvorni_sadrzaj>FINA Regionalni centar Zagreb,Mate Pranjić</izvorni_sadrzaj>
    <derivirana_varijabla naziv="DomainObject.Predmet.StrankaNazivFormated_1">FINA Regionalni centar Zagreb,Mate Pranjić</derivirana_varijabla>
  </DomainObject.Predmet.StrankaNazivFormated>
  <DomainObject.Predmet.StrankaNazivFormatedOIB>
    <izvorni_sadrzaj>FINA Regionalni centar Zagreb, OIB 85821130368,Mate Pranjić, OIB 57157782910</izvorni_sadrzaj>
    <derivirana_varijabla naziv="DomainObject.Predmet.StrankaNazivFormatedOIB_1">FINA Regionalni centar Zagreb, OIB 85821130368,Mate Pranjić, OIB 57157782910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Mate Pranjić</item>
    </izvorni_sadrzaj>
    <derivirana_varijabla naziv="DomainObject.Predmet.StrankaListFormated_1">
      <item>FINA Regionalni centar Zagreb</item>
      <item>Mate Pranjić</item>
    </derivirana_varijabla>
  </DomainObject.Predmet.StrankaListFormated>
  <DomainObject.Predmet.StrankaListFormatedOIB>
    <izvorni_sadrzaj>
      <item>FINA Regionalni centar Zagreb, OIB 85821130368</item>
      <item>Mate Pranjić, OIB 57157782910</item>
    </izvorni_sadrzaj>
    <derivirana_varijabla naziv="DomainObject.Predmet.StrankaListFormatedOIB_1">
      <item>FINA Regionalni centar Zagreb, OIB 85821130368</item>
      <item>Mate Pranjić, OIB 57157782910</item>
    </derivirana_varijabla>
  </DomainObject.Predmet.StrankaListFormatedOIB>
  <DomainObject.Predmet.StrankaListFormatedWithAdress>
    <izvorni_sadrzaj>
      <item>FINA Regionalni centar Zagreb, Ulica grada Vukovara 70, 10000 Zagreb</item>
      <item>Mate Pranjić, Zumbulska 17b, 10000 Zagreb</item>
    </izvorni_sadrzaj>
    <derivirana_varijabla naziv="DomainObject.Predmet.StrankaListFormatedWithAdress_1">
      <item>FINA Regionalni centar Zagreb, Ulica grada Vukovara 70, 10000 Zagreb</item>
      <item>Mate Pranjić, Zumbulska 17b,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Mate Pranjić, OIB 57157782910, Zumbulska 17b, 10000 Zagreb</item>
    </izvorni_sadrzaj>
    <derivirana_varijabla naziv="DomainObject.Predmet.StrankaListFormatedWithAdressOIB_1">
      <item>FINA Regionalni centar Zagreb, OIB 85821130368, Ulica grada Vukovara 70, 10000 Zagreb</item>
      <item>Mate Pranjić, OIB 57157782910, Zumbulska 17b, 10000 Zagreb</item>
    </derivirana_varijabla>
  </DomainObject.Predmet.StrankaListFormatedWithAdressOIB>
  <DomainObject.Predmet.StrankaListNazivFormated>
    <izvorni_sadrzaj>
      <item>FINA Regionalni centar Zagreb</item>
      <item>Mate Pranjić</item>
    </izvorni_sadrzaj>
    <derivirana_varijabla naziv="DomainObject.Predmet.StrankaListNazivFormated_1">
      <item>FINA Regionalni centar Zagreb</item>
      <item>Mate Pranjić</item>
    </derivirana_varijabla>
  </DomainObject.Predmet.StrankaListNazivFormated>
  <DomainObject.Predmet.StrankaListNazivFormatedOIB>
    <izvorni_sadrzaj>
      <item>FINA Regionalni centar Zagreb, OIB 85821130368</item>
      <item>Mate Pranjić, OIB 57157782910</item>
    </izvorni_sadrzaj>
    <derivirana_varijabla naziv="DomainObject.Predmet.StrankaListNazivFormatedOIB_1">
      <item>FINA Regionalni centar Zagreb, OIB 85821130368</item>
      <item>Mate Pranjić, OIB 57157782910</item>
    </derivirana_varijabla>
  </DomainObject.Predmet.StrankaListNazivFormatedOIB>
  <DomainObject.Predmet.ProtuStrankaListFormated>
    <izvorni_sadrzaj>
      <item>PRANJIĆ-PROMET d.o.o. zastupanog po punomoćniku Mate Pranjić</item>
    </izvorni_sadrzaj>
    <derivirana_varijabla naziv="DomainObject.Predmet.ProtuStrankaListFormated_1">
      <item>PRANJIĆ-PROMET d.o.o. zastupanog po punomoćniku Mate Pranjić</item>
    </derivirana_varijabla>
  </DomainObject.Predmet.ProtuStrankaListFormated>
  <DomainObject.Predmet.ProtuStrankaListFormatedOIB>
    <izvorni_sadrzaj>
      <item>PRANJIĆ-PROMET d.o.o., OIB 46417939469 zastupanog po punomoćniku Mate Pranjić</item>
    </izvorni_sadrzaj>
    <derivirana_varijabla naziv="DomainObject.Predmet.ProtuStrankaListFormatedOIB_1">
      <item>PRANJIĆ-PROMET d.o.o., OIB 46417939469 zastupanog po punomoćniku Mate Pranjić</item>
    </derivirana_varijabla>
  </DomainObject.Predmet.ProtuStrankaListFormatedOIB>
  <DomainObject.Predmet.ProtuStrankaListFormatedWithAdress>
    <izvorni_sadrzaj>
      <item>PRANJIĆ-PROMET d.o.o., Kopačevski Put 4, 10000 Zagreb zastupanog po punomoćniku Mate Pranjić</item>
    </izvorni_sadrzaj>
    <derivirana_varijabla naziv="DomainObject.Predmet.ProtuStrankaListFormatedWithAdress_1">
      <item>PRANJIĆ-PROMET d.o.o., Kopačevski Put 4, 10000 Zagreb zastupanog po punomoćniku Mate Pranjić</item>
    </derivirana_varijabla>
  </DomainObject.Predmet.ProtuStrankaListFormatedWithAdress>
  <DomainObject.Predmet.ProtuStrankaListFormatedWithAdressOIB>
    <izvorni_sadrzaj>
      <item>PRANJIĆ-PROMET d.o.o., OIB 46417939469, Kopačevski Put 4, 10000 Zagreb zastupanog po punomoćniku Mate Pranjić</item>
    </izvorni_sadrzaj>
    <derivirana_varijabla naziv="DomainObject.Predmet.ProtuStrankaListFormatedWithAdressOIB_1">
      <item>PRANJIĆ-PROMET d.o.o., OIB 46417939469, Kopačevski Put 4, 10000 Zagreb zastupanog po punomoćniku Mate Pranjić</item>
    </derivirana_varijabla>
  </DomainObject.Predmet.ProtuStrankaListFormatedWithAdressOIB>
  <DomainObject.Predmet.ProtuStrankaListNazivFormated>
    <izvorni_sadrzaj>
      <item>PRANJIĆ-PROMET d.o.o.</item>
    </izvorni_sadrzaj>
    <derivirana_varijabla naziv="DomainObject.Predmet.ProtuStrankaListNazivFormated_1">
      <item>PRANJIĆ-PROMET d.o.o.</item>
    </derivirana_varijabla>
  </DomainObject.Predmet.ProtuStrankaListNazivFormated>
  <DomainObject.Predmet.ProtuStrankaListNazivFormatedOIB>
    <izvorni_sadrzaj>
      <item>PRANJIĆ-PROMET d.o.o., OIB 46417939469</item>
    </izvorni_sadrzaj>
    <derivirana_varijabla naziv="DomainObject.Predmet.ProtuStrankaListNazivFormatedOIB_1">
      <item>PRANJIĆ-PROMET d.o.o., OIB 46417939469</item>
    </derivirana_varijabla>
  </DomainObject.Predmet.ProtuStrankaListNazivFormatedOIB>
  <DomainObject.Predmet.OstaliListFormated>
    <izvorni_sadrzaj>
      <item>Mate Pranjić punomoćnik sudionika u postupku PRANJIĆ-PROMET d.o.o.</item>
    </izvorni_sadrzaj>
    <derivirana_varijabla naziv="DomainObject.Predmet.OstaliListFormated_1">
      <item>Mate Pranjić punomoćnik sudionika u postupku PRANJIĆ-PROMET d.o.o.</item>
    </derivirana_varijabla>
  </DomainObject.Predmet.OstaliListFormated>
  <DomainObject.Predmet.OstaliListFormatedOIB>
    <izvorni_sadrzaj>
      <item>Mate Pranjić, OIB 57157782910 punomoćnik sudionika u postupku PRANJIĆ-PROMET d.o.o.</item>
    </izvorni_sadrzaj>
    <derivirana_varijabla naziv="DomainObject.Predmet.OstaliListFormatedOIB_1">
      <item>Mate Pranjić, OIB 57157782910 punomoćnik sudionika u postupku PRANJIĆ-PROMET d.o.o.</item>
    </derivirana_varijabla>
  </DomainObject.Predmet.OstaliListFormatedOIB>
  <DomainObject.Predmet.OstaliListFormatedWithAdress>
    <izvorni_sadrzaj>
      <item>Mate Pranjić, Zumbulska 17b, 10000 Zagreb punomoćnik sudionika u postupku PRANJIĆ-PROMET d.o.o.</item>
    </izvorni_sadrzaj>
    <derivirana_varijabla naziv="DomainObject.Predmet.OstaliListFormatedWithAdress_1">
      <item>Mate Pranjić, Zumbulska 17b, 10000 Zagreb punomoćnik sudionika u postupku PRANJIĆ-PROMET d.o.o.</item>
    </derivirana_varijabla>
  </DomainObject.Predmet.OstaliListFormatedWithAdress>
  <DomainObject.Predmet.OstaliListFormatedWithAdressOIB>
    <izvorni_sadrzaj>
      <item>Mate Pranjić, OIB 57157782910, Zumbulska 17b, 10000 Zagreb punomoćnik sudionika u postupku PRANJIĆ-PROMET d.o.o.</item>
    </izvorni_sadrzaj>
    <derivirana_varijabla naziv="DomainObject.Predmet.OstaliListFormatedWithAdressOIB_1">
      <item>Mate Pranjić, OIB 57157782910, Zumbulska 17b, 10000 Zagreb punomoćnik sudionika u postupku PRANJIĆ-PROMET d.o.o.</item>
    </derivirana_varijabla>
  </DomainObject.Predmet.OstaliListFormatedWithAdressOIB>
  <DomainObject.Predmet.OstaliListNazivFormated>
    <izvorni_sadrzaj>
      <item>Mate Pranjić</item>
    </izvorni_sadrzaj>
    <derivirana_varijabla naziv="DomainObject.Predmet.OstaliListNazivFormated_1">
      <item>Mate Pranjić</item>
    </derivirana_varijabla>
  </DomainObject.Predmet.OstaliListNazivFormated>
  <DomainObject.Predmet.OstaliListNazivFormatedOIB>
    <izvorni_sadrzaj>
      <item>Mate Pranjić, OIB 57157782910</item>
    </izvorni_sadrzaj>
    <derivirana_varijabla naziv="DomainObject.Predmet.OstaliListNazivFormatedOIB_1">
      <item>Mate Pranjić, OIB 57157782910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PRANJIĆ-PROMET d.o.o.</izvorni_sadrzaj>
    <derivirana_varijabla naziv="DomainObject.Predmet.ProtustrankaIDrugi_1">PRANJIĆ-PROMET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PRANJIĆ-PROMET d.o.o., OIB 46417939469, Kopačevski Put 4, 10000 Zagreb</izvorni_sadrzaj>
    <derivirana_varijabla naziv="DomainObject.Predmet.ProtustrankaIDrugiAdressOIB_1">PRANJIĆ-PROMET d.o.o., OIB 46417939469, Kopačevski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PRANJIĆ-PROMET d.o.o.</item>
      <item>Mate Pranjić</item>
      <item>Mate Pranjić</item>
    </izvorni_sadrzaj>
    <derivirana_varijabla naziv="DomainObject.Predmet.SudioniciListNaziv_1">
      <item>FINA Regionalni centar Zagreb</item>
      <item>PRANJIĆ-PROMET d.o.o.</item>
      <item>Mate Pranjić</item>
      <item>Mate Pranjić</item>
    </derivirana_varijabla>
  </DomainObject.Predmet.SudioniciListNaziv>
  <DomainObject.Predmet.SudioniciListAdressOIB>
    <izvorni_sadrzaj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izvorni_sadrzaj>
    <derivirana_varijabla naziv="DomainObject.Predmet.SudioniciListAdressOIB_1">
      <item>FINA Regionalni centar Zagreb, OIB 85821130368, Ulica grada Vukovara 70,10000 Zagreb</item>
      <item>PRANJIĆ-PROMET d.o.o., OIB 46417939469, Kopačevski Put 4,10000 Zagreb</item>
      <item>Mate Pranjić, OIB 57157782910, Zumbulska 17b,10000 Zagreb</item>
      <item>Mate Pranjić, OIB 57157782910, Zumbulska 17b,10000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46417939469</item>
      <item>, OIB 57157782910</item>
      <item>, OIB 57157782910</item>
    </izvorni_sadrzaj>
    <derivirana_varijabla naziv="DomainObject.Predmet.SudioniciListNazivOIB_1">
      <item>, OIB 85821130368</item>
      <item>, OIB 46417939469</item>
      <item>, OIB 57157782910</item>
      <item>, OIB 57157782910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A6C590-64C4-4D7D-9AE5-2F4225DBA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1327</properties:Words>
  <properties:Characters>7563</properties:Characters>
  <properties:Lines>158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2017-07-06T10:32:00Z</dcterms:created>
  <dc:creator>ksvajger</dc:creator>
  <cp:lastModifiedBy>Višnja Svečak</cp:lastModifiedBy>
  <cp:lastPrinted>2017-07-06T10:37:00Z</cp:lastPrinted>
  <dcterms:modified xmlns:xsi="http://www.w3.org/2001/XMLSchema-instance" xsi:type="dcterms:W3CDTF">2017-07-06T10:37:00Z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