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ee84" w14:paraId="fd2ee84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607E9D">
        <w:t>21/2015</w:t>
      </w:r>
      <w:r w:rsidR="001E73C4">
        <w:t>-</w:t>
      </w:r>
      <w:r w:rsidR="00607E9D">
        <w:t>26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F26AB">
        <w:t>MODRA UVALA</w:t>
      </w:r>
      <w:r w:rsidR="005F26AB" w:rsidRPr="00D2556F">
        <w:t xml:space="preserve"> d.o.o. Zadar</w:t>
      </w:r>
      <w:r w:rsidR="005F26AB" w:rsidRPr="000406A7">
        <w:t xml:space="preserve"> </w:t>
      </w:r>
      <w:r w:rsidR="005F26AB" w:rsidRPr="00D2556F">
        <w:t>u stečaju</w:t>
      </w:r>
      <w:r w:rsidR="005F26AB">
        <w:t>, Z</w:t>
      </w:r>
      <w:r w:rsidR="005F26AB" w:rsidRPr="00D2556F">
        <w:t>rinsko Frankopanska 6/a, Zadar</w:t>
      </w:r>
      <w:r w:rsidR="0039513A" w:rsidRPr="00FB0FAF">
        <w:t>,</w:t>
      </w:r>
      <w:r w:rsidR="005F26AB">
        <w:t xml:space="preserve"> OIB: 24940334825,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5F26AB">
        <w:t>Anti Vukašini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0A01DA">
        <w:t xml:space="preserve">19. travnja </w:t>
      </w:r>
      <w:r w:rsidR="0039513A">
        <w:t>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5F26AB">
        <w:t>MODRA UVALA</w:t>
      </w:r>
      <w:r w:rsidR="005F26AB" w:rsidRPr="00D2556F">
        <w:t xml:space="preserve"> d.o.o. Zadar</w:t>
      </w:r>
      <w:r w:rsidR="005F26AB" w:rsidRPr="000406A7">
        <w:t xml:space="preserve"> </w:t>
      </w:r>
      <w:r w:rsidR="005F26AB" w:rsidRPr="00D2556F">
        <w:t xml:space="preserve">u stečaju, </w:t>
      </w:r>
      <w:r w:rsidR="005F26AB">
        <w:t>Z</w:t>
      </w:r>
      <w:r w:rsidR="005F26AB" w:rsidRPr="00D2556F">
        <w:t>rinsko Frankopanska 6/a, Zadar</w:t>
      </w:r>
      <w:r w:rsidR="005F26AB">
        <w:t>, OIB: 24940334825</w:t>
      </w:r>
      <w:r w:rsidRPr="0082330F">
        <w:t>.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>e</w:t>
      </w:r>
      <w:r w:rsidR="00900794">
        <w:t xml:space="preserve">, </w:t>
      </w:r>
      <w:r w:rsidR="00900794" w:rsidRPr="00BE7B43">
        <w:t>navodeći da je nakon zaključenja stečajnog postupka utvrdio da stečajni dužnik ima imovinu unovčenjem koje se mogu pokriti troškovi postupka i dijelom potraživanja</w:t>
      </w:r>
      <w:r w:rsidRPr="00BE7B43">
        <w:t>.</w:t>
      </w:r>
      <w:r>
        <w:t xml:space="preserve"> Postupajući po prijedlogu sud je dana </w:t>
      </w:r>
      <w:r w:rsidR="005F26AB">
        <w:t>6. ožujka 2015</w:t>
      </w:r>
      <w:r w:rsidR="0039513A">
        <w:t>.</w:t>
      </w:r>
      <w:r>
        <w:t xml:space="preserve"> doni</w:t>
      </w:r>
      <w:r w:rsidR="002E560F">
        <w:t>o rješenje o nastavku postupka.</w:t>
      </w:r>
    </w:p>
    <w:p w:rsidRDefault="00B9355E" w:rsidP="00B9355E" w:rsidR="00B9355E" w:rsidRPr="00B03DF3">
      <w:pPr>
        <w:jc w:val="both"/>
      </w:pPr>
      <w:r w:rsidRPr="00B03DF3">
        <w:t xml:space="preserve">            Stečajni upravitelj je </w:t>
      </w:r>
      <w:r w:rsidR="001E73C4">
        <w:t xml:space="preserve">potom </w:t>
      </w:r>
      <w:r w:rsidR="002E560F">
        <w:t>3. travnja 2017</w:t>
      </w:r>
      <w:r w:rsidR="001E73C4">
        <w:t xml:space="preserve">. izvijestio sud da </w:t>
      </w:r>
      <w:r w:rsidR="002E560F">
        <w:t xml:space="preserve">nema uvjeta za naknadu diobu obzirom da je jedina imovina stečajnog dužnika brodica u zapuštenom stanju i bez vrijednog vanbrodskog motora SUZUKI 250 KS teško će se prodati te na tržištu ne može postići veliku prodajnu cijenu, </w:t>
      </w:r>
      <w:r w:rsidR="001E73C4">
        <w:t xml:space="preserve">pa je stoga </w:t>
      </w:r>
      <w:r w:rsidRPr="00B03DF3">
        <w:t xml:space="preserve">postupajući temeljem članka </w:t>
      </w:r>
      <w:r w:rsidR="00B03DF3" w:rsidRPr="00242827">
        <w:t>289. stavak 8</w:t>
      </w:r>
      <w:r w:rsidRPr="00242827">
        <w:t>.</w:t>
      </w:r>
      <w:r w:rsidRPr="00B03DF3">
        <w:t xml:space="preserve"> Stečajnog zakona (Narodne novine broj </w:t>
      </w:r>
      <w:r w:rsidR="00B03DF3" w:rsidRPr="00B03DF3">
        <w:t>71/15</w:t>
      </w:r>
      <w:r w:rsidRPr="00B03DF3">
        <w:t xml:space="preserve">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0A01DA">
        <w:t>19</w:t>
      </w:r>
      <w:r w:rsidR="00EE7986">
        <w:t>. travnja</w:t>
      </w:r>
      <w:r w:rsidR="0039513A">
        <w:t xml:space="preserve">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  <w:r>
        <w:t>: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 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E73C4"/>
    <w:rsid w:val="00242827"/>
    <w:rsid w:val="002E560F"/>
    <w:rsid w:val="003030D8"/>
    <w:rsid w:val="0039513A"/>
    <w:rsid w:val="003B391E"/>
    <w:rsid w:val="00443952"/>
    <w:rsid w:val="004E3574"/>
    <w:rsid w:val="00584B22"/>
    <w:rsid w:val="005A1684"/>
    <w:rsid w:val="005B52D5"/>
    <w:rsid w:val="005F26AB"/>
    <w:rsid w:val="005F4FE6"/>
    <w:rsid w:val="00607E9D"/>
    <w:rsid w:val="00622DF8"/>
    <w:rsid w:val="0067170D"/>
    <w:rsid w:val="00672577"/>
    <w:rsid w:val="0068395E"/>
    <w:rsid w:val="006856CD"/>
    <w:rsid w:val="00694FD9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63E1"/>
    <w:rsid w:val="00A94666"/>
    <w:rsid w:val="00AB2FCA"/>
    <w:rsid w:val="00B03DF3"/>
    <w:rsid w:val="00B9355E"/>
    <w:rsid w:val="00BC74E9"/>
    <w:rsid w:val="00BD79A1"/>
    <w:rsid w:val="00BE6C59"/>
    <w:rsid w:val="00BE7B43"/>
    <w:rsid w:val="00C21497"/>
    <w:rsid w:val="00D72603"/>
    <w:rsid w:val="00DC1AD3"/>
    <w:rsid w:val="00E06B02"/>
    <w:rsid w:val="00EB1098"/>
    <w:rsid w:val="00EC5339"/>
    <w:rsid w:val="00EE7986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St-21/2015</izvorni_sadrzaj>
    <derivirana_varijabla naziv="DomainObject.Predmet.OznakaBroj_1">St-21/2015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VTS-u od 17.05.16.</izvorni_sadrzaj>
    <derivirana_varijabla naziv="DomainObject.Predmet.PrimjedbaSuca_1">Kopija dijela spisa po žalbi na VTS-u od 17.05.16.</derivirana_varijabla>
  </DomainObject.Predmet.PrimjedbaSuca>
  <DomainObject.Predmet.ProtustrankaFormated>
    <izvorni_sadrzaj>  MODRA UVALA društvo s ograničenom odgovornošću za turizam, poslovne usluge i putnička agencija</izvorni_sadrzaj>
    <derivirana_varijabla naziv="DomainObject.Predmet.ProtustrankaFormated_1">  MODRA UVALA društvo s ograničenom odgovornošću za turizam, poslovne usluge i putnička agencija</derivirana_varijabla>
  </DomainObject.Predmet.ProtustrankaFormated>
  <DomainObject.Predmet.ProtustrankaFormatedOIB>
    <izvorni_sadrzaj>  MODRA UVALA društvo s ograničenom odgovornošću za turizam, poslovne usluge i putnička agencija, OIB 24940334825</izvorni_sadrzaj>
    <derivirana_varijabla naziv="DomainObject.Predmet.ProtustrankaFormatedOIB_1">  MODRA UVALA društvo s ograničenom odgovornošću za turizam, poslovne usluge i putnička agencija, OIB 24940334825</derivirana_varijabla>
  </DomainObject.Predmet.ProtustrankaFormatedOIB>
  <DomainObject.Predmet.ProtustrankaFormatedWithAdress>
    <izvorni_sadrzaj> MODRA UVALA društvo s ograničenom odgovornošću za turizam, poslovne usluge i putnička agencija, Zrinsko-Frankopanska 6/A, Zadar</izvorni_sadrzaj>
    <derivirana_varijabla naziv="DomainObject.Predmet.ProtustrankaFormatedWithAdress_1"> MODRA UVALA društvo s ograničenom odgovornošću za turizam, poslovne usluge i putnička agencija, Zrinsko-Frankopanska 6/A, Zadar</derivirana_varijabla>
  </DomainObject.Predmet.ProtustrankaFormatedWithAdress>
  <DomainObject.Predmet.ProtustrankaFormatedWithAdressOIB>
    <izvorni_sadrzaj> MODRA UVALA društvo s ograničenom odgovornošću za turizam, poslovne usluge i putnička agencija, OIB 24940334825, Zrinsko-Frankopanska 6/A, Zadar</izvorni_sadrzaj>
    <derivirana_varijabla naziv="DomainObject.Predmet.ProtustrankaFormatedWithAdressOIB_1"> MODRA UVALA društvo s ograničenom odgovornošću za turizam, poslovne usluge i putnička agencija, OIB 24940334825, Zrinsko-Frankopanska 6/A, Zadar</derivirana_varijabla>
  </DomainObject.Predmet.ProtustrankaFormatedWithAdressOIB>
  <DomainObject.Predmet.ProtustrankaWithAdress>
    <izvorni_sadrzaj>MODRA UVALA društvo s ograničenom odgovornošću za turizam, poslovne usluge i putnička agencija Zrinsko-Frankopanska 6/A, Zadar</izvorni_sadrzaj>
    <derivirana_varijabla naziv="DomainObject.Predmet.ProtustrankaWithAdress_1">MODRA UVALA društvo s ograničenom odgovornošću za turizam, poslovne usluge i putnička agencija Zrinsko-Frankopanska 6/A, Zadar</derivirana_varijabla>
  </DomainObject.Predmet.ProtustrankaWithAdress>
  <DomainObject.Predmet.ProtustrankaWithAdressOIB>
    <izvorni_sadrzaj>MODRA UVALA društvo s ograničenom odgovornošću za turizam, poslovne usluge i putnička agencija, OIB 24940334825, Zrinsko-Frankopanska 6/A, Zadar</izvorni_sadrzaj>
    <derivirana_varijabla naziv="DomainObject.Predmet.ProtustrankaWithAdressOIB_1">MODRA UVALA društvo s ograničenom odgovornošću za turizam, poslovne usluge i putnička agencija, OIB 24940334825, Zrinsko-Frankopanska 6/A, Zadar</derivirana_varijabla>
  </DomainObject.Predmet.ProtustrankaWithAdressOIB>
  <DomainObject.Predmet.ProtustrankaNazivFormated>
    <izvorni_sadrzaj>MODRA UVALA društvo s ograničenom odgovornošću za turizam, poslovne usluge i putnička agencija</izvorni_sadrzaj>
    <derivirana_varijabla naziv="DomainObject.Predmet.ProtustrankaNazivFormated_1">MODRA UVALA društvo s ograničenom odgovornošću za turizam, poslovne usluge i putnička agencija</derivirana_varijabla>
  </DomainObject.Predmet.ProtustrankaNazivFormated>
  <DomainObject.Predmet.ProtustrankaNazivFormatedOIB>
    <izvorni_sadrzaj>MODRA UVALA društvo s ograničenom odgovornošću za turizam, poslovne usluge i putnička agencija, OIB 24940334825</izvorni_sadrzaj>
    <derivirana_varijabla naziv="DomainObject.Predmet.ProtustrankaNazivFormatedOIB_1">MODRA UVALA društvo s ograničenom odgovornošću za turizam, poslovne usluge i putnička agencija, OIB 24940334825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UPRAVA, PODRUČNI URED ZADA; ANTE VUKAŠINA, steč. upravitelj</izvorni_sadrzaj>
    <derivirana_varijabla naziv="DomainObject.Predmet.StrankaFormated_1">  MINISTARSTVO FINANCIJA-POREZNA UPRAVA, PODRUČNI URED ZADA; ANTE VUKAŠINA, steč. upravitelj</derivirana_varijabla>
  </DomainObject.Predmet.StrankaFormated>
  <DomainObject.Predmet.StrankaFormatedOIB>
    <izvorni_sadrzaj>  MINISTARSTVO FINANCIJA-POREZNA UPRAVA, PODRUČNI URED ZADA, OIB 18683136487; ANTE VUKAŠINA, steč. upravitelj, OIB 65643961597</izvorni_sadrzaj>
    <derivirana_varijabla naziv="DomainObject.Predmet.StrankaFormatedOIB_1">  MINISTARSTVO FINANCIJA-POREZNA UPRAVA, PODRUČNI URED ZADA, OIB 18683136487; ANTE VUKAŠINA, steč. upravitelj, OIB 65643961597</derivirana_varijabla>
  </DomainObject.Predmet.StrankaFormatedOIB>
  <DomainObject.Predmet.StrankaFormatedWithAdress>
    <izvorni_sadrzaj> MINISTARSTVO FINANCIJA-POREZNA UPRAVA, PODRUČNI URED ZADA; ANTE VUKAŠINA, steč. upravitelj, dr. Franje Tuđmana 46 c, 23000 Zadar</izvorni_sadrzaj>
    <derivirana_varijabla naziv="DomainObject.Predmet.StrankaFormatedWithAdress_1"> MINISTARSTVO FINANCIJA-POREZNA UPRAVA, PODRUČNI URED ZADA; ANTE VUKAŠINA, steč. upravitelj, dr. Franje Tuđmana 46 c, 23000 Zadar</derivirana_varijabla>
  </DomainObject.Predmet.StrankaFormatedWithAdress>
  <DomainObject.Predmet.StrankaFormatedWithAdressOIB>
    <izvorni_sadrzaj> MINISTARSTVO FINANCIJA-POREZNA UPRAVA, PODRUČNI URED ZADA, OIB 18683136487; ANTE VUKAŠINA, steč. upravitelj, OIB 65643961597, dr. Franje Tuđmana 46 c, 23000 Zadar</izvorni_sadrzaj>
    <derivirana_varijabla naziv="DomainObject.Predmet.StrankaFormatedWithAdressOIB_1"> MINISTARSTVO FINANCIJA-POREZNA UPRAVA, PODRUČNI URED ZADA, OIB 18683136487; ANTE VUKAŠINA, steč. upravitelj, OIB 65643961597, dr. Franje Tuđmana 46 c, 23000 Zadar</derivirana_varijabla>
  </DomainObject.Predmet.StrankaFormatedWithAdressOIB>
  <DomainObject.Predmet.StrankaWithAdress>
    <izvorni_sadrzaj>MINISTARSTVO FINANCIJA-POREZNA UPRAVA, PODRUČNI URED ZADA ,ANTE VUKAŠINA, steč. upravitelj dr. Franje Tuđmana 46 c,23000 Zadar</izvorni_sadrzaj>
    <derivirana_varijabla naziv="DomainObject.Predmet.StrankaWithAdress_1">MINISTARSTVO FINANCIJA-POREZNA UPRAVA, PODRUČNI URED ZADA ,ANTE VUKAŠINA, steč. upravitelj dr. Franje Tuđmana 46 c,23000 Zadar</derivirana_varijabla>
  </DomainObject.Predmet.StrankaWithAdress>
  <DomainObject.Predmet.StrankaWithAdressOIB>
    <izvorni_sadrzaj>MINISTARSTVO FINANCIJA-POREZNA UPRAVA, PODRUČNI URED ZADA, OIB 18683136487,ANTE VUKAŠINA, steč. upravitelj, OIB 65643961597, dr. Franje Tuđmana 46 c,23000 Zadar</izvorni_sadrzaj>
    <derivirana_varijabla naziv="DomainObject.Predmet.StrankaWithAdressOIB_1">MINISTARSTVO FINANCIJA-POREZNA UPRAVA, PODRUČNI URED ZADA, OIB 18683136487,ANTE VUKAŠINA, steč. upravitelj, OIB 65643961597, dr. Franje Tuđmana 46 c,23000 Zadar</derivirana_varijabla>
  </DomainObject.Predmet.StrankaWithAdressOIB>
  <DomainObject.Predmet.StrankaNazivFormated>
    <izvorni_sadrzaj>MINISTARSTVO FINANCIJA-POREZNA UPRAVA, PODRUČNI URED ZADA,ANTE VUKAŠINA, steč. upravitelj</izvorni_sadrzaj>
    <derivirana_varijabla naziv="DomainObject.Predmet.StrankaNazivFormated_1">MINISTARSTVO FINANCIJA-POREZNA UPRAVA, PODRUČNI URED ZADA,ANTE VUKAŠINA, steč. upravitelj</derivirana_varijabla>
  </DomainObject.Predmet.StrankaNazivFormated>
  <DomainObject.Predmet.StrankaNazivFormatedOIB>
    <izvorni_sadrzaj>MINISTARSTVO FINANCIJA-POREZNA UPRAVA, PODRUČNI URED ZADA, OIB 18683136487,ANTE VUKAŠINA, steč. upravitelj, OIB 65643961597</izvorni_sadrzaj>
    <derivirana_varijabla naziv="DomainObject.Predmet.StrankaNazivFormatedOIB_1">MINISTARSTVO FINANCIJA-POREZNA UPRAVA, PODRUČNI URED ZADA, OIB 18683136487,ANTE VUKAŠINA, steč. upravitelj, OIB 65643961597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FINANCIJA-POREZNA UPRAVA, PODRUČNI URED ZADA</item>
      <item>ANTE VUKAŠINA, steč. upravitelj</item>
    </izvorni_sadrzaj>
    <derivirana_varijabla naziv="DomainObject.Predmet.StrankaListFormated_1">
      <item>MINISTARSTVO FINANCIJA-POREZNA UPRAVA, PODRUČNI URED ZADA</item>
      <item>ANTE VUKAŠINA, steč. upravitelj</item>
    </derivirana_varijabla>
  </DomainObject.Predmet.StrankaListFormated>
  <DomainObject.Predmet.StrankaListFormatedOIB>
    <izvorni_sadrzaj>
      <item>MINISTARSTVO FINANCIJA-POREZNA UPRAVA, PODRUČNI URED ZADA, OIB 18683136487</item>
      <item>ANTE VUKAŠINA, steč. upravitelj, OIB 65643961597</item>
    </izvorni_sadrzaj>
    <derivirana_varijabla naziv="DomainObject.Predmet.StrankaListFormatedOIB_1">
      <item>MINISTARSTVO FINANCIJA-POREZNA UPRAVA, PODRUČNI URED ZADA, OIB 18683136487</item>
      <item>ANTE VUKAŠINA, steč. upravitelj, OIB 65643961597</item>
    </derivirana_varijabla>
  </DomainObject.Predmet.StrankaListFormatedOIB>
  <DomainObject.Predmet.StrankaListFormatedWithAdress>
    <izvorni_sadrzaj>
      <item>MINISTARSTVO FINANCIJA-POREZNA UPRAVA, PODRUČNI URED ZADA</item>
      <item>ANTE VUKAŠINA, steč. upravitelj, dr. Franje Tuđmana 46 c, 23000 Zadar</item>
    </izvorni_sadrzaj>
    <derivirana_varijabla naziv="DomainObject.Predmet.StrankaListFormatedWithAdress_1">
      <item>MINISTARSTVO FINANCIJA-POREZNA UPRAVA, PODRUČNI URED ZADA</item>
      <item>ANTE VUKAŠINA, steč. upravitelj, dr. Franje Tuđmana 46 c, 23000 Zadar</item>
    </derivirana_varijabla>
  </DomainObject.Predmet.StrankaListFormatedWithAdress>
  <DomainObject.Predmet.StrankaListFormatedWithAdressOIB>
    <izvorni_sadrzaj>
      <item>MINISTARSTVO FINANCIJA-POREZNA UPRAVA, PODRUČNI URED ZADA, OIB 18683136487</item>
      <item>ANTE VUKAŠINA, steč. upravitelj, OIB 65643961597, dr. Franje Tuđmana 46 c, 23000 Zadar</item>
    </izvorni_sadrzaj>
    <derivirana_varijabla naziv="DomainObject.Predmet.StrankaListFormatedWithAdressOIB_1">
      <item>MINISTARSTVO FINANCIJA-POREZNA UPRAVA, PODRUČNI URED ZADA, OIB 18683136487</item>
      <item>ANTE VUKAŠINA, steč. upravitelj, OIB 65643961597, dr. Franje Tuđmana 46 c, 23000 Zadar</item>
    </derivirana_varijabla>
  </DomainObject.Predmet.StrankaListFormatedWithAdressOIB>
  <DomainObject.Predmet.StrankaListNazivFormated>
    <izvorni_sadrzaj>
      <item>MINISTARSTVO FINANCIJA-POREZNA UPRAVA, PODRUČNI URED ZADA</item>
      <item>ANTE VUKAŠINA, steč. upravitelj</item>
    </izvorni_sadrzaj>
    <derivirana_varijabla naziv="DomainObject.Predmet.StrankaListNazivFormated_1">
      <item>MINISTARSTVO FINANCIJA-POREZNA UPRAVA, PODRUČNI URED ZADA</item>
      <item>ANTE VUKAŠINA, steč. upravitelj</item>
    </derivirana_varijabla>
  </DomainObject.Predmet.StrankaListNazivFormated>
  <DomainObject.Predmet.StrankaListNazivFormatedOIB>
    <izvorni_sadrzaj>
      <item>MINISTARSTVO FINANCIJA-POREZNA UPRAVA, PODRUČNI URED ZADA, OIB 18683136487</item>
      <item>ANTE VUKAŠINA, steč. upravitelj, OIB 65643961597</item>
    </izvorni_sadrzaj>
    <derivirana_varijabla naziv="DomainObject.Predmet.StrankaListNazivFormatedOIB_1">
      <item>MINISTARSTVO FINANCIJA-POREZNA UPRAVA, PODRUČNI URED ZADA, OIB 18683136487</item>
      <item>ANTE VUKAŠINA, steč. upravitelj, OIB 65643961597</item>
    </derivirana_varijabla>
  </DomainObject.Predmet.StrankaListNazivFormatedOIB>
  <DomainObject.Predmet.ProtuStrankaListFormated>
    <izvorni_sadrzaj>
      <item>MODRA UVALA društvo s ograničenom odgovornošću za turizam, poslovne usluge i putnička agencija</item>
    </izvorni_sadrzaj>
    <derivirana_varijabla naziv="DomainObject.Predmet.ProtuStrankaListFormated_1">
      <item>MODRA UVALA društvo s ograničenom odgovornošću za turizam, poslovne usluge i putnička agencija</item>
    </derivirana_varijabla>
  </DomainObject.Predmet.ProtuStrankaListFormated>
  <DomainObject.Predmet.ProtuStrankaListFormatedOIB>
    <izvorni_sadrzaj>
      <item>MODRA UVALA društvo s ograničenom odgovornošću za turizam, poslovne usluge i putnička agencija, OIB 24940334825</item>
    </izvorni_sadrzaj>
    <derivirana_varijabla naziv="DomainObject.Predmet.ProtuStrankaListFormatedOIB_1">
      <item>MODRA UVALA društvo s ograničenom odgovornošću za turizam, poslovne usluge i putnička agencija, OIB 24940334825</item>
    </derivirana_varijabla>
  </DomainObject.Predmet.ProtuStrankaListFormatedOIB>
  <DomainObject.Predmet.ProtuStrankaListFormatedWithAdress>
    <izvorni_sadrzaj>
      <item>MODRA UVALA društvo s ograničenom odgovornošću za turizam, poslovne usluge i putnička agencija, Zrinsko-Frankopanska 6/A, Zadar</item>
    </izvorni_sadrzaj>
    <derivirana_varijabla naziv="DomainObject.Predmet.ProtuStrankaListFormatedWithAdress_1">
      <item>MODRA UVALA društvo s ograničenom odgovornošću za turizam, poslovne usluge i putnička agencija, Zrinsko-Frankopanska 6/A, Zadar</item>
    </derivirana_varijabla>
  </DomainObject.Predmet.ProtuStrankaListFormatedWithAdress>
  <DomainObject.Predmet.ProtuStrankaListFormatedWithAdressOIB>
    <izvorni_sadrzaj>
      <item>MODRA UVALA društvo s ograničenom odgovornošću za turizam, poslovne usluge i putnička agencija, OIB 24940334825, Zrinsko-Frankopanska 6/A, Zadar</item>
    </izvorni_sadrzaj>
    <derivirana_varijabla naziv="DomainObject.Predmet.ProtuStrankaListFormatedWithAdressOIB_1">
      <item>MODRA UVALA društvo s ograničenom odgovornošću za turizam, poslovne usluge i putnička agencija, OIB 24940334825, Zrinsko-Frankopanska 6/A, Zadar</item>
    </derivirana_varijabla>
  </DomainObject.Predmet.ProtuStrankaListFormatedWithAdressOIB>
  <DomainObject.Predmet.ProtuStrankaListNazivFormated>
    <izvorni_sadrzaj>
      <item>MODRA UVALA društvo s ograničenom odgovornošću za turizam, poslovne usluge i putnička agencija</item>
    </izvorni_sadrzaj>
    <derivirana_varijabla naziv="DomainObject.Predmet.ProtuStrankaListNazivFormated_1">
      <item>MODRA UVALA društvo s ograničenom odgovornošću za turizam, poslovne usluge i putnička agencija</item>
    </derivirana_varijabla>
  </DomainObject.Predmet.ProtuStrankaListNazivFormated>
  <DomainObject.Predmet.ProtuStrankaListNazivFormatedOIB>
    <izvorni_sadrzaj>
      <item>MODRA UVALA društvo s ograničenom odgovornošću za turizam, poslovne usluge i putnička agencija, OIB 24940334825</item>
    </izvorni_sadrzaj>
    <derivirana_varijabla naziv="DomainObject.Predmet.ProtuStrankaListNazivFormatedOIB_1">
      <item>MODRA UVALA društvo s ograničenom odgovornošću za turizam, poslovne usluge i putnička agencija, OIB 24940334825</item>
    </derivirana_varijabla>
  </DomainObject.Predmet.ProtuStrankaListNazivFormatedOIB>
  <DomainObject.Predmet.OstaliListFormated>
    <izvorni_sadrzaj>
      <item>Ante Vukašina</item>
    </izvorni_sadrzaj>
    <derivirana_varijabla naziv="DomainObject.Predmet.OstaliListFormated_1">
      <item>Ante Vukašina</item>
    </derivirana_varijabla>
  </DomainObject.Predmet.OstaliListFormated>
  <DomainObject.Predmet.OstaliListFormatedOIB>
    <izvorni_sadrzaj>
      <item>Ante Vukašina, OIB 65643961597</item>
    </izvorni_sadrzaj>
    <derivirana_varijabla naziv="DomainObject.Predmet.OstaliListFormatedOIB_1">
      <item>Ante Vukašina, OIB 65643961597</item>
    </derivirana_varijabla>
  </DomainObject.Predmet.OstaliListFormatedOIB>
  <DomainObject.Predmet.OstaliListFormatedWithAdress>
    <izvorni_sadrzaj>
      <item>Ante Vukašina</item>
    </izvorni_sadrzaj>
    <derivirana_varijabla naziv="DomainObject.Predmet.OstaliListFormatedWithAdress_1">
      <item>Ante Vukašina</item>
    </derivirana_varijabla>
  </DomainObject.Predmet.OstaliListFormatedWithAdress>
  <DomainObject.Predmet.OstaliListFormatedWithAdressOIB>
    <izvorni_sadrzaj>
      <item>Ante Vukašina, OIB 65643961597</item>
    </izvorni_sadrzaj>
    <derivirana_varijabla naziv="DomainObject.Predmet.OstaliListFormatedWithAdressOIB_1">
      <item>Ante Vukašina, OIB 65643961597</item>
    </derivirana_varijabla>
  </DomainObject.Predmet.OstaliListFormatedWithAdressOIB>
  <DomainObject.Predmet.OstaliListNazivFormated>
    <izvorni_sadrzaj>
      <item>Ante Vukašina</item>
    </izvorni_sadrzaj>
    <derivirana_varijabla naziv="DomainObject.Predmet.OstaliListNazivFormated_1">
      <item>Ante Vukašina</item>
    </derivirana_varijabla>
  </DomainObject.Predmet.OstaliListNazivFormated>
  <DomainObject.Predmet.OstaliListNazivFormatedOIB>
    <izvorni_sadrzaj>
      <item>Ante Vukašina, OIB 65643961597</item>
    </izvorni_sadrzaj>
    <derivirana_varijabla naziv="DomainObject.Predmet.OstaliListNazivFormatedOIB_1">
      <item>Ante Vukašina, OIB 65643961597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UPRAVA, PODRUČNI URED ZADA i dr.</izvorni_sadrzaj>
    <derivirana_varijabla naziv="DomainObject.Predmet.StrankaIDrugi_1">MINISTARSTVO FINANCIJA-POREZNA UPRAVA, PODRUČNI URED ZADA i dr.</derivirana_varijabla>
  </DomainObject.Predmet.StrankaIDrugi>
  <DomainObject.Predmet.ProtustrankaIDrugi>
    <izvorni_sadrzaj>MODRA UVALA društvo s ograničenom odgovornošću za turizam, poslovne usluge i putnička agencija</izvorni_sadrzaj>
    <derivirana_varijabla naziv="DomainObject.Predmet.ProtustrankaIDrugi_1">MODRA UVALA društvo s ograničenom odgovornošću za turizam, poslovne usluge i putnička agencija</derivirana_varijabla>
  </DomainObject.Predmet.ProtustrankaIDrugi>
  <DomainObject.Predmet.StrankaIDrugiAdressOIB>
    <izvorni_sadrzaj>MINISTARSTVO FINANCIJA-POREZNA UPRAVA, PODRUČNI URED ZADA, OIB 18683136487 i dr.</izvorni_sadrzaj>
    <derivirana_varijabla naziv="DomainObject.Predmet.StrankaIDrugiAdressOIB_1">MINISTARSTVO FINANCIJA-POREZNA UPRAVA, PODRUČNI URED ZADA, OIB 18683136487 i dr.</derivirana_varijabla>
  </DomainObject.Predmet.StrankaIDrugiAdressOIB>
  <DomainObject.Predmet.ProtustrankaIDrugiAdressOIB>
    <izvorni_sadrzaj>MODRA UVALA društvo s ograničenom odgovornošću za turizam, poslovne usluge i putnička agencija, OIB 24940334825, Zrinsko-Frankopanska 6/A, Zadar</izvorni_sadrzaj>
    <derivirana_varijabla naziv="DomainObject.Predmet.ProtustrankaIDrugiAdressOIB_1">MODRA UVALA društvo s ograničenom odgovornošću za turizam, poslovne usluge i putnička agencija, OIB 24940334825, Zrinsko-Frankopanska 6/A,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Vukašina</item>
      <item>MODRA UVALA društvo s ograničenom odgovornošću za turizam, poslovne usluge i putnička agencija</item>
      <item>MINISTARSTVO FINANCIJA-POREZNA UPRAVA, PODRUČNI URED ZADA</item>
      <item>ANTE VUKAŠINA, steč. upravitelj</item>
    </izvorni_sadrzaj>
    <derivirana_varijabla naziv="DomainObject.Predmet.SudioniciListNaziv_1">
      <item>Ante Vukašina</item>
      <item>MODRA UVALA društvo s ograničenom odgovornošću za turizam, poslovne usluge i putnička agencija</item>
      <item>MINISTARSTVO FINANCIJA-POREZNA UPRAVA, PODRUČNI URED ZADA</item>
      <item>ANTE VUKAŠINA, steč. upravitelj</item>
    </derivirana_varijabla>
  </DomainObject.Predmet.SudioniciListNaziv>
  <DomainObject.Predmet.SudioniciListAdressOIB>
    <izvorni_sadrzaj>
      <item>Ante Vukašina, OIB 65643961597</item>
      <item>MODRA UVALA društvo s ograničenom odgovornošću za turizam, poslovne usluge i putnička agencija, OIB 24940334825, Zrinsko-Frankopanska 6/A,Zadar</item>
      <item>MINISTARSTVO FINANCIJA-POREZNA UPRAVA, PODRUČNI URED ZADA, OIB 18683136487</item>
      <item>ANTE VUKAŠINA, steč. upravitelj, OIB 65643961597, dr. Franje Tuđmana 46 c,23000 Zadar</item>
    </izvorni_sadrzaj>
    <derivirana_varijabla naziv="DomainObject.Predmet.SudioniciListAdressOIB_1">
      <item>Ante Vukašina, OIB 65643961597</item>
      <item>MODRA UVALA društvo s ograničenom odgovornošću za turizam, poslovne usluge i putnička agencija, OIB 24940334825, Zrinsko-Frankopanska 6/A,Zadar</item>
      <item>MINISTARSTVO FINANCIJA-POREZNA UPRAVA, PODRUČNI URED ZADA, OIB 18683136487</item>
      <item>ANTE VUKAŠINA, steč. upravitelj, OIB 65643961597, dr. Franje Tuđmana 46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65643961597</item>
      <item>, OIB 24940334825</item>
      <item>, OIB 18683136487</item>
      <item>, OIB 65643961597</item>
    </izvorni_sadrzaj>
    <derivirana_varijabla naziv="DomainObject.Predmet.SudioniciListNazivOIB_1">
      <item>, OIB 65643961597</item>
      <item>, OIB 24940334825</item>
      <item>, OIB 18683136487</item>
      <item>, OIB 65643961597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281</properties:Words>
  <properties:Characters>1430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2017-04-05T09:05:00Z</dcterms:created>
  <dc:creator>Ardena Bajlo</dc:creator>
  <cp:lastModifiedBy>Ardena Bajlo</cp:lastModifiedBy>
  <cp:lastPrinted>2015-09-30T09:26:00Z</cp:lastPrinted>
  <dcterms:modified xmlns:xsi="http://www.w3.org/2001/XMLSchema-instance" xsi:type="dcterms:W3CDTF">2017-04-19T09:59:00Z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