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df79" w14:paraId="3e7df79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0D309D">
        <w:t>934</w:t>
      </w:r>
      <w:r w:rsidR="006D3CB6">
        <w:t>/16</w:t>
      </w:r>
      <w:r w:rsidR="00232B20">
        <w:t>-</w:t>
      </w:r>
      <w:r w:rsidR="000D309D">
        <w:t>6</w:t>
      </w:r>
    </w:p>
    <w:p w:rsidRDefault="00A27295" w:rsidP="00A27295" w:rsidR="00A27295">
      <w:r>
        <w:rPr>
          <w:rStyle w:val="Strong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BodyText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0D309D" w:rsidRPr="00C1387E">
        <w:t>VUKA BENZ d.o.o., Vukovar, Kudeljarska 6, MBS: 030115137, OIB: 88257478011</w:t>
      </w:r>
      <w:r w:rsidR="00686ACA">
        <w:t xml:space="preserve">, </w:t>
      </w:r>
      <w:r w:rsidR="003B4C28">
        <w:t xml:space="preserve">dana </w:t>
      </w:r>
      <w:r w:rsidR="006D3CB6">
        <w:t>1</w:t>
      </w:r>
      <w:r w:rsidR="00F37D9C">
        <w:t>7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BodyText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BodyText"/>
      </w:pPr>
      <w:r>
        <w:tab/>
      </w:r>
    </w:p>
    <w:p w:rsidRDefault="00FE0B24" w:rsidP="004B741D" w:rsidR="00FE0B24" w:rsidRPr="005371C4">
      <w:pPr>
        <w:pStyle w:val="BodyText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0D309D">
        <w:t xml:space="preserve">Ivan Jurčić, </w:t>
      </w:r>
      <w:r w:rsidR="006D3CB6">
        <w:t xml:space="preserve">OIB: </w:t>
      </w:r>
      <w:r w:rsidR="000D309D">
        <w:t>02124518883</w:t>
      </w:r>
      <w:r w:rsidR="006E7865">
        <w:t xml:space="preserve">, </w:t>
      </w:r>
      <w:r w:rsidR="000D309D">
        <w:t xml:space="preserve">Vinkovci, Kralja Tomislava 14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0D309D">
        <w:t>6</w:t>
      </w:r>
      <w:r w:rsidR="006E7865">
        <w:t>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0D309D">
        <w:t>934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0D309D" w:rsidRPr="00C1387E">
        <w:t>VUKA BENZ d.o.o., Vukovar, Kudeljarska 6, MBS: 030115137, OIB: 88257478011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0D309D">
        <w:t xml:space="preserve">Ivan Jurčić, OIB: 02124518883, Vinkovci, Kralja Tomislava 14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E74BCA">
        <w:t xml:space="preserve">17. </w:t>
      </w:r>
      <w:r w:rsidR="008F2EFA">
        <w:t xml:space="preserve"> </w:t>
      </w:r>
      <w:r w:rsidR="006D3CB6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BodyText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BodyText"/>
        <w:ind w:firstLine="708"/>
        <w:jc w:val="left"/>
      </w:pPr>
    </w:p>
    <w:p w:rsidRDefault="008F2EFA" w:rsidP="005371C4" w:rsidR="008F2EFA">
      <w:pPr>
        <w:pStyle w:val="BodyText"/>
        <w:jc w:val="left"/>
      </w:pPr>
    </w:p>
    <w:p w:rsidRDefault="004B741D" w:rsidP="005371C4" w:rsidR="00366021">
      <w:pPr>
        <w:pStyle w:val="BodyText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0D309D">
        <w:t>R</w:t>
      </w:r>
      <w:r w:rsidR="006D3CB6">
        <w:t xml:space="preserve">. </w:t>
      </w:r>
      <w:r w:rsidR="000D309D">
        <w:t>26.4.</w:t>
      </w:r>
    </w:p>
    <w:p w:rsidRDefault="00CE4C97" w:rsidP="00960C63" w:rsidR="00CE4C97">
      <w:pPr>
        <w:pStyle w:val="BodyText"/>
        <w:jc w:val="left"/>
      </w:pPr>
    </w:p>
    <w:p w:rsidRDefault="00CE4C97" w:rsidP="00960C63" w:rsidR="00CE4C97">
      <w:pPr>
        <w:pStyle w:val="BodyText"/>
        <w:jc w:val="left"/>
      </w:pPr>
    </w:p>
    <w:p w:rsidRDefault="00451DD6" w:rsidP="00960C63" w:rsidR="00451DD6">
      <w:pPr>
        <w:pStyle w:val="BodyText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6D3CB6">
      <w:rPr>
        <w:noProof/>
      </w:rPr>
      <w:t>1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D309D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52C63"/>
    <w:rsid w:val="00255E1A"/>
    <w:rsid w:val="00283A80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827B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582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582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5827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582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582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5827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 BENZ d.o.o. za trgovinu i usluge</izvorni_sadrzaj>
    <derivirana_varijabla naziv="DomainObject.Predmet.ProtustrankaFormated_1">  VUKA BENZ d.o.o. za trgovinu i usluge</derivirana_varijabla>
  </DomainObject.Predmet.ProtustrankaFormated>
  <DomainObject.Predmet.ProtustrankaFormatedOIB>
    <izvorni_sadrzaj>  VUKA BENZ d.o.o. za trgovinu i usluge, OIB 88257478011</izvorni_sadrzaj>
    <derivirana_varijabla naziv="DomainObject.Predmet.ProtustrankaFormatedOIB_1">  VUKA BENZ d.o.o. za trgovinu i usluge, OIB 88257478011</derivirana_varijabla>
  </DomainObject.Predmet.ProtustrankaFormatedOIB>
  <DomainObject.Predmet.ProtustrankaFormatedWithAdress>
    <izvorni_sadrzaj> VUKA BENZ d.o.o. za trgovinu i usluge, Kudeljarska 6, 32000 Vukovar</izvorni_sadrzaj>
    <derivirana_varijabla naziv="DomainObject.Predmet.ProtustrankaFormatedWithAdress_1"> VUKA BENZ d.o.o. za trgovinu i usluge, Kudeljarska 6, 32000 Vukovar</derivirana_varijabla>
  </DomainObject.Predmet.ProtustrankaFormatedWithAdress>
  <DomainObject.Predmet.ProtustrankaFormatedWithAdressOIB>
    <izvorni_sadrzaj> VUKA BENZ d.o.o. za trgovinu i usluge, OIB 88257478011, Kudeljarska 6, 32000 Vukovar</izvorni_sadrzaj>
    <derivirana_varijabla naziv="DomainObject.Predmet.ProtustrankaFormatedWithAdressOIB_1"> VUKA BENZ d.o.o. za trgovinu i usluge, OIB 88257478011, Kudeljarska 6, 32000 Vukovar</derivirana_varijabla>
  </DomainObject.Predmet.ProtustrankaFormatedWithAdressOIB>
  <DomainObject.Predmet.ProtustrankaWithAdress>
    <izvorni_sadrzaj>VUKA BENZ d.o.o. za trgovinu i usluge Kudeljarska 6, 32000 Vukovar</izvorni_sadrzaj>
    <derivirana_varijabla naziv="DomainObject.Predmet.ProtustrankaWithAdress_1">VUKA BENZ d.o.o. za trgovinu i usluge Kudeljarska 6, 32000 Vukovar</derivirana_varijabla>
  </DomainObject.Predmet.ProtustrankaWithAdress>
  <DomainObject.Predmet.ProtustrankaWithAdressOIB>
    <izvorni_sadrzaj>VUKA BENZ d.o.o. za trgovinu i usluge, OIB 88257478011, Kudeljarska 6, 32000 Vukovar</izvorni_sadrzaj>
    <derivirana_varijabla naziv="DomainObject.Predmet.ProtustrankaWithAdressOIB_1">VUKA BENZ d.o.o. za trgovinu i usluge, OIB 88257478011, Kudeljarska 6, 32000 Vukovar</derivirana_varijabla>
  </DomainObject.Predmet.ProtustrankaWithAdressOIB>
  <DomainObject.Predmet.ProtustrankaNazivFormated>
    <izvorni_sadrzaj>VUKA BENZ d.o.o. za trgovinu i usluge</izvorni_sadrzaj>
    <derivirana_varijabla naziv="DomainObject.Predmet.ProtustrankaNazivFormated_1">VUKA BENZ d.o.o. za trgovinu i usluge</derivirana_varijabla>
  </DomainObject.Predmet.ProtustrankaNazivFormated>
  <DomainObject.Predmet.ProtustrankaNazivFormatedOIB>
    <izvorni_sadrzaj>VUKA BENZ d.o.o. za trgovinu i usluge, OIB 88257478011</izvorni_sadrzaj>
    <derivirana_varijabla naziv="DomainObject.Predmet.ProtustrankaNazivFormatedOIB_1">VUKA BENZ d.o.o. za trgovinu i usluge, OIB 88257478011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VUKA BENZ d.o.o. za trgovinu i usluge</item>
    </izvorni_sadrzaj>
    <derivirana_varijabla naziv="DomainObject.Predmet.ProtuStrankaListFormated_1">
      <item>VUKA BENZ d.o.o. za trgovinu i usluge</item>
    </derivirana_varijabla>
  </DomainObject.Predmet.ProtuStrankaListFormated>
  <DomainObject.Predmet.ProtuStrankaListFormatedOIB>
    <izvorni_sadrzaj>
      <item>VUKA BENZ d.o.o. za trgovinu i usluge, OIB 88257478011</item>
    </izvorni_sadrzaj>
    <derivirana_varijabla naziv="DomainObject.Predmet.ProtuStrankaListFormatedOIB_1">
      <item>VUKA BENZ d.o.o. za trgovinu i usluge, OIB 88257478011</item>
    </derivirana_varijabla>
  </DomainObject.Predmet.ProtuStrankaListFormatedOIB>
  <DomainObject.Predmet.ProtuStrankaListFormatedWithAdress>
    <izvorni_sadrzaj>
      <item>VUKA BENZ d.o.o. za trgovinu i usluge, Kudeljarska 6, 32000 Vukovar</item>
    </izvorni_sadrzaj>
    <derivirana_varijabla naziv="DomainObject.Predmet.ProtuStrankaListFormatedWithAdress_1">
      <item>VUKA BENZ d.o.o. za trgovinu i usluge, Kudeljarska 6, 32000 Vukovar</item>
    </derivirana_varijabla>
  </DomainObject.Predmet.ProtuStrankaListFormatedWithAdress>
  <DomainObject.Predmet.ProtuStrankaListFormatedWithAdressOIB>
    <izvorni_sadrzaj>
      <item>VUKA BENZ d.o.o. za trgovinu i usluge, OIB 88257478011, Kudeljarska 6, 32000 Vukovar</item>
    </izvorni_sadrzaj>
    <derivirana_varijabla naziv="DomainObject.Predmet.ProtuStrankaListFormatedWithAdressOIB_1">
      <item>VUKA BENZ d.o.o. za trgovinu i usluge, OIB 88257478011, Kudeljarska 6, 32000 Vukovar</item>
    </derivirana_varijabla>
  </DomainObject.Predmet.ProtuStrankaListFormatedWithAdressOIB>
  <DomainObject.Predmet.ProtuStrankaListNazivFormated>
    <izvorni_sadrzaj>
      <item>VUKA BENZ d.o.o. za trgovinu i usluge</item>
    </izvorni_sadrzaj>
    <derivirana_varijabla naziv="DomainObject.Predmet.ProtuStrankaListNazivFormated_1">
      <item>VUKA BENZ d.o.o. za trgovinu i usluge</item>
    </derivirana_varijabla>
  </DomainObject.Predmet.ProtuStrankaListNazivFormated>
  <DomainObject.Predmet.ProtuStrankaListNazivFormatedOIB>
    <izvorni_sadrzaj>
      <item>VUKA BENZ d.o.o. za trgovinu i usluge, OIB 88257478011</item>
    </izvorni_sadrzaj>
    <derivirana_varijabla naziv="DomainObject.Predmet.ProtuStrankaListNazivFormatedOIB_1">
      <item>VUKA BENZ d.o.o. za trgovinu i usluge, OIB 88257478011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VUKA BENZ d.o.o. za trgovinu i usluge</izvorni_sadrzaj>
    <derivirana_varijabla naziv="DomainObject.Predmet.ProtustrankaIDrugi_1">VUKA BENZ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VUKA BENZ d.o.o. za trgovinu i usluge, OIB 88257478011, Kudeljarska 6, 32000 Vukovar</izvorni_sadrzaj>
    <derivirana_varijabla naziv="DomainObject.Predmet.ProtustrankaIDrugiAdressOIB_1">VUKA BENZ d.o.o. za trgovinu i usluge, OIB 88257478011, Kudeljarska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VUKA BENZ d.o.o. za trgovinu i usluge</item>
    </izvorni_sadrzaj>
    <derivirana_varijabla naziv="DomainObject.Predmet.SudioniciListNaziv_1">
      <item>FINA RC OSIJEK</item>
      <item>VUKA BENZ d.o.o. za trgovinu i usluge</item>
    </derivirana_varijabla>
  </DomainObject.Predmet.SudioniciListNaziv>
  <DomainObject.Predmet.SudioniciListAdressOIB>
    <izvorni_sadrzaj>
      <item>FINA RC OSIJEK, OIB 85821130368</item>
      <item>VUKA BENZ d.o.o. za trgovinu i usluge, OIB 88257478011, Kudeljarska 6,32000 Vukovar</item>
    </izvorni_sadrzaj>
    <derivirana_varijabla naziv="DomainObject.Predmet.SudioniciListAdressOIB_1">
      <item>FINA RC OSIJEK, OIB 85821130368</item>
      <item>VUKA BENZ d.o.o. za trgovinu i usluge, OIB 88257478011, Kudeljarska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88257478011</item>
    </izvorni_sadrzaj>
    <derivirana_varijabla naziv="DomainObject.Predmet.SudioniciListNazivOIB_1">
      <item>, OIB 85821130368</item>
      <item>, OIB 88257478011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164BD-44D3-41CD-884B-A026BFBE60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1225</properties:Characters>
  <properties:Lines>45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2017-02-17T07:38:00Z</dcterms:created>
  <dc:creator>hermanj</dc:creator>
  <cp:lastModifiedBy>Maja Videnović</cp:lastModifiedBy>
  <cp:lastPrinted>2017-01-18T09:46:00Z</cp:lastPrinted>
  <dcterms:modified xmlns:xsi="http://www.w3.org/2001/XMLSchema-instance" xsi:type="dcterms:W3CDTF">2017-02-17T07:48:00Z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