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4344" w14:paraId="4054344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295E34">
        <w:rPr>
          <w:rFonts w:eastAsia="Times New Roman" w:hAnsi="Times New Roman" w:ascii="Times New Roman"/>
          <w:sz w:val="24"/>
          <w:szCs w:val="24"/>
          <w:lang w:eastAsia="hr-HR"/>
        </w:rPr>
        <w:t>MK PLIN d.o.o., Zagreb, Trg J.F. Kennedya 6B, OIB: 52995276615</w:t>
      </w:r>
      <w:r w:rsidR="009B6AC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63383" w:rsidR="00AD75E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295E34">
        <w:rPr>
          <w:rFonts w:eastAsia="Times New Roman" w:hAnsi="Times New Roman" w:ascii="Times New Roman"/>
          <w:sz w:val="24"/>
          <w:szCs w:val="24"/>
          <w:lang w:eastAsia="hr-HR"/>
        </w:rPr>
        <w:t>MK PLIN d.o.o., Zagreb, Trg J.F. Kennedya 6B, OIB: 52995276615</w:t>
      </w:r>
      <w:r w:rsidR="00A63383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63383" w:rsidP="00A63383" w:rsidR="00A63383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295E34">
        <w:rPr>
          <w:rFonts w:eastAsia="Times New Roman" w:hAnsi="Times New Roman" w:ascii="Times New Roman"/>
          <w:sz w:val="24"/>
          <w:szCs w:val="24"/>
          <w:lang w:eastAsia="hr-HR"/>
        </w:rPr>
        <w:t>MK PLIN d.o.o., Zagreb, Trg J.F. Kennedya 6B, OIB: 52995276615,</w:t>
      </w:r>
      <w:r w:rsidR="00295E34">
        <w:rPr>
          <w:rFonts w:hAnsi="Times New Roman" w:ascii="Times New Roman"/>
          <w:sz w:val="24"/>
          <w:szCs w:val="24"/>
        </w:rPr>
        <w:t xml:space="preserve"> MARJANU KOLARU, Laze, Laze 7, OIB: 99220752083,</w:t>
      </w:r>
      <w:r w:rsidR="00C504D8">
        <w:rPr>
          <w:rFonts w:hAnsi="Times New Roman" w:ascii="Times New Roman"/>
          <w:sz w:val="24"/>
          <w:szCs w:val="24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A6338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C504D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295E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="009B6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338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9B6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7A5A1F" w:rsidP="00C504D8" w:rsidR="00DC5AFB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295E3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295E34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295E34">
        <w:rPr>
          <w:rFonts w:eastAsia="Times New Roman" w:hAnsi="Times New Roman" w:ascii="Times New Roman"/>
          <w:sz w:val="24"/>
          <w:szCs w:val="24"/>
          <w:lang w:eastAsia="hr-HR"/>
        </w:rPr>
        <w:t>MK PLIN d.o.o., Zagreb, Trg J.F. Kennedya 6B, OIB: 52995276615</w:t>
      </w:r>
      <w:r w:rsidR="009B6AC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B6AC7">
        <w:rPr>
          <w:rFonts w:hAnsi="Times New Roman" w:ascii="Times New Roman"/>
          <w:sz w:val="24"/>
          <w:szCs w:val="24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čl.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2C8" w:rsidP="00AD75EF" w:rsidR="003012C8">
      <w:pPr>
        <w:spacing w:lineRule="auto" w:line="240" w:after="0"/>
      </w:pPr>
      <w:r>
        <w:separator/>
      </w:r>
    </w:p>
  </w:endnote>
  <w:endnote w:id="0" w:type="continuationSeparator">
    <w:p w:rsidRDefault="003012C8" w:rsidP="00AD75EF" w:rsidR="003012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2C8" w:rsidP="00AD75EF" w:rsidR="003012C8">
      <w:pPr>
        <w:spacing w:lineRule="auto" w:line="240" w:after="0"/>
      </w:pPr>
      <w:r>
        <w:separator/>
      </w:r>
    </w:p>
  </w:footnote>
  <w:footnote w:id="0" w:type="continuationSeparator">
    <w:p w:rsidRDefault="003012C8" w:rsidP="00AD75EF" w:rsidR="003012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041">
          <w:rPr>
            <w:noProof/>
          </w:rPr>
          <w:t>4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295E34">
      <w:t>3044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20E95"/>
    <w:rsid w:val="00114041"/>
    <w:rsid w:val="00122885"/>
    <w:rsid w:val="00295E34"/>
    <w:rsid w:val="002F3142"/>
    <w:rsid w:val="003012C8"/>
    <w:rsid w:val="0040288E"/>
    <w:rsid w:val="0042276E"/>
    <w:rsid w:val="004555A8"/>
    <w:rsid w:val="005248A6"/>
    <w:rsid w:val="00656684"/>
    <w:rsid w:val="00675003"/>
    <w:rsid w:val="007252FD"/>
    <w:rsid w:val="007A5A1F"/>
    <w:rsid w:val="008E0D9D"/>
    <w:rsid w:val="008F0E72"/>
    <w:rsid w:val="009117B8"/>
    <w:rsid w:val="009B6AC7"/>
    <w:rsid w:val="009D3700"/>
    <w:rsid w:val="00A63383"/>
    <w:rsid w:val="00AD75EF"/>
    <w:rsid w:val="00B21D1D"/>
    <w:rsid w:val="00C504D8"/>
    <w:rsid w:val="00DC5AFB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114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04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404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404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404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114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04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404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404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404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St-3044/2016</izvorni_sadrzaj>
    <derivirana_varijabla naziv="DomainObject.Predmet.OznakaBroj_1">St-3044/2016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PLIN d.o.o. zastupanog po punomoćniku Marjan Kolar</izvorni_sadrzaj>
    <derivirana_varijabla naziv="DomainObject.Predmet.ProtustrankaFormated_1">  MK PLIN d.o.o. zastupanog po punomoćniku Marjan Kolar</derivirana_varijabla>
  </DomainObject.Predmet.ProtustrankaFormated>
  <DomainObject.Predmet.ProtustrankaFormatedOIB>
    <izvorni_sadrzaj>  MK PLIN d.o.o., OIB 52995276615 zastupanog po punomoćniku Marjan Kolar</izvorni_sadrzaj>
    <derivirana_varijabla naziv="DomainObject.Predmet.ProtustrankaFormatedOIB_1">  MK PLIN d.o.o., OIB 52995276615 zastupanog po punomoćniku Marjan Kolar</derivirana_varijabla>
  </DomainObject.Predmet.ProtustrankaFormatedOIB>
  <DomainObject.Predmet.ProtustrankaFormatedWithAdress>
    <izvorni_sadrzaj> MK PLIN d.o.o., Trg J.F. Kennedya 6B, 10000 Zagreb zastupanog po punomoćniku Marjan Kolar</izvorni_sadrzaj>
    <derivirana_varijabla naziv="DomainObject.Predmet.ProtustrankaFormatedWithAdress_1"> MK PLIN d.o.o., Trg J.F. Kennedya 6B, 10000 Zagreb zastupanog po punomoćniku Marjan Kolar</derivirana_varijabla>
  </DomainObject.Predmet.ProtustrankaFormatedWithAdress>
  <DomainObject.Predmet.ProtustrankaFormatedWithAdressOIB>
    <izvorni_sadrzaj> MK PLIN d.o.o., OIB 52995276615, Trg J.F. Kennedya 6B, 10000 Zagreb zastupanog po punomoćniku Marjan Kolar</izvorni_sadrzaj>
    <derivirana_varijabla naziv="DomainObject.Predmet.ProtustrankaFormatedWithAdressOIB_1"> MK PLIN d.o.o., OIB 52995276615, Trg J.F. Kennedya 6B, 10000 Zagreb zastupanog po punomoćniku Marjan Kolar</derivirana_varijabla>
  </DomainObject.Predmet.ProtustrankaFormatedWithAdressOIB>
  <DomainObject.Predmet.ProtustrankaWithAdress>
    <izvorni_sadrzaj>MK PLIN d.o.o. Trg J.F. Kennedya 6B, 10000 Zagreb</izvorni_sadrzaj>
    <derivirana_varijabla naziv="DomainObject.Predmet.ProtustrankaWithAdress_1">MK PLIN d.o.o. Trg J.F. Kennedya 6B, 10000 Zagreb</derivirana_varijabla>
  </DomainObject.Predmet.ProtustrankaWithAdress>
  <DomainObject.Predmet.ProtustrankaWithAdressOIB>
    <izvorni_sadrzaj>MK PLIN d.o.o., OIB 52995276615, Trg J.F. Kennedya 6B, 10000 Zagreb</izvorni_sadrzaj>
    <derivirana_varijabla naziv="DomainObject.Predmet.ProtustrankaWithAdressOIB_1">MK PLIN d.o.o., OIB 52995276615, Trg J.F. Kennedya 6B, 10000 Zagreb</derivirana_varijabla>
  </DomainObject.Predmet.ProtustrankaWithAdressOIB>
  <DomainObject.Predmet.ProtustrankaNazivFormated>
    <izvorni_sadrzaj>MK PLIN d.o.o.</izvorni_sadrzaj>
    <derivirana_varijabla naziv="DomainObject.Predmet.ProtustrankaNazivFormated_1">MK PLIN d.o.o.</derivirana_varijabla>
  </DomainObject.Predmet.ProtustrankaNazivFormated>
  <DomainObject.Predmet.ProtustrankaNazivFormatedOIB>
    <izvorni_sadrzaj>MK PLIN d.o.o., OIB 52995276615</izvorni_sadrzaj>
    <derivirana_varijabla naziv="DomainObject.Predmet.ProtustrankaNazivFormatedOIB_1">MK PLIN d.o.o., OIB 52995276615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PLIN d.o.o. zastupanog po punomoćniku Marjan Kolar</item>
    </izvorni_sadrzaj>
    <derivirana_varijabla naziv="DomainObject.Predmet.ProtuStrankaListFormated_1">
      <item>MK PLIN d.o.o. zastupanog po punomoćniku Marjan Kolar</item>
    </derivirana_varijabla>
  </DomainObject.Predmet.ProtuStrankaListFormated>
  <DomainObject.Predmet.ProtuStrankaListFormatedOIB>
    <izvorni_sadrzaj>
      <item>MK PLIN d.o.o., OIB 52995276615 zastupanog po punomoćniku Marjan Kolar</item>
    </izvorni_sadrzaj>
    <derivirana_varijabla naziv="DomainObject.Predmet.ProtuStrankaListFormatedOIB_1">
      <item>MK PLIN d.o.o., OIB 52995276615 zastupanog po punomoćniku Marjan Kolar</item>
    </derivirana_varijabla>
  </DomainObject.Predmet.ProtuStrankaListFormatedOIB>
  <DomainObject.Predmet.ProtuStrankaListFormatedWithAdress>
    <izvorni_sadrzaj>
      <item>MK PLIN d.o.o., Trg J.F. Kennedya 6B, 10000 Zagreb zastupanog po punomoćniku Marjan Kolar</item>
    </izvorni_sadrzaj>
    <derivirana_varijabla naziv="DomainObject.Predmet.ProtuStrankaListFormatedWithAdress_1">
      <item>MK PLIN d.o.o., Trg J.F. Kennedya 6B, 10000 Zagreb zastupanog po punomoćniku Marjan Kolar</item>
    </derivirana_varijabla>
  </DomainObject.Predmet.ProtuStrankaListFormatedWithAdress>
  <DomainObject.Predmet.ProtuStrankaListFormatedWithAdressOIB>
    <izvorni_sadrzaj>
      <item>MK PLIN d.o.o., OIB 52995276615, Trg J.F. Kennedya 6B, 10000 Zagreb zastupanog po punomoćniku Marjan Kolar</item>
    </izvorni_sadrzaj>
    <derivirana_varijabla naziv="DomainObject.Predmet.ProtuStrankaListFormatedWithAdressOIB_1">
      <item>MK PLIN d.o.o., OIB 52995276615, Trg J.F. Kennedya 6B, 10000 Zagreb zastupanog po punomoćniku Marjan Kolar</item>
    </derivirana_varijabla>
  </DomainObject.Predmet.ProtuStrankaListFormatedWithAdressOIB>
  <DomainObject.Predmet.ProtuStrankaListNazivFormated>
    <izvorni_sadrzaj>
      <item>MK PLIN d.o.o.</item>
    </izvorni_sadrzaj>
    <derivirana_varijabla naziv="DomainObject.Predmet.ProtuStrankaListNazivFormated_1">
      <item>MK PLIN d.o.o.</item>
    </derivirana_varijabla>
  </DomainObject.Predmet.ProtuStrankaListNazivFormated>
  <DomainObject.Predmet.ProtuStrankaListNazivFormatedOIB>
    <izvorni_sadrzaj>
      <item>MK PLIN d.o.o., OIB 52995276615</item>
    </izvorni_sadrzaj>
    <derivirana_varijabla naziv="DomainObject.Predmet.ProtuStrankaListNazivFormatedOIB_1">
      <item>MK PLIN d.o.o., OIB 52995276615</item>
    </derivirana_varijabla>
  </DomainObject.Predmet.ProtuStrankaListNazivFormatedOIB>
  <DomainObject.Predmet.OstaliListFormated>
    <izvorni_sadrzaj>
      <item>Marjan Kolar punomoćnik sudionika u postupku MK PLIN d.o.o.</item>
    </izvorni_sadrzaj>
    <derivirana_varijabla naziv="DomainObject.Predmet.OstaliListFormated_1">
      <item>Marjan Kolar punomoćnik sudionika u postupku MK PLIN d.o.o.</item>
    </derivirana_varijabla>
  </DomainObject.Predmet.OstaliListFormated>
  <DomainObject.Predmet.OstaliListFormatedOIB>
    <izvorni_sadrzaj>
      <item>Marjan Kolar, OIB 99220752083 punomoćnik sudionika u postupku MK PLIN d.o.o.</item>
    </izvorni_sadrzaj>
    <derivirana_varijabla naziv="DomainObject.Predmet.OstaliListFormatedOIB_1">
      <item>Marjan Kolar, OIB 99220752083 punomoćnik sudionika u postupku MK PLIN d.o.o.</item>
    </derivirana_varijabla>
  </DomainObject.Predmet.OstaliListFormatedOIB>
  <DomainObject.Predmet.OstaliListFormatedWithAdress>
    <izvorni_sadrzaj>
      <item>Marjan Kolar, Laze 7, 1219 Laze punomoćnik sudionika u postupku MK PLIN d.o.o.</item>
    </izvorni_sadrzaj>
    <derivirana_varijabla naziv="DomainObject.Predmet.OstaliListFormatedWithAdress_1">
      <item>Marjan Kolar, Laze 7, 1219 Laze punomoćnik sudionika u postupku MK PLIN d.o.o.</item>
    </derivirana_varijabla>
  </DomainObject.Predmet.OstaliListFormatedWithAdress>
  <DomainObject.Predmet.OstaliListFormatedWithAdressOIB>
    <izvorni_sadrzaj>
      <item>Marjan Kolar, OIB 99220752083, Laze 7, 1219 Laze punomoćnik sudionika u postupku MK PLIN d.o.o.</item>
    </izvorni_sadrzaj>
    <derivirana_varijabla naziv="DomainObject.Predmet.OstaliListFormatedWithAdressOIB_1">
      <item>Marjan Kolar, OIB 99220752083, Laze 7, 1219 Laze punomoćnik sudionika u postupku MK PLIN d.o.o.</item>
    </derivirana_varijabla>
  </DomainObject.Predmet.OstaliListFormatedWithAdressOIB>
  <DomainObject.Predmet.OstaliListNazivFormated>
    <izvorni_sadrzaj>
      <item>Marjan Kolar</item>
    </izvorni_sadrzaj>
    <derivirana_varijabla naziv="DomainObject.Predmet.OstaliListNazivFormated_1">
      <item>Marjan Kolar</item>
    </derivirana_varijabla>
  </DomainObject.Predmet.OstaliListNazivFormated>
  <DomainObject.Predmet.OstaliListNazivFormatedOIB>
    <izvorni_sadrzaj>
      <item>Marjan Kolar, OIB 99220752083</item>
    </izvorni_sadrzaj>
    <derivirana_varijabla naziv="DomainObject.Predmet.OstaliListNazivFormatedOIB_1">
      <item>Marjan Kolar, OIB 99220752083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PLIN d.o.o.</izvorni_sadrzaj>
    <derivirana_varijabla naziv="DomainObject.Predmet.ProtustrankaIDrugi_1">MK 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PLIN d.o.o., OIB 52995276615, Trg J.F. Kennedya 6B, 10000 Zagreb</izvorni_sadrzaj>
    <derivirana_varijabla naziv="DomainObject.Predmet.ProtustrankaIDrugiAdressOIB_1">MK PLIN d.o.o., OIB 52995276615, Trg J.F.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PLIN d.o.o.</item>
      <item>Marjan Kolar</item>
    </izvorni_sadrzaj>
    <derivirana_varijabla naziv="DomainObject.Predmet.SudioniciListNaziv_1">
      <item>FINA Regionalni centar Zagreb</item>
      <item>MK PLIN d.o.o.</item>
      <item>Marjan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PLIN d.o.o., OIB 52995276615, Trg J.F. Kennedya 6B,10000 Zagreb</item>
      <item>Marjan Kolar, OIB 99220752083, Laze 7,1219 Laze</item>
    </izvorni_sadrzaj>
    <derivirana_varijabla naziv="DomainObject.Predmet.SudioniciListAdressOIB_1">
      <item>FINA Regionalni centar Zagreb, OIB 85821130368, Trg svibanjskih žrtava 1995. br. 1,10000 Zagreb</item>
      <item>MK PLIN d.o.o., OIB 52995276615, Trg J.F. Kennedya 6B,10000 Zagreb</item>
      <item>Marjan Kolar, OIB 99220752083, Laze 7,1219 Laze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52995276615</item>
      <item>, OIB 99220752083</item>
    </izvorni_sadrzaj>
    <derivirana_varijabla naziv="DomainObject.Predmet.SudioniciListNazivOIB_1">
      <item>, OIB 85821130368</item>
      <item>, OIB 52995276615</item>
      <item>, OIB 99220752083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21C0E-D54C-4DD2-B600-DF324F420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887</properties:Words>
  <properties:Characters>4548</properties:Characters>
  <properties:Lines>142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2017-01-20T09:07:00Z</dcterms:created>
  <dc:creator>Draženka Prpić</dc:creator>
  <cp:lastModifiedBy>Draženka Prpić</cp:lastModifiedBy>
  <cp:lastPrinted>2017-01-20T09:07:00Z</cp:lastPrinted>
  <dcterms:modified xmlns:xsi="http://www.w3.org/2001/XMLSchema-instance" xsi:type="dcterms:W3CDTF">2017-01-20T09:07:00Z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