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0832e" w14:paraId="b40832e" w:rsidRDefault="00991B59" w:rsidP="00746786" w:rsidR="00746786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6786">
        <w:t>7 St-840/18-21</w:t>
      </w:r>
    </w:p>
    <w:p w:rsidRDefault="00991B59" w:rsidP="00991B59" w:rsidR="00991B59">
      <w:pPr>
        <w:jc w:val="right"/>
      </w:pPr>
    </w:p>
    <w:p w:rsidRDefault="00991B59" w:rsidP="00991B59" w:rsidR="00991B59">
      <w:r>
        <w:t xml:space="preserve">REPUBLIKA HRVATSKA </w:t>
      </w:r>
    </w:p>
    <w:p w:rsidRDefault="00991B59" w:rsidP="00991B59" w:rsidR="00991B59">
      <w:r>
        <w:t xml:space="preserve">  Trgovački sud u Osijeku </w:t>
      </w:r>
    </w:p>
    <w:p w:rsidRDefault="00991B59" w:rsidP="00991B59" w:rsidR="00991B59">
      <w:r>
        <w:t>Zagrebačka 2, 31000 Osijek</w:t>
      </w:r>
    </w:p>
    <w:p w:rsidRDefault="00991B59" w:rsidP="00B75C26" w:rsidR="00C73B24" w:rsidRPr="00C73B24">
      <w:pPr>
        <w:pStyle w:val="Naslovdokumenta"/>
      </w:pPr>
      <w:r>
        <w:tab/>
        <w:t>POZIV STRANCI RADI SASLUŠANJA</w:t>
      </w:r>
    </w:p>
    <w:p w:rsidRDefault="00991B59" w:rsidP="00746786" w:rsidR="00746786" w:rsidRPr="00746786">
      <w:pPr>
        <w:jc w:val="right"/>
        <w:rPr>
          <w:b/>
        </w:rPr>
      </w:pPr>
      <w:r>
        <w:rPr>
          <w:color w:val="000000"/>
        </w:rPr>
        <w:t xml:space="preserve">     </w:t>
      </w:r>
      <w:r w:rsidR="00B54DE2">
        <w:rPr>
          <w:color w:val="000000"/>
        </w:rPr>
        <w:t xml:space="preserve">   </w:t>
      </w:r>
      <w:r>
        <w:rPr>
          <w:color w:val="000000"/>
        </w:rPr>
        <w:t xml:space="preserve"> </w:t>
      </w:r>
      <w:r w:rsidR="000C1F0F">
        <w:rPr>
          <w:color w:val="000000"/>
        </w:rPr>
        <w:t xml:space="preserve"> </w:t>
      </w:r>
      <w:r w:rsidR="00746786" w:rsidRPr="00746786">
        <w:rPr>
          <w:b/>
        </w:rPr>
        <w:t xml:space="preserve">Krešimir </w:t>
      </w:r>
      <w:proofErr w:type="spellStart"/>
      <w:r w:rsidR="00746786" w:rsidRPr="00746786">
        <w:rPr>
          <w:b/>
        </w:rPr>
        <w:t>Bogdanović</w:t>
      </w:r>
      <w:proofErr w:type="spellEnd"/>
    </w:p>
    <w:p w:rsidRDefault="00746786" w:rsidP="00746786" w:rsidR="00746786" w:rsidRPr="00746786">
      <w:pPr>
        <w:jc w:val="right"/>
        <w:rPr>
          <w:b/>
        </w:rPr>
      </w:pPr>
      <w:r w:rsidRPr="00746786">
        <w:rPr>
          <w:b/>
        </w:rPr>
        <w:t xml:space="preserve">Vinkovci, Hansa </w:t>
      </w:r>
      <w:proofErr w:type="spellStart"/>
      <w:r w:rsidRPr="00746786">
        <w:rPr>
          <w:b/>
        </w:rPr>
        <w:t>Dietricha</w:t>
      </w:r>
      <w:proofErr w:type="spellEnd"/>
      <w:r w:rsidRPr="00746786">
        <w:rPr>
          <w:b/>
        </w:rPr>
        <w:t xml:space="preserve"> </w:t>
      </w:r>
      <w:proofErr w:type="spellStart"/>
      <w:r w:rsidRPr="00746786">
        <w:rPr>
          <w:b/>
        </w:rPr>
        <w:t>Genschera</w:t>
      </w:r>
      <w:proofErr w:type="spellEnd"/>
      <w:r w:rsidRPr="00746786">
        <w:rPr>
          <w:b/>
        </w:rPr>
        <w:t xml:space="preserve"> 40</w:t>
      </w:r>
    </w:p>
    <w:p w:rsidRDefault="00C4287B" w:rsidP="00746786" w:rsidR="00C4287B" w:rsidRPr="00991B59">
      <w:pPr>
        <w:ind w:left="5664"/>
        <w:rPr>
          <w:b/>
          <w:color w:val="000000"/>
        </w:rPr>
      </w:pPr>
    </w:p>
    <w:p w:rsidRDefault="00991B59" w:rsidP="00991B59" w:rsidR="00C73B24">
      <w:r>
        <w:t>Pravna stvar</w:t>
      </w:r>
    </w:p>
    <w:p w:rsidRDefault="00991B59" w:rsidP="00991B59" w:rsidR="00991B59">
      <w:pPr>
        <w:jc w:val="both"/>
        <w:rPr>
          <w:rFonts w:cstheme="minorBidi"/>
        </w:rPr>
      </w:pPr>
      <w:r>
        <w:t xml:space="preserve">Predlagatelj: </w:t>
      </w:r>
      <w:r w:rsidR="00C4287B">
        <w:t xml:space="preserve">FINANCIJSKA AGENCIJA Regionalni centar Osijek, L. </w:t>
      </w:r>
      <w:proofErr w:type="spellStart"/>
      <w:r w:rsidR="00C4287B">
        <w:t>Jägera</w:t>
      </w:r>
      <w:proofErr w:type="spellEnd"/>
      <w:r w:rsidR="00C4287B">
        <w:t xml:space="preserve"> 3, Osijek, OIB: 85821130368</w:t>
      </w:r>
    </w:p>
    <w:p w:rsidRDefault="00991B59" w:rsidP="00991B59" w:rsidR="00991B59">
      <w:pPr>
        <w:jc w:val="both"/>
      </w:pPr>
    </w:p>
    <w:p w:rsidRDefault="00991B59" w:rsidP="00991B59" w:rsidR="00A13FE6">
      <w:pPr>
        <w:jc w:val="both"/>
      </w:pPr>
      <w:r>
        <w:t xml:space="preserve">Stečajni dužnik: </w:t>
      </w:r>
      <w:r w:rsidR="00746786">
        <w:t xml:space="preserve">JESENI j.d.o.o., Vinkovci, Hansa </w:t>
      </w:r>
      <w:proofErr w:type="spellStart"/>
      <w:r w:rsidR="00746786">
        <w:t>Dietricha</w:t>
      </w:r>
      <w:proofErr w:type="spellEnd"/>
      <w:r w:rsidR="00746786">
        <w:t xml:space="preserve"> </w:t>
      </w:r>
      <w:proofErr w:type="spellStart"/>
      <w:r w:rsidR="00746786">
        <w:t>Genschera</w:t>
      </w:r>
      <w:proofErr w:type="spellEnd"/>
      <w:r w:rsidR="00746786">
        <w:t xml:space="preserve"> 40, MBS: 030163835, OIB: 55586514151</w:t>
      </w:r>
    </w:p>
    <w:p w:rsidRDefault="00746786" w:rsidP="00991B59" w:rsidR="00746786">
      <w:pPr>
        <w:jc w:val="both"/>
      </w:pPr>
    </w:p>
    <w:p w:rsidRDefault="000C1F0F" w:rsidP="00746786" w:rsidR="00746786">
      <w:pPr>
        <w:jc w:val="both"/>
      </w:pPr>
      <w:r>
        <w:t xml:space="preserve">zakonski </w:t>
      </w:r>
      <w:r w:rsidR="00991B59">
        <w:t xml:space="preserve">zastupnik </w:t>
      </w:r>
      <w:r>
        <w:t>dužnika</w:t>
      </w:r>
      <w:r w:rsidR="008A15D9">
        <w:t xml:space="preserve"> </w:t>
      </w:r>
      <w:r w:rsidR="002F4697">
        <w:t>–</w:t>
      </w:r>
      <w:r>
        <w:t xml:space="preserve"> </w:t>
      </w:r>
      <w:r w:rsidR="00746786">
        <w:t xml:space="preserve">direktor Krešimir </w:t>
      </w:r>
      <w:proofErr w:type="spellStart"/>
      <w:r w:rsidR="00746786">
        <w:t>Bogdanović</w:t>
      </w:r>
      <w:proofErr w:type="spellEnd"/>
      <w:r w:rsidR="00746786">
        <w:t xml:space="preserve">, OIB: 10005319136, Vinkovci, Hansa </w:t>
      </w:r>
      <w:proofErr w:type="spellStart"/>
      <w:r w:rsidR="00746786">
        <w:t>Dietricha</w:t>
      </w:r>
      <w:proofErr w:type="spellEnd"/>
      <w:r w:rsidR="00746786">
        <w:t xml:space="preserve"> </w:t>
      </w:r>
      <w:proofErr w:type="spellStart"/>
      <w:r w:rsidR="00746786">
        <w:t>Genschera</w:t>
      </w:r>
      <w:proofErr w:type="spellEnd"/>
      <w:r w:rsidR="00746786">
        <w:t xml:space="preserve"> 40</w:t>
      </w:r>
    </w:p>
    <w:p w:rsidRDefault="000C1F0F" w:rsidP="00991B59" w:rsidR="000C1F0F">
      <w:pPr>
        <w:jc w:val="both"/>
      </w:pPr>
    </w:p>
    <w:p w:rsidRDefault="008A15D9" w:rsidP="008A15D9" w:rsidR="008A15D9">
      <w:pPr>
        <w:jc w:val="both"/>
      </w:pPr>
      <w:r>
        <w:t xml:space="preserve">radi: stečajni postupak </w:t>
      </w:r>
    </w:p>
    <w:p w:rsidRDefault="008A15D9" w:rsidP="008A15D9" w:rsidR="008A15D9">
      <w:pPr>
        <w:jc w:val="both"/>
      </w:pPr>
      <w:r>
        <w:t xml:space="preserve">    </w:t>
      </w:r>
    </w:p>
    <w:p w:rsidRDefault="008A15D9" w:rsidP="008A15D9" w:rsidR="008A15D9">
      <w:pPr>
        <w:jc w:val="both"/>
      </w:pPr>
      <w:r>
        <w:t xml:space="preserve">Pozivate se radi saslušanja u gornjoj pravnoj stvari na ročište koje će se održati </w:t>
      </w:r>
    </w:p>
    <w:p w:rsidRDefault="008A15D9" w:rsidP="008A15D9" w:rsidR="008A15D9">
      <w:pPr>
        <w:jc w:val="both"/>
      </w:pPr>
    </w:p>
    <w:p w:rsidRDefault="00A13FE6" w:rsidP="008A15D9" w:rsidR="008A15D9">
      <w:pPr>
        <w:jc w:val="center"/>
        <w:rPr>
          <w:u w:val="single"/>
        </w:rPr>
      </w:pPr>
      <w:r>
        <w:rPr>
          <w:b/>
          <w:u w:val="single"/>
        </w:rPr>
        <w:t>24. siječnja 2019</w:t>
      </w:r>
      <w:r w:rsidR="008A15D9">
        <w:rPr>
          <w:b/>
          <w:u w:val="single"/>
        </w:rPr>
        <w:t xml:space="preserve">. godine u </w:t>
      </w:r>
      <w:r>
        <w:rPr>
          <w:b/>
          <w:u w:val="single"/>
        </w:rPr>
        <w:t>9,</w:t>
      </w:r>
      <w:r w:rsidR="00746786">
        <w:rPr>
          <w:b/>
          <w:u w:val="single"/>
        </w:rPr>
        <w:t>15</w:t>
      </w:r>
      <w:r w:rsidR="008A15D9">
        <w:rPr>
          <w:b/>
          <w:u w:val="single"/>
        </w:rPr>
        <w:t xml:space="preserve"> sati, u ovom sudu, soba broj 23/I</w:t>
      </w:r>
      <w:r w:rsidR="008A15D9">
        <w:rPr>
          <w:u w:val="single"/>
        </w:rPr>
        <w:t>.</w:t>
      </w:r>
    </w:p>
    <w:p w:rsidRDefault="008A15D9" w:rsidP="008A15D9" w:rsidR="008A15D9">
      <w:pPr>
        <w:jc w:val="center"/>
        <w:rPr>
          <w:u w:val="single"/>
        </w:rPr>
      </w:pPr>
    </w:p>
    <w:p w:rsidRDefault="008A15D9" w:rsidP="008A15D9" w:rsidR="008A15D9">
      <w:pPr>
        <w:jc w:val="both"/>
      </w:pPr>
    </w:p>
    <w:p w:rsidRDefault="008A15D9" w:rsidP="008A15D9" w:rsidR="008A15D9">
      <w:pPr>
        <w:pStyle w:val="ABCNaslov"/>
        <w:spacing w:after="0" w:before="0"/>
        <w:jc w:val="left"/>
        <w:rPr>
          <w:b/>
          <w:lang w:val="en-US"/>
        </w:rPr>
      </w:pPr>
      <w:r>
        <w:rPr>
          <w:b/>
          <w:lang w:val="en-US"/>
        </w:rPr>
        <w:t>UPOZORENJE:</w:t>
      </w:r>
    </w:p>
    <w:p w:rsidRDefault="008A15D9" w:rsidP="008A15D9" w:rsidR="008A15D9">
      <w:pPr>
        <w:jc w:val="both"/>
      </w:pPr>
      <w:r>
        <w:t xml:space="preserve">Ako osoba ovlaštena za zastupanje dužnika 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>
          <w:t>248. st</w:t>
        </w:r>
      </w:smartTag>
      <w:r>
        <w:t>. 1. ZPP-a i čl. 178. Stečajnog zakona).</w:t>
      </w:r>
    </w:p>
    <w:p w:rsidRDefault="008A15D9" w:rsidP="008A15D9" w:rsidR="008A15D9">
      <w:pPr>
        <w:jc w:val="both"/>
      </w:pPr>
    </w:p>
    <w:p w:rsidRDefault="008A15D9" w:rsidP="008A15D9" w:rsidR="008A15D9">
      <w:pPr>
        <w:jc w:val="both"/>
        <w:rPr>
          <w:lang w:eastAsia="en-US"/>
        </w:rPr>
      </w:pPr>
    </w:p>
    <w:p w:rsidRDefault="008A15D9" w:rsidP="008A15D9" w:rsidR="008A15D9">
      <w:pPr>
        <w:jc w:val="center"/>
      </w:pPr>
      <w:r>
        <w:t xml:space="preserve">U Osijeku, </w:t>
      </w:r>
      <w:r w:rsidR="00A13FE6">
        <w:t>2</w:t>
      </w:r>
      <w:r w:rsidR="001824B4">
        <w:t>1</w:t>
      </w:r>
      <w:r w:rsidR="00A13FE6">
        <w:t>. studenog</w:t>
      </w:r>
      <w:r>
        <w:t xml:space="preserve"> 2018.</w:t>
      </w:r>
    </w:p>
    <w:p w:rsidRDefault="008A15D9" w:rsidP="008A15D9" w:rsidR="008A15D9"/>
    <w:p w:rsidRDefault="008A15D9" w:rsidP="008A15D9" w:rsidR="008A15D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        STEČAJNI SUDAC:</w:t>
      </w:r>
    </w:p>
    <w:p w:rsidRDefault="008A15D9" w:rsidP="008A15D9" w:rsidR="008A15D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mr. sc. Boris Vuković</w:t>
      </w:r>
    </w:p>
    <w:p w:rsidRDefault="008A15D9" w:rsidP="008A15D9" w:rsidR="008A15D9">
      <w:pPr>
        <w:jc w:val="both"/>
      </w:pPr>
    </w:p>
    <w:p w:rsidRDefault="008A15D9" w:rsidP="008A15D9" w:rsidR="008A15D9">
      <w:pPr>
        <w:jc w:val="both"/>
      </w:pPr>
    </w:p>
    <w:p w:rsidRDefault="008A15D9" w:rsidP="008A15D9" w:rsidR="008A15D9">
      <w:pPr>
        <w:jc w:val="both"/>
      </w:pPr>
      <w:r>
        <w:t>Zapisničar: Danijela Špeletić</w:t>
      </w:r>
    </w:p>
    <w:p w:rsidRDefault="008A15D9" w:rsidP="008A15D9" w:rsidR="008A15D9">
      <w:pPr>
        <w:jc w:val="both"/>
      </w:pPr>
    </w:p>
    <w:p w:rsidRDefault="008A15D9" w:rsidP="008A15D9" w:rsidR="008A15D9">
      <w:r>
        <w:t>DNA:</w:t>
      </w:r>
    </w:p>
    <w:p w:rsidRDefault="008A15D9" w:rsidP="00746786" w:rsidR="00746786">
      <w:pPr>
        <w:pStyle w:val="Odlomakpopisa"/>
        <w:numPr>
          <w:ilvl w:val="0"/>
          <w:numId w:val="12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746786">
        <w:t xml:space="preserve">Krešimir </w:t>
      </w:r>
      <w:proofErr w:type="spellStart"/>
      <w:r w:rsidR="00746786">
        <w:t>Bogdanović</w:t>
      </w:r>
      <w:proofErr w:type="spellEnd"/>
      <w:r w:rsidR="00746786">
        <w:t xml:space="preserve">, Vinkovci, Hansa </w:t>
      </w:r>
      <w:proofErr w:type="spellStart"/>
      <w:r w:rsidR="00746786">
        <w:t>Dietricha</w:t>
      </w:r>
      <w:proofErr w:type="spellEnd"/>
      <w:r w:rsidR="00746786">
        <w:t xml:space="preserve"> </w:t>
      </w:r>
      <w:proofErr w:type="spellStart"/>
      <w:r w:rsidR="00746786">
        <w:t>Genschera</w:t>
      </w:r>
      <w:proofErr w:type="spellEnd"/>
      <w:r w:rsidR="00746786">
        <w:t xml:space="preserve"> 40</w:t>
      </w:r>
    </w:p>
    <w:p w:rsidRDefault="008A15D9" w:rsidP="008A15D9" w:rsidR="008A15D9" w:rsidRPr="00746786">
      <w:pPr>
        <w:pStyle w:val="Odlomakpopisa"/>
        <w:numPr>
          <w:ilvl w:val="0"/>
          <w:numId w:val="12"/>
        </w:numPr>
        <w:spacing w:after="240"/>
        <w:jc w:val="both"/>
        <w:rPr>
          <w:rFonts w:cstheme="minorBidi"/>
        </w:rPr>
      </w:pPr>
      <w:r>
        <w:t xml:space="preserve">e-oglasna ploča </w:t>
      </w:r>
    </w:p>
    <w:p w:rsidRDefault="008A15D9" w:rsidP="008A15D9" w:rsidR="008A15D9">
      <w:pPr>
        <w:pStyle w:val="Odlomakpopisa"/>
        <w:numPr>
          <w:ilvl w:val="0"/>
          <w:numId w:val="12"/>
        </w:numPr>
        <w:spacing w:after="240"/>
      </w:pPr>
      <w:r>
        <w:t xml:space="preserve">R </w:t>
      </w:r>
      <w:r w:rsidR="008D284B">
        <w:t>24.01.2019. u 9,</w:t>
      </w:r>
      <w:r w:rsidR="00746786">
        <w:t>15</w:t>
      </w:r>
      <w:r>
        <w:t xml:space="preserve"> sati</w:t>
      </w:r>
    </w:p>
    <w:p w:rsidRDefault="00837A5E" w:rsidP="00837A5E" w:rsidR="00837A5E">
      <w:pPr>
        <w:pStyle w:val="Odlomakpopisa"/>
        <w:spacing w:after="240"/>
        <w:jc w:val="both"/>
        <w:rPr>
          <w:rFonts w:cstheme="minorBidi"/>
        </w:rPr>
      </w:pPr>
    </w:p>
    <w:p w:rsidRDefault="00991B59" w:rsidP="00991B59" w:rsidR="00991B59">
      <w:pPr>
        <w:jc w:val="both"/>
      </w:pPr>
    </w:p>
    <w:p w:rsidRDefault="00991B59" w:rsidP="00991B59" w:rsidR="00991B59">
      <w:pPr>
        <w:jc w:val="right"/>
      </w:pPr>
    </w:p>
    <w:p w:rsidRDefault="00991B59" w:rsidP="00991B59" w:rsidR="00991B59">
      <w:pPr>
        <w:jc w:val="both"/>
      </w:pPr>
    </w:p>
    <w:p w:rsidRDefault="00991B59" w:rsidP="00991B59" w:rsidR="00991B59">
      <w:pPr>
        <w:rPr>
          <w:rFonts w:cstheme="minorBidi"/>
        </w:rPr>
      </w:pPr>
    </w:p>
    <w:p w:rsidRDefault="00687A19" w:rsidP="00991B59" w:rsidR="00687A19" w:rsidRPr="00991B59"/>
    <w:sectPr w:rsidR="00687A19" w:rsidRPr="00991B5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06BF" w:rsidR="000F06BF">
      <w:r>
        <w:separator/>
      </w:r>
    </w:p>
  </w:endnote>
  <w:endnote w:id="0" w:type="continuationSeparator">
    <w:p w:rsidRDefault="000F06BF" w:rsidR="000F06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24B4" w:rsidR="001824B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24B4" w:rsidR="001824B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06BF" w:rsidR="000F06BF">
      <w:r>
        <w:separator/>
      </w:r>
    </w:p>
  </w:footnote>
  <w:footnote w:id="0" w:type="continuationSeparator">
    <w:p w:rsidRDefault="000F06BF" w:rsidR="000F06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59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1527C2" w:rsidR="001527C2">
    <w:pPr>
      <w:jc w:val="right"/>
    </w:pPr>
    <w:r>
      <w:tab/>
    </w:r>
    <w:r>
      <w:tab/>
    </w:r>
  </w:p>
  <w:p w:rsidRDefault="00700607" w:rsidP="00700607" w:rsidR="00700607">
    <w:pPr>
      <w:jc w:val="right"/>
    </w:pPr>
  </w:p>
  <w:p w:rsidRDefault="004F62DE" w:rsidR="004F62DE">
    <w:pPr>
      <w:pStyle w:val="Zaglavlje"/>
    </w:pP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4"/>
  </w:num>
  <w:num w:numId="12">
    <w:abstractNumId w:val="4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068F"/>
    <w:rsid w:val="000711EC"/>
    <w:rsid w:val="00071B21"/>
    <w:rsid w:val="000726FE"/>
    <w:rsid w:val="00081FFA"/>
    <w:rsid w:val="000867D9"/>
    <w:rsid w:val="000908DF"/>
    <w:rsid w:val="00090C22"/>
    <w:rsid w:val="000911A1"/>
    <w:rsid w:val="000940BA"/>
    <w:rsid w:val="000942BE"/>
    <w:rsid w:val="000A0580"/>
    <w:rsid w:val="000A19A0"/>
    <w:rsid w:val="000A6EA3"/>
    <w:rsid w:val="000B03AD"/>
    <w:rsid w:val="000B0F3A"/>
    <w:rsid w:val="000B1FDB"/>
    <w:rsid w:val="000C1F0F"/>
    <w:rsid w:val="000C4699"/>
    <w:rsid w:val="000E575A"/>
    <w:rsid w:val="000F06BF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27C2"/>
    <w:rsid w:val="0015361E"/>
    <w:rsid w:val="00155751"/>
    <w:rsid w:val="0016435C"/>
    <w:rsid w:val="0016497E"/>
    <w:rsid w:val="00167253"/>
    <w:rsid w:val="00171B15"/>
    <w:rsid w:val="00175C3F"/>
    <w:rsid w:val="00177860"/>
    <w:rsid w:val="00180796"/>
    <w:rsid w:val="00182309"/>
    <w:rsid w:val="001824B4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4697"/>
    <w:rsid w:val="002F5E4E"/>
    <w:rsid w:val="00300189"/>
    <w:rsid w:val="0030662E"/>
    <w:rsid w:val="003123F3"/>
    <w:rsid w:val="00316507"/>
    <w:rsid w:val="00317870"/>
    <w:rsid w:val="0034679B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29CD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EC2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E1BF7"/>
    <w:rsid w:val="005F5782"/>
    <w:rsid w:val="00600614"/>
    <w:rsid w:val="0060079E"/>
    <w:rsid w:val="00601CEB"/>
    <w:rsid w:val="00602664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4348"/>
    <w:rsid w:val="00700607"/>
    <w:rsid w:val="007007E9"/>
    <w:rsid w:val="00703B93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46786"/>
    <w:rsid w:val="007633F9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5488"/>
    <w:rsid w:val="008027DC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37A5E"/>
    <w:rsid w:val="00842B56"/>
    <w:rsid w:val="00844311"/>
    <w:rsid w:val="00851D2C"/>
    <w:rsid w:val="0087511D"/>
    <w:rsid w:val="00882406"/>
    <w:rsid w:val="00892416"/>
    <w:rsid w:val="0089293A"/>
    <w:rsid w:val="008948D4"/>
    <w:rsid w:val="008A15D9"/>
    <w:rsid w:val="008B20DC"/>
    <w:rsid w:val="008B253E"/>
    <w:rsid w:val="008C1382"/>
    <w:rsid w:val="008D1D1B"/>
    <w:rsid w:val="008D284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16E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1B59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1E3A"/>
    <w:rsid w:val="00A02E0E"/>
    <w:rsid w:val="00A04AC0"/>
    <w:rsid w:val="00A056F6"/>
    <w:rsid w:val="00A06F64"/>
    <w:rsid w:val="00A13FE6"/>
    <w:rsid w:val="00A16660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547B6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26E5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4DE2"/>
    <w:rsid w:val="00B551C2"/>
    <w:rsid w:val="00B56F73"/>
    <w:rsid w:val="00B57CED"/>
    <w:rsid w:val="00B609A3"/>
    <w:rsid w:val="00B61797"/>
    <w:rsid w:val="00B6736A"/>
    <w:rsid w:val="00B724A3"/>
    <w:rsid w:val="00B73D49"/>
    <w:rsid w:val="00B75C26"/>
    <w:rsid w:val="00B76043"/>
    <w:rsid w:val="00B8238B"/>
    <w:rsid w:val="00B87D99"/>
    <w:rsid w:val="00B93B97"/>
    <w:rsid w:val="00B95212"/>
    <w:rsid w:val="00B9691B"/>
    <w:rsid w:val="00B969B0"/>
    <w:rsid w:val="00B96B79"/>
    <w:rsid w:val="00BB2833"/>
    <w:rsid w:val="00BB6472"/>
    <w:rsid w:val="00BD0DFD"/>
    <w:rsid w:val="00BD34A3"/>
    <w:rsid w:val="00BD4A0F"/>
    <w:rsid w:val="00BD4E50"/>
    <w:rsid w:val="00BD6DD3"/>
    <w:rsid w:val="00BE30E0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287B"/>
    <w:rsid w:val="00C4480A"/>
    <w:rsid w:val="00C473DD"/>
    <w:rsid w:val="00C50B40"/>
    <w:rsid w:val="00C512E3"/>
    <w:rsid w:val="00C53A95"/>
    <w:rsid w:val="00C7265E"/>
    <w:rsid w:val="00C726F0"/>
    <w:rsid w:val="00C73B24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07BCA"/>
    <w:rsid w:val="00D10E71"/>
    <w:rsid w:val="00D15484"/>
    <w:rsid w:val="00D17AB8"/>
    <w:rsid w:val="00D222B3"/>
    <w:rsid w:val="00D27223"/>
    <w:rsid w:val="00D354A9"/>
    <w:rsid w:val="00D378AB"/>
    <w:rsid w:val="00D40809"/>
    <w:rsid w:val="00D421D8"/>
    <w:rsid w:val="00D51CCC"/>
    <w:rsid w:val="00D54FC4"/>
    <w:rsid w:val="00D55CBD"/>
    <w:rsid w:val="00D63D54"/>
    <w:rsid w:val="00D73347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955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0F0"/>
    <w:rsid w:val="00E8111A"/>
    <w:rsid w:val="00E920EE"/>
    <w:rsid w:val="00E93FB9"/>
    <w:rsid w:val="00E948EE"/>
    <w:rsid w:val="00EA1F18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A3E0F"/>
    <w:rsid w:val="00FA6459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91B59"/>
    <w:rPr>
      <w:b/>
      <w:bCs/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991B59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991B59"/>
    <w:pPr>
      <w:keepNext/>
      <w:spacing w:after="480" w:before="480"/>
      <w:jc w:val="center"/>
    </w:pPr>
    <w:rPr>
      <w:caps/>
      <w:spacing w:val="100"/>
    </w:rPr>
  </w:style>
  <w:style w:customStyle="true" w:styleId="NaslovdokumentaChar" w:type="character">
    <w:name w:val="Naslov_dokumenta Char"/>
    <w:basedOn w:val="Zadanifontodlomka"/>
    <w:link w:val="Naslovdokumenta"/>
    <w:locked/>
    <w:rsid w:val="00991B5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991B59"/>
    <w:pPr>
      <w:keepNext/>
      <w:spacing w:after="480" w:before="480"/>
      <w:jc w:val="center"/>
    </w:pPr>
    <w:rPr>
      <w:b/>
      <w:caps/>
      <w:spacing w:val="100"/>
    </w:rPr>
  </w:style>
  <w:style w:styleId="Tekstrezerviranogmjesta" w:type="character">
    <w:name w:val="Placeholder Text"/>
    <w:basedOn w:val="Zadanifontodlomka"/>
    <w:uiPriority w:val="99"/>
    <w:semiHidden/>
    <w:rsid w:val="00DE595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59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9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9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9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91B59"/>
    <w:rPr>
      <w:b/>
      <w:bCs/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991B59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991B59"/>
    <w:pPr>
      <w:keepNext/>
      <w:spacing w:after="480" w:before="480"/>
      <w:jc w:val="center"/>
    </w:pPr>
    <w:rPr>
      <w:caps/>
      <w:spacing w:val="100"/>
    </w:rPr>
  </w:style>
  <w:style w:customStyle="1" w:styleId="NaslovdokumentaChar" w:type="character">
    <w:name w:val="Naslov_dokumenta Char"/>
    <w:basedOn w:val="Zadanifontodlomka"/>
    <w:link w:val="Naslovdokumenta"/>
    <w:locked/>
    <w:rsid w:val="00991B5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991B59"/>
    <w:pPr>
      <w:keepNext/>
      <w:spacing w:after="480" w:before="480"/>
      <w:jc w:val="center"/>
    </w:pPr>
    <w:rPr>
      <w:b/>
      <w:caps/>
      <w:spacing w:val="100"/>
    </w:rPr>
  </w:style>
  <w:style w:styleId="Tekstrezerviranogmjesta" w:type="character">
    <w:name w:val="Placeholder Text"/>
    <w:basedOn w:val="Zadanifontodlomka"/>
    <w:uiPriority w:val="99"/>
    <w:semiHidden/>
    <w:rsid w:val="00DE595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59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9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9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9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8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309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799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7975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543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967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654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61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78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531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St-840/2018</izvorni_sadrzaj>
    <derivirana_varijabla naziv="DomainObject.Predmet.OznakaBroj_1">St-840/2018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JESENI j.d.o.o. za uslužne djelatnosti zastupanog po punomoćniku Krešimir Bogdanović</izvorni_sadrzaj>
    <derivirana_varijabla naziv="DomainObject.Predmet.ProtustrankaFormated_1">  JESENI j.d.o.o. za uslužne djelatnosti zastupanog po punomoćniku Krešimir Bogdanović</derivirana_varijabla>
  </DomainObject.Predmet.ProtustrankaFormated>
  <DomainObject.Predmet.ProtustrankaFormatedOIB>
    <izvorni_sadrzaj>  JESENI j.d.o.o. za uslužne djelatnosti, OIB 55586514151 zastupanog po punomoćniku Krešimir Bogdanović</izvorni_sadrzaj>
    <derivirana_varijabla naziv="DomainObject.Predmet.ProtustrankaFormatedOIB_1">  JESENI j.d.o.o. za uslužne djelatnosti, OIB 55586514151 zastupanog po punomoćniku Krešimir Bogdanović</derivirana_varijabla>
  </DomainObject.Predmet.ProtustrankaFormatedOIB>
  <DomainObject.Predmet.ProtustrankaFormatedWithAdress>
    <izvorni_sadrzaj> JESENI j.d.o.o. za uslužne djelatnosti, Hansa Dietricha Genschera 40, 32100 Vinkovci zastupanog po punomoćniku Krešimir Bogdanović</izvorni_sadrzaj>
    <derivirana_varijabla naziv="DomainObject.Predmet.ProtustrankaFormatedWithAdress_1"> JESENI j.d.o.o. za uslužne djelatnosti, Hansa Dietricha Genschera 40, 32100 Vinkovci zastupanog po punomoćniku Krešimir Bogdanović</derivirana_varijabla>
  </DomainObject.Predmet.ProtustrankaFormatedWithAdress>
  <DomainObject.Predmet.ProtustrankaFormatedWithAdressOIB>
    <izvorni_sadrzaj> JESENI j.d.o.o. za uslužne djelatnosti, OIB 55586514151, Hansa Dietricha Genschera 40, 32100 Vinkovci zastupanog po punomoćniku Krešimir Bogdanović</izvorni_sadrzaj>
    <derivirana_varijabla naziv="DomainObject.Predmet.ProtustrankaFormatedWithAdressOIB_1"> JESENI j.d.o.o. za uslužne djelatnosti, OIB 55586514151, Hansa Dietricha Genschera 40, 32100 Vinkovci zastupanog po punomoćniku Krešimir Bogdanović</derivirana_varijabla>
  </DomainObject.Predmet.ProtustrankaFormatedWithAdressOIB>
  <DomainObject.Predmet.ProtustrankaWithAdress>
    <izvorni_sadrzaj>JESENI j.d.o.o. za uslužne djelatnosti Hansa Dietricha Genschera 40, 32100 Vinkovci</izvorni_sadrzaj>
    <derivirana_varijabla naziv="DomainObject.Predmet.ProtustrankaWithAdress_1">JESENI j.d.o.o. za uslužne djelatnosti Hansa Dietricha Genschera 40, 32100 Vinkovci</derivirana_varijabla>
  </DomainObject.Predmet.ProtustrankaWithAdress>
  <DomainObject.Predmet.ProtustrankaWithAdressOIB>
    <izvorni_sadrzaj>JESENI j.d.o.o. za uslužne djelatnosti, OIB 55586514151, Hansa Dietricha Genschera 40, 32100 Vinkovci</izvorni_sadrzaj>
    <derivirana_varijabla naziv="DomainObject.Predmet.ProtustrankaWithAdressOIB_1">JESENI j.d.o.o. za uslužne djelatnosti, OIB 55586514151, Hansa Dietricha Genschera 40, 32100 Vinkovci</derivirana_varijabla>
  </DomainObject.Predmet.ProtustrankaWithAdressOIB>
  <DomainObject.Predmet.ProtustrankaNazivFormated>
    <izvorni_sadrzaj>JESENI j.d.o.o. za uslužne djelatnosti</izvorni_sadrzaj>
    <derivirana_varijabla naziv="DomainObject.Predmet.ProtustrankaNazivFormated_1">JESENI j.d.o.o. za uslužne djelatnosti</derivirana_varijabla>
  </DomainObject.Predmet.ProtustrankaNazivFormated>
  <DomainObject.Predmet.ProtustrankaNazivFormatedOIB>
    <izvorni_sadrzaj>JESENI j.d.o.o. za uslužne djelatnosti, OIB 55586514151</izvorni_sadrzaj>
    <derivirana_varijabla naziv="DomainObject.Predmet.ProtustrankaNazivFormatedOIB_1">JESENI j.d.o.o. za uslužne djelatnosti, OIB 55586514151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JESENI j.d.o.o. za uslužne djelatnosti zastupanog po punomoćniku Krešimir Bogdanović</item>
    </izvorni_sadrzaj>
    <derivirana_varijabla naziv="DomainObject.Predmet.ProtuStrankaListFormated_1">
      <item>JESENI j.d.o.o. za uslužne djelatnosti zastupanog po punomoćniku Krešimir Bogdanović</item>
    </derivirana_varijabla>
  </DomainObject.Predmet.ProtuStrankaListFormated>
  <DomainObject.Predmet.ProtuStrankaListFormatedOIB>
    <izvorni_sadrzaj>
      <item>JESENI j.d.o.o. za uslužne djelatnosti, OIB 55586514151 zastupanog po punomoćniku Krešimir Bogdanović</item>
    </izvorni_sadrzaj>
    <derivirana_varijabla naziv="DomainObject.Predmet.ProtuStrankaListFormatedOIB_1">
      <item>JESENI j.d.o.o. za uslužne djelatnosti, OIB 55586514151 zastupanog po punomoćniku Krešimir Bogdanović</item>
    </derivirana_varijabla>
  </DomainObject.Predmet.ProtuStrankaListFormatedOIB>
  <DomainObject.Predmet.ProtuStrankaListFormatedWithAdress>
    <izvorni_sadrzaj>
      <item>JESENI j.d.o.o. za uslužne djelatnosti, Hansa Dietricha Genschera 40, 32100 Vinkovci zastupanog po punomoćniku Krešimir Bogdanović</item>
    </izvorni_sadrzaj>
    <derivirana_varijabla naziv="DomainObject.Predmet.ProtuStrankaListFormatedWithAdress_1">
      <item>JESENI j.d.o.o. za uslužne djelatnosti, Hansa Dietricha Genschera 40, 32100 Vinkovci zastupanog po punomoćniku Krešimir Bogdanović</item>
    </derivirana_varijabla>
  </DomainObject.Predmet.ProtuStrankaListFormatedWithAdress>
  <DomainObject.Predmet.ProtuStrankaListFormatedWithAdressOIB>
    <izvorni_sadrzaj>
      <item>JESENI j.d.o.o. za uslužne djelatnosti, OIB 55586514151, Hansa Dietricha Genschera 40, 32100 Vinkovci zastupanog po punomoćniku Krešimir Bogdanović</item>
    </izvorni_sadrzaj>
    <derivirana_varijabla naziv="DomainObject.Predmet.ProtuStrankaListFormatedWithAdressOIB_1">
      <item>JESENI j.d.o.o. za uslužne djelatnosti, OIB 55586514151, Hansa Dietricha Genschera 40, 32100 Vinkovci zastupanog po punomoćniku Krešimir Bogdanović</item>
    </derivirana_varijabla>
  </DomainObject.Predmet.ProtuStrankaListFormatedWithAdressOIB>
  <DomainObject.Predmet.ProtuStrankaListNazivFormated>
    <izvorni_sadrzaj>
      <item>JESENI j.d.o.o. za uslužne djelatnosti</item>
    </izvorni_sadrzaj>
    <derivirana_varijabla naziv="DomainObject.Predmet.ProtuStrankaListNazivFormated_1">
      <item>JESENI j.d.o.o. za uslužne djelatnosti</item>
    </derivirana_varijabla>
  </DomainObject.Predmet.ProtuStrankaListNazivFormated>
  <DomainObject.Predmet.ProtuStrankaListNazivFormatedOIB>
    <izvorni_sadrzaj>
      <item>JESENI j.d.o.o. za uslužne djelatnosti, OIB 55586514151</item>
    </izvorni_sadrzaj>
    <derivirana_varijabla naziv="DomainObject.Predmet.ProtuStrankaListNazivFormatedOIB_1">
      <item>JESENI j.d.o.o. za uslužne djelatnosti, OIB 55586514151</item>
    </derivirana_varijabla>
  </DomainObject.Predmet.ProtuStrankaListNazivFormatedOIB>
  <DomainObject.Predmet.OstaliListFormated>
    <izvorni_sadrzaj>
      <item>Krešimir Bogdanović punomoćnik sudionika u postupku JESENI j.d.o.o. za uslužne djelatnosti</item>
      <item>Županijsko državno odvjetništvo u Vukovaru</item>
    </izvorni_sadrzaj>
    <derivirana_varijabla naziv="DomainObject.Predmet.OstaliListFormated_1">
      <item>Krešimir Bogdanović punomoćnik sudionika u postupku JESENI j.d.o.o. za uslužne djelatnosti</item>
      <item>Županijsko državno odvjetništvo u Vukovaru</item>
    </derivirana_varijabla>
  </DomainObject.Predmet.OstaliListFormated>
  <DomainObject.Predmet.OstaliListFormatedOIB>
    <izvorni_sadrzaj>
      <item>Krešimir Bogdanović, OIB 10005319136 punomoćnik sudionika u postupku JESENI j.d.o.o. za uslužne djelatnosti</item>
      <item>Županijsko državno odvjetništvo u Vukovaru, OIB 81618487055</item>
    </izvorni_sadrzaj>
    <derivirana_varijabla naziv="DomainObject.Predmet.OstaliListFormatedOIB_1">
      <item>Krešimir Bogdanović, OIB 10005319136 punomoćnik sudionika u postupku JESENI j.d.o.o. za uslužne djelatnosti</item>
      <item>Županijsko državno odvjetništvo u Vukovaru, OIB 81618487055</item>
    </derivirana_varijabla>
  </DomainObject.Predmet.OstaliListFormatedOIB>
  <DomainObject.Predmet.OstaliListFormatedWithAdress>
    <izvorni_sadrzaj>
      <item>Krešimir Bogdanović, Hansa Dietricha Genschera 40, 32100 Vinkovci punomoćnik sudionika u postupku JESENI j.d.o.o. za uslužne djelatnosti</item>
      <item>Županijsko državno odvjetništvo u Vukovaru, Ulica Andrije Hebranga 2, 32000 Vukovar</item>
    </izvorni_sadrzaj>
    <derivirana_varijabla naziv="DomainObject.Predmet.OstaliListFormatedWithAdress_1">
      <item>Krešimir Bogdanović, Hansa Dietricha Genschera 40, 32100 Vinkovci punomoćnik sudionika u postupku JESENI j.d.o.o. za uslužne djelatnosti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Krešimir Bogdanović, OIB 10005319136, Hansa Dietricha Genschera 40, 32100 Vinkovci punomoćnik sudionika u postupku JESENI j.d.o.o. za uslužne djelatnosti</item>
      <item>Županijsko državno odvjetništvo u Vukovaru, OIB 81618487055, Ulica Andrije Hebranga 2, 32000 Vukovar</item>
    </izvorni_sadrzaj>
    <derivirana_varijabla naziv="DomainObject.Predmet.OstaliListFormatedWithAdressOIB_1">
      <item>Krešimir Bogdanović, OIB 10005319136, Hansa Dietricha Genschera 40, 32100 Vinkovci punomoćnik sudionika u postupku JESENI j.d.o.o. za uslužne djelatnosti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Krešimir Bogdanović</item>
      <item>Županijsko državno odvjetništvo u Vukovaru</item>
    </izvorni_sadrzaj>
    <derivirana_varijabla naziv="DomainObject.Predmet.OstaliListNazivFormated_1">
      <item>Krešimir Bogdanović</item>
      <item>Županijsko državno odvjetništvo u Vukovaru</item>
    </derivirana_varijabla>
  </DomainObject.Predmet.OstaliListNazivFormated>
  <DomainObject.Predmet.OstaliListNazivFormatedOIB>
    <izvorni_sadrzaj>
      <item>Krešimir Bogdanović, OIB 10005319136</item>
      <item>Županijsko državno odvjetništvo u Vukovaru, OIB 81618487055</item>
    </izvorni_sadrzaj>
    <derivirana_varijabla naziv="DomainObject.Predmet.OstaliListNazivFormatedOIB_1">
      <item>Krešimir Bogdanović, OIB 10005319136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JESENI j.d.o.o. za uslužne djelatnosti</izvorni_sadrzaj>
    <derivirana_varijabla naziv="DomainObject.Predmet.ProtustrankaIDrugi_1">JESENI j.d.o.o. za uslužne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JESENI j.d.o.o. za uslužne djelatnosti, OIB 55586514151, Hansa Dietricha Genschera 40, 32100 Vinkovci</izvorni_sadrzaj>
    <derivirana_varijabla naziv="DomainObject.Predmet.ProtustrankaIDrugiAdressOIB_1">JESENI j.d.o.o. za uslužne djelatnosti, OIB 55586514151, Hansa Dietricha Genschera 40,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JESENI j.d.o.o. za uslužne djelatnosti</item>
      <item>Krešimir Bogdanović</item>
      <item>Županijsko državno odvjetništvo u Vukovaru</item>
    </izvorni_sadrzaj>
    <derivirana_varijabla naziv="DomainObject.Predmet.SudioniciListNaziv_1">
      <item>FINA RC OSIJEK</item>
      <item>JESENI j.d.o.o. za uslužne djelatnosti</item>
      <item>Krešimir Bogdanović</item>
      <item>Županijsko državno odvjetništvo u Vukovaru</item>
    </derivirana_varijabla>
  </DomainObject.Predmet.SudioniciListNaziv>
  <DomainObject.Predmet.SudioniciListAdressOIB>
    <izvorni_sadrzaj>
      <item>FINA RC OSIJEK, OIB 85821130368</item>
      <item>JESENI j.d.o.o. za uslužne djelatnosti, OIB 55586514151, Hansa Dietricha Genschera 40,32100 Vinkovci</item>
      <item>Krešimir Bogdanović, OIB 10005319136, Hansa Dietricha Genschera 40,32100 Vinkovci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JESENI j.d.o.o. za uslužne djelatnosti, OIB 55586514151, Hansa Dietricha Genschera 40,32100 Vinkovci</item>
      <item>Krešimir Bogdanović, OIB 10005319136, Hansa Dietricha Genschera 40,32100 Vinkovci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55586514151</item>
      <item>, OIB 10005319136</item>
      <item>, OIB 81618487055</item>
    </izvorni_sadrzaj>
    <derivirana_varijabla naziv="DomainObject.Predmet.SudioniciListNazivOIB_1">
      <item>, OIB 85821130368</item>
      <item>, OIB 55586514151</item>
      <item>, OIB 10005319136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St-840/2018-9</izvorni_sadrzaj>
    <derivirana_varijabla naziv="DomainObject.PredzadnjaOdlukaIzPredmeta.Oznaka_1">St-840/2018-9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189</properties:Words>
  <properties:Characters>1085</properties:Characters>
  <properties:Lines>50</properties:Lines>
  <properties:Paragraphs>24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2018-06-13T07:46:00Z</cp:lastPrinted>
  <dcterms:modified xmlns:xsi="http://www.w3.org/2001/XMLSchema-instance" xsi:type="dcterms:W3CDTF">2018-11-21T07:53:00Z</dcterms:modified>
  <cp:revision>123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(840-18 (-21) Krešimir Bogdanović.docx)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