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cac4" w14:paraId="ac0cac4" w:rsidRDefault="001D0787" w:rsidP="00910611" w:rsidR="001D07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0787" w:rsidP="00910611" w:rsidR="001D0787">
      <w:r>
        <w:rPr>
          <w:rFonts w:eastAsia="MS Mincho"/>
        </w:rPr>
        <w:t>REPUBLIKA HRVATSKA</w:t>
      </w:r>
    </w:p>
    <w:p w:rsidRDefault="001D0787" w:rsidP="00910611" w:rsidR="001D0787">
      <w:r>
        <w:rPr>
          <w:rFonts w:eastAsia="MS Mincho"/>
        </w:rPr>
        <w:t>TRGOVAČKI SUD U RIJECI</w:t>
      </w:r>
    </w:p>
    <w:p w:rsidRDefault="001D0787" w:rsidR="001D07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>
      <w:pPr>
        <w:rPr>
          <w:rFonts w:cs="Times New Roman" w:hAnsi="Times New Roman" w:ascii="Times New Roman"/>
        </w:rPr>
      </w:pPr>
    </w:p>
    <w:p w:rsidRDefault="001D0787" w:rsidP="00362B8B" w:rsidR="001D0787">
      <w:pPr>
        <w:rPr>
          <w:rFonts w:cs="Times New Roman" w:hAnsi="Times New Roman" w:ascii="Times New Roman"/>
        </w:rPr>
      </w:pPr>
    </w:p>
    <w:p w:rsidRDefault="001D0787" w:rsidP="00362B8B" w:rsidR="001D0787">
      <w:pPr>
        <w:rPr>
          <w:rFonts w:cs="Times New Roman" w:hAnsi="Times New Roman" w:ascii="Times New Roman"/>
        </w:rPr>
      </w:pPr>
    </w:p>
    <w:p w:rsidRDefault="001D0787" w:rsidP="00362B8B" w:rsidR="001D0787" w:rsidRPr="00C11A23">
      <w:pPr>
        <w:rPr>
          <w:rFonts w:cs="Times New Roman" w:hAnsi="Times New Roman" w:ascii="Times New Roman"/>
        </w:rPr>
      </w:pPr>
    </w:p>
    <w:p w:rsidRDefault="00F97FBA" w:rsidP="00362B8B" w:rsidR="00362B8B" w:rsidRPr="00C11A23">
      <w:pPr>
        <w:jc w:val="right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Pr="00C11A23">
        <w:rPr>
          <w:rFonts w:cs="Times New Roman" w:hAnsi="Times New Roman" w:ascii="Times New Roman"/>
        </w:rPr>
        <w:tab/>
      </w:r>
      <w:r w:rsidR="00DB05E6" w:rsidRPr="00C11A23">
        <w:rPr>
          <w:rFonts w:cs="Times New Roman" w:hAnsi="Times New Roman" w:ascii="Times New Roman"/>
        </w:rPr>
        <w:t xml:space="preserve">Posl.br. </w:t>
      </w:r>
      <w:r w:rsidR="003B76F8" w:rsidRPr="00C11A23">
        <w:rPr>
          <w:rFonts w:cs="Times New Roman" w:hAnsi="Times New Roman" w:ascii="Times New Roman"/>
        </w:rPr>
        <w:t>14</w:t>
      </w:r>
      <w:r w:rsidR="00DB05E6" w:rsidRPr="00C11A23">
        <w:rPr>
          <w:rFonts w:cs="Times New Roman" w:hAnsi="Times New Roman" w:ascii="Times New Roman"/>
        </w:rPr>
        <w:t xml:space="preserve"> St-</w:t>
      </w:r>
      <w:r w:rsidR="00C11A23" w:rsidRPr="00C11A23">
        <w:rPr>
          <w:rFonts w:cs="Times New Roman" w:hAnsi="Times New Roman" w:ascii="Times New Roman"/>
        </w:rPr>
        <w:t>9/2002</w:t>
      </w:r>
    </w:p>
    <w:p w:rsidRDefault="00362B8B" w:rsidP="00362B8B" w:rsidR="00362B8B" w:rsidRPr="00C11A23">
      <w:pPr>
        <w:rPr>
          <w:rFonts w:cs="Times New Roman" w:hAnsi="Times New Roman" w:ascii="Times New Roman"/>
        </w:rPr>
      </w:pPr>
    </w:p>
    <w:p w:rsidRDefault="00362B8B" w:rsidP="00362B8B" w:rsidR="00362B8B" w:rsidRPr="00C11A23">
      <w:pPr>
        <w:rPr>
          <w:rFonts w:cs="Times New Roman" w:hAnsi="Times New Roman" w:ascii="Times New Roman"/>
        </w:rPr>
      </w:pP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>R E P U B L I K A    H R V A T S K A</w:t>
      </w: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>R J E Š E N J E</w:t>
      </w: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</w:p>
    <w:p w:rsidRDefault="00C11A23" w:rsidP="00C11A23" w:rsidR="00C11A23" w:rsidRPr="00C11A23">
      <w:pPr>
        <w:ind w:firstLine="1440"/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bookmarkStart w:name="OLE_LINK9" w:id="1"/>
      <w:r w:rsidRPr="00C11A23">
        <w:rPr>
          <w:rFonts w:cs="Times New Roman" w:hAnsi="Times New Roman" w:ascii="Times New Roman"/>
        </w:rPr>
        <w:t>RIBA - RIJEKA dioničko društvo za ulov, preradu, promet ribom i ribljim preradjevinama, unutarnju i vanjsku trgovinu u stečaju Rijeka, Demetrova 3/I</w:t>
      </w:r>
      <w:bookmarkEnd w:id="1"/>
      <w:r w:rsidRPr="00C11A23">
        <w:rPr>
          <w:rFonts w:cs="Times New Roman" w:hAnsi="Times New Roman" w:ascii="Times New Roman"/>
        </w:rPr>
        <w:t xml:space="preserve">, OIB: 84580906397, dana 21. ožujka 2016. g.  </w:t>
      </w:r>
    </w:p>
    <w:p w:rsidRDefault="00362B8B" w:rsidR="00362B8B" w:rsidRPr="00C11A23">
      <w:pPr>
        <w:jc w:val="both"/>
        <w:rPr>
          <w:rFonts w:cs="Times New Roman" w:hAnsi="Times New Roman" w:ascii="Times New Roman"/>
        </w:rPr>
      </w:pPr>
    </w:p>
    <w:p w:rsidRDefault="006202CB" w:rsidP="006202CB" w:rsidR="006202CB" w:rsidRPr="00C11A23">
      <w:pPr>
        <w:jc w:val="center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>r i j</w:t>
      </w:r>
      <w:r w:rsidR="00C11A23" w:rsidRPr="00C11A23">
        <w:rPr>
          <w:rFonts w:cs="Times New Roman" w:hAnsi="Times New Roman" w:ascii="Times New Roman"/>
        </w:rPr>
        <w:t xml:space="preserve"> </w:t>
      </w:r>
      <w:r w:rsidRPr="00C11A23">
        <w:rPr>
          <w:rFonts w:cs="Times New Roman" w:hAnsi="Times New Roman" w:ascii="Times New Roman"/>
        </w:rPr>
        <w:t>e š i o  j e</w:t>
      </w:r>
    </w:p>
    <w:p w:rsidRDefault="00257A40" w:rsidP="00257A40" w:rsidR="00257A40" w:rsidRPr="00C11A23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6202CB" w:rsidP="006202CB" w:rsidR="006202CB" w:rsidRPr="00C11A23">
      <w:pPr>
        <w:jc w:val="both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 xml:space="preserve">Dopunjuje se dnevni red </w:t>
      </w:r>
      <w:r w:rsidR="00C11A23" w:rsidRPr="00C11A23">
        <w:rPr>
          <w:rFonts w:cs="Times New Roman" w:hAnsi="Times New Roman" w:ascii="Times New Roman"/>
          <w:bCs w:val="false"/>
        </w:rPr>
        <w:t xml:space="preserve">skupštine vjerovnika dužnika </w:t>
      </w:r>
      <w:r w:rsidR="00C11A23" w:rsidRPr="00C11A23">
        <w:rPr>
          <w:rFonts w:cs="Times New Roman" w:hAnsi="Times New Roman" w:ascii="Times New Roman"/>
        </w:rPr>
        <w:t>RIBA - RIJEKA dioničko društvo za ulov, preradu, promet ribom i ribljim preradjevinama, unutarnju i vanjsku trgovinu u stečaju Rijeka, Demetrova 3/I, OIB: 84580906397</w:t>
      </w:r>
      <w:r w:rsidRPr="00C11A23">
        <w:rPr>
          <w:rFonts w:cs="Times New Roman" w:hAnsi="Times New Roman" w:ascii="Times New Roman"/>
        </w:rPr>
        <w:t xml:space="preserve"> određen</w:t>
      </w:r>
      <w:r w:rsidR="00C11A23" w:rsidRPr="00C11A23">
        <w:rPr>
          <w:rFonts w:cs="Times New Roman" w:hAnsi="Times New Roman" w:ascii="Times New Roman"/>
        </w:rPr>
        <w:t>e</w:t>
      </w:r>
      <w:r w:rsidRPr="00C11A23">
        <w:rPr>
          <w:rFonts w:cs="Times New Roman" w:hAnsi="Times New Roman" w:ascii="Times New Roman"/>
        </w:rPr>
        <w:t xml:space="preserve"> za dan </w:t>
      </w:r>
      <w:r w:rsidR="00C11A23" w:rsidRPr="00C11A23">
        <w:rPr>
          <w:rFonts w:cs="Times New Roman" w:hAnsi="Times New Roman" w:ascii="Times New Roman"/>
        </w:rPr>
        <w:t>26. travnja 2016. godine u 10,00 sati</w:t>
      </w:r>
      <w:r w:rsidRPr="00C11A23">
        <w:rPr>
          <w:rFonts w:cs="Times New Roman" w:hAnsi="Times New Roman" w:ascii="Times New Roman"/>
          <w:bCs w:val="false"/>
        </w:rPr>
        <w:t xml:space="preserve">, kod Trgovačkog suda u Rijeci, Zadarska 1-3, sudnica broj 3, I. kat na način da se dodaje točka </w:t>
      </w:r>
      <w:r w:rsidR="00C11A23" w:rsidRPr="00C11A23">
        <w:rPr>
          <w:rFonts w:cs="Times New Roman" w:hAnsi="Times New Roman" w:ascii="Times New Roman"/>
          <w:bCs w:val="false"/>
        </w:rPr>
        <w:t>2</w:t>
      </w:r>
      <w:r w:rsidRPr="00C11A23">
        <w:rPr>
          <w:rFonts w:cs="Times New Roman" w:hAnsi="Times New Roman" w:ascii="Times New Roman"/>
          <w:bCs w:val="false"/>
        </w:rPr>
        <w:t>. dnevnog reda:</w:t>
      </w:r>
    </w:p>
    <w:p w:rsidRDefault="006202CB" w:rsidP="00257A40" w:rsidR="00257A40" w:rsidRPr="00C11A23">
      <w:pPr>
        <w:jc w:val="both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>„</w:t>
      </w:r>
      <w:r w:rsidR="00C11A23" w:rsidRPr="00C11A23">
        <w:rPr>
          <w:rFonts w:cs="Times New Roman" w:hAnsi="Times New Roman" w:ascii="Times New Roman"/>
          <w:bCs w:val="false"/>
        </w:rPr>
        <w:t>2. Daljnje unovčenje nekretnina u Iki u vlasništvu stečajnog dužnika“.</w:t>
      </w:r>
      <w:r w:rsidRPr="00C11A23">
        <w:rPr>
          <w:rFonts w:cs="Times New Roman" w:hAnsi="Times New Roman" w:ascii="Times New Roman"/>
          <w:bCs w:val="false"/>
        </w:rPr>
        <w:t xml:space="preserve"> </w:t>
      </w:r>
    </w:p>
    <w:p w:rsidRDefault="006202CB" w:rsidP="00257A40" w:rsidR="006202CB" w:rsidRPr="00C11A23">
      <w:pPr>
        <w:jc w:val="both"/>
        <w:rPr>
          <w:rFonts w:cs="Times New Roman" w:hAnsi="Times New Roman" w:ascii="Times New Roman"/>
        </w:rPr>
      </w:pPr>
    </w:p>
    <w:p w:rsidRDefault="00226F12" w:rsidP="00226F12" w:rsidR="00362B8B" w:rsidRPr="00C11A23">
      <w:pPr>
        <w:jc w:val="center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Rijeka, </w:t>
      </w:r>
      <w:r w:rsidR="00C11A23" w:rsidRPr="00C11A23">
        <w:rPr>
          <w:rFonts w:cs="Times New Roman" w:hAnsi="Times New Roman" w:ascii="Times New Roman"/>
        </w:rPr>
        <w:t>21. ožujka 2016</w:t>
      </w:r>
      <w:r w:rsidRPr="00C11A23">
        <w:rPr>
          <w:rFonts w:cs="Times New Roman" w:hAnsi="Times New Roman" w:ascii="Times New Roman"/>
        </w:rPr>
        <w:t>. godine</w:t>
      </w: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362B8B" w:rsidR="00362B8B" w:rsidRPr="00C11A23">
      <w:pPr>
        <w:rPr>
          <w:rFonts w:cs="Times New Roman" w:hAnsi="Times New Roman" w:ascii="Times New Roman"/>
        </w:rPr>
      </w:pPr>
    </w:p>
    <w:p w:rsidRDefault="00362B8B" w:rsidR="00362B8B" w:rsidRPr="00C11A23">
      <w:pPr>
        <w:rPr>
          <w:rFonts w:cs="Times New Roman" w:hAnsi="Times New Roman" w:ascii="Times New Roman"/>
        </w:rPr>
      </w:pPr>
    </w:p>
    <w:p w:rsidRDefault="0048551A" w:rsidR="0048551A" w:rsidRPr="00C11A23">
      <w:pPr>
        <w:rPr>
          <w:rFonts w:cs="Times New Roman" w:hAnsi="Times New Roman" w:ascii="Times New Roman"/>
        </w:rPr>
      </w:pPr>
    </w:p>
    <w:p w:rsidRDefault="0048551A" w:rsidR="0048551A" w:rsidRPr="00C11A23">
      <w:pPr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lastRenderedPageBreak/>
        <w:t>DNA</w:t>
      </w:r>
    </w:p>
    <w:p w:rsidRDefault="00C11A23" w:rsidP="00C11A23" w:rsidR="00C11A23" w:rsidRPr="00C11A23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>st. upravitelju</w:t>
      </w:r>
    </w:p>
    <w:p w:rsidRDefault="00C11A23" w:rsidP="00C11A23" w:rsidR="00C11A23" w:rsidRPr="00C11A23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>e-oglasna ploča</w:t>
      </w:r>
    </w:p>
    <w:p w:rsidRDefault="00C11A23" w:rsidP="00C11A23" w:rsidR="00C11A23" w:rsidRPr="00C11A23">
      <w:pPr>
        <w:rPr>
          <w:rFonts w:cs="Times New Roman" w:hAnsi="Times New Roman" w:ascii="Times New Roman"/>
        </w:rPr>
      </w:pPr>
    </w:p>
    <w:p w:rsidRDefault="0048551A" w:rsidP="0048551A" w:rsidR="0048551A" w:rsidRPr="00C11A23">
      <w:pPr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Rijeka, </w:t>
      </w:r>
      <w:r w:rsidR="00C11A23" w:rsidRPr="00C11A23">
        <w:rPr>
          <w:rFonts w:cs="Times New Roman" w:hAnsi="Times New Roman" w:ascii="Times New Roman"/>
        </w:rPr>
        <w:t>21. ožujka 2016</w:t>
      </w:r>
      <w:r w:rsidRPr="00C11A23">
        <w:rPr>
          <w:rFonts w:cs="Times New Roman" w:hAnsi="Times New Roman" w:ascii="Times New Roman"/>
        </w:rPr>
        <w:t>.</w:t>
      </w:r>
    </w:p>
    <w:p w:rsidRDefault="0048551A" w:rsidP="0048551A" w:rsidR="0048551A" w:rsidRPr="00C11A23">
      <w:pPr>
        <w:rPr>
          <w:rFonts w:cs="Times New Roman" w:hAnsi="Times New Roman" w:ascii="Times New Roman"/>
        </w:rPr>
      </w:pP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C11A23">
      <w:pPr>
        <w:jc w:val="both"/>
        <w:rPr>
          <w:rFonts w:cs="Times New Roman" w:hAnsi="Times New Roman" w:ascii="Times New Roman"/>
        </w:rPr>
      </w:pPr>
    </w:p>
    <w:sectPr w:rsidR="0048551A" w:rsidRPr="00C11A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D0787"/>
    <w:rsid w:val="00226F12"/>
    <w:rsid w:val="00257A40"/>
    <w:rsid w:val="002C4A8F"/>
    <w:rsid w:val="00362B8B"/>
    <w:rsid w:val="003B76F8"/>
    <w:rsid w:val="0048551A"/>
    <w:rsid w:val="00594574"/>
    <w:rsid w:val="005B7D6A"/>
    <w:rsid w:val="005C7DB3"/>
    <w:rsid w:val="006202CB"/>
    <w:rsid w:val="0078318A"/>
    <w:rsid w:val="00843D5B"/>
    <w:rsid w:val="00883D7C"/>
    <w:rsid w:val="008A64D0"/>
    <w:rsid w:val="008B46C2"/>
    <w:rsid w:val="00937FEB"/>
    <w:rsid w:val="00A45EBC"/>
    <w:rsid w:val="00BE4918"/>
    <w:rsid w:val="00C11A23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0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78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D07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78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0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78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D07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78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226</properties:Words>
  <properties:Characters>1061</properties:Characters>
  <properties:Lines>57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2016-03-21T08:12:00Z</dcterms:created>
  <dc:creator>stecaj</dc:creator>
  <cp:lastModifiedBy>Danijela Fumić</cp:lastModifiedBy>
  <cp:lastPrinted>2016-03-21T08:11:00Z</cp:lastPrinted>
  <dcterms:modified xmlns:xsi="http://www.w3.org/2001/XMLSchema-instance" xsi:type="dcterms:W3CDTF">2016-03-21T08:14:00Z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