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e8eb" w14:paraId="d9fe8e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92198">
        <w:t>4</w:t>
      </w:r>
      <w:r w:rsidR="00A626D4">
        <w:t>2</w:t>
      </w:r>
      <w:r w:rsidR="00BF2E32">
        <w:t>6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F2E32" w:rsidRPr="00A028D9">
        <w:t>SARA j.d.o.o., Zadar, Put Vrela 72,</w:t>
      </w:r>
      <w:r w:rsidR="00BF2E32">
        <w:t xml:space="preserve"> OIB: 56602173883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92198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BF2E32" w:rsidRPr="00A028D9">
        <w:t>SARA j.d.o.o., Zadar, Put Vrela 72,</w:t>
      </w:r>
      <w:r w:rsidR="00BF2E32">
        <w:t xml:space="preserve"> OIB: 56602173883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626D4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BF2E32">
        <w:t>3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A626D4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BF2E32">
        <w:t>4</w:t>
      </w:r>
      <w:r w:rsidR="00F9379E">
        <w:t>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F2E32" w:rsidRPr="00A028D9">
        <w:t>SARA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BF2E32">
        <w:t>560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BF2E32">
        <w:t>47.219,51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25EC4">
        <w:t>2</w:t>
      </w:r>
      <w:r w:rsidR="00F92198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F2E32" w:rsidRPr="00A028D9">
        <w:t>SARA j.d.o.o., Zadar, Put Vrela 72</w:t>
      </w:r>
      <w:r w:rsidR="00BF2E32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BF2E32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 w:rsidRPr="00A028D9">
        <w:rPr>
          <w:szCs w:val="24"/>
        </w:rPr>
        <w:t>ANTI UGRINIĆU iz Tkona, Ugrinići 483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F22F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626D4">
      <w:t>42</w:t>
    </w:r>
    <w:r w:rsidR="00BF2E32">
      <w:t>6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8758E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22FF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BF2E32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F2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F2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jednostavno društvo s ograničenom odgovornošću za ugostiteljstvo i turizam</izvorni_sadrzaj>
    <derivirana_varijabla naziv="DomainObject.Predmet.ProtustrankaFormated_1">  SARA jednostavno društvo s ograničenom odgovornošću za ugostiteljstvo i turizam</derivirana_varijabla>
  </DomainObject.Predmet.ProtustrankaFormated>
  <DomainObject.Predmet.ProtustrankaFormatedOIB>
    <izvorni_sadrzaj>  SARA jednostavno društvo s ograničenom odgovornošću za ugostiteljstvo i turizam, OIB 56602173883</izvorni_sadrzaj>
    <derivirana_varijabla naziv="DomainObject.Predmet.ProtustrankaFormatedOIB_1">  SARA jednostavno društvo s ograničenom odgovornošću za ugostiteljstvo i turizam, OIB 56602173883</derivirana_varijabla>
  </DomainObject.Predmet.ProtustrankaFormatedOIB>
  <DomainObject.Predmet.ProtustrankaFormatedWithAdress>
    <izvorni_sadrzaj> SARA jednostavno društvo s ograničenom odgovornošću za ugostiteljstvo i turizam, Put Vrela 72, 23000 Zadar</izvorni_sadrzaj>
    <derivirana_varijabla naziv="DomainObject.Predmet.ProtustrankaFormatedWithAdress_1"> SARA jednostavno društvo s ograničenom odgovornošću za ugostiteljstvo i turizam, Put Vrela 72, 23000 Zadar</derivirana_varijabla>
  </DomainObject.Predmet.ProtustrankaFormatedWithAdress>
  <DomainObject.Predmet.ProtustrankaFormatedWithAdressOIB>
    <izvorni_sadrzaj> SARA jednostavno društvo s ograničenom odgovornošću za ugostiteljstvo i turizam, OIB 56602173883, Put Vrela 72, 23000 Zadar</izvorni_sadrzaj>
    <derivirana_varijabla naziv="DomainObject.Predmet.ProtustrankaFormatedWithAdressOIB_1"> SARA jednostavno društvo s ograničenom odgovornošću za ugostiteljstvo i turizam, OIB 56602173883, Put Vrela 72, 23000 Zadar</derivirana_varijabla>
  </DomainObject.Predmet.ProtustrankaFormatedWithAdressOIB>
  <DomainObject.Predmet.ProtustrankaWithAdress>
    <izvorni_sadrzaj>SARA jednostavno društvo s ograničenom odgovornošću za ugostiteljstvo i turizam Put Vrela 72, 23000 Zadar</izvorni_sadrzaj>
    <derivirana_varijabla naziv="DomainObject.Predmet.ProtustrankaWithAdress_1">SARA jednostavno društvo s ograničenom odgovornošću za ugostiteljstvo i turizam Put Vrela 72, 23000 Zadar</derivirana_varijabla>
  </DomainObject.Predmet.ProtustrankaWithAdress>
  <DomainObject.Predmet.ProtustrankaWithAdressOIB>
    <izvorni_sadrzaj>SARA jednostavno društvo s ograničenom odgovornošću za ugostiteljstvo i turizam, OIB 56602173883, Put Vrela 72, 23000 Zadar</izvorni_sadrzaj>
    <derivirana_varijabla naziv="DomainObject.Predmet.ProtustrankaWithAdressOIB_1">SARA jednostavno društvo s ograničenom odgovornošću za ugostiteljstvo i turizam, OIB 56602173883, Put Vrela 72, 23000 Zadar</derivirana_varijabla>
  </DomainObject.Predmet.ProtustrankaWithAdressOIB>
  <DomainObject.Predmet.ProtustrankaNazivFormated>
    <izvorni_sadrzaj>SARA jednostavno društvo s ograničenom odgovornošću za ugostiteljstvo i turizam</izvorni_sadrzaj>
    <derivirana_varijabla naziv="DomainObject.Predmet.ProtustrankaNazivFormated_1">SARA jednostavno društvo s ograničenom odgovornošću za ugostiteljstvo i turizam</derivirana_varijabla>
  </DomainObject.Predmet.ProtustrankaNazivFormated>
  <DomainObject.Predmet.ProtustrankaNazivFormatedOIB>
    <izvorni_sadrzaj>SARA jednostavno društvo s ograničenom odgovornošću za ugostiteljstvo i turizam, OIB 56602173883</izvorni_sadrzaj>
    <derivirana_varijabla naziv="DomainObject.Predmet.ProtustrankaNazivFormatedOIB_1">SARA jednostavno društvo s ograničenom odgovornošću za ugostiteljstvo i turizam, OIB 56602173883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47219.51</izvorni_sadrzaj>
    <derivirana_varijabla naziv="DomainObject.Predmet.TrenutnaVrijednost_1">47219.51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jednostavno društvo s ograničenom odgovornošću za ugostiteljstvo i turizam</item>
    </izvorni_sadrzaj>
    <derivirana_varijabla naziv="DomainObject.Predmet.ProtuStrankaListFormated_1">
      <item>SARA jednostavno društvo s ograničenom odgovornošću za ugostiteljstvo i turizam</item>
    </derivirana_varijabla>
  </DomainObject.Predmet.ProtuStrankaListFormated>
  <DomainObject.Predmet.ProtuStrankaListFormatedOIB>
    <izvorni_sadrzaj>
      <item>SARA jednostavno društvo s ograničenom odgovornošću za ugostiteljstvo i turizam, OIB 56602173883</item>
    </izvorni_sadrzaj>
    <derivirana_varijabla naziv="DomainObject.Predmet.ProtuStrankaListFormatedOIB_1">
      <item>SARA jednostavno društvo s ograničenom odgovornošću za ugostiteljstvo i turizam, OIB 56602173883</item>
    </derivirana_varijabla>
  </DomainObject.Predmet.ProtuStrankaListFormatedOIB>
  <DomainObject.Predmet.ProtuStrankaListFormatedWithAdress>
    <izvorni_sadrzaj>
      <item>SARA jednostavno društvo s ograničenom odgovornošću za ugostiteljstvo i turizam, Put Vrela 72, 23000 Zadar</item>
    </izvorni_sadrzaj>
    <derivirana_varijabla naziv="DomainObject.Predmet.ProtuStrankaListFormatedWithAdress_1">
      <item>SARA jednostavno društvo s ograničenom odgovornošću za ugostiteljstvo i turizam, Put Vrela 72, 23000 Zadar</item>
    </derivirana_varijabla>
  </DomainObject.Predmet.ProtuStrankaListFormatedWithAdress>
  <DomainObject.Predmet.ProtuStrankaListFormatedWithAdressOIB>
    <izvorni_sadrzaj>
      <item>SARA jednostavno društvo s ograničenom odgovornošću za ugostiteljstvo i turizam, OIB 56602173883, Put Vrela 72, 23000 Zadar</item>
    </izvorni_sadrzaj>
    <derivirana_varijabla naziv="DomainObject.Predmet.ProtuStrankaListFormatedWithAdressOIB_1">
      <item>SARA jednostavno društvo s ograničenom odgovornošću za ugostiteljstvo i turizam, OIB 56602173883, Put Vrela 72, 23000 Zadar</item>
    </derivirana_varijabla>
  </DomainObject.Predmet.ProtuStrankaListFormatedWithAdressOIB>
  <DomainObject.Predmet.ProtuStrankaListNazivFormated>
    <izvorni_sadrzaj>
      <item>SARA jednostavno društvo s ograničenom odgovornošću za ugostiteljstvo i turizam</item>
    </izvorni_sadrzaj>
    <derivirana_varijabla naziv="DomainObject.Predmet.ProtuStrankaListNazivFormated_1">
      <item>SARA jednostavno društvo s ograničenom odgovornošću za ugostiteljstvo i turizam</item>
    </derivirana_varijabla>
  </DomainObject.Predmet.ProtuStrankaListNazivFormated>
  <DomainObject.Predmet.ProtuStrankaListNazivFormatedOIB>
    <izvorni_sadrzaj>
      <item>SARA jednostavno društvo s ograničenom odgovornošću za ugostiteljstvo i turizam, OIB 56602173883</item>
    </izvorni_sadrzaj>
    <derivirana_varijabla naziv="DomainObject.Predmet.ProtuStrankaListNazivFormatedOIB_1">
      <item>SARA jednostavno društvo s ograničenom odgovornošću za ugostiteljstvo i turizam, OIB 56602173883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jednostavno društvo s ograničenom odgovornošću za ugostiteljstvo i turizam</izvorni_sadrzaj>
    <derivirana_varijabla naziv="DomainObject.Predmet.ProtustrankaIDrugi_1">SARA jednostavno društvo s ograničenom odgovornošću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jednostavno društvo s ograničenom odgovornošću za ugostiteljstvo i turizam, OIB 56602173883, Put Vrela 72, 23000 Zadar</izvorni_sadrzaj>
    <derivirana_varijabla naziv="DomainObject.Predmet.ProtustrankaIDrugiAdressOIB_1">SARA jednostavno društvo s ograničenom odgovornošću za ugostiteljstvo i turizam, OIB 56602173883, Put Vrela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jednostavno društvo s ograničenom odgovornošću za ugostiteljstvo i turizam</item>
    </izvorni_sadrzaj>
    <derivirana_varijabla naziv="DomainObject.Predmet.SudioniciListNaziv_1">
      <item>FINA</item>
      <item>SARA jednostavno društvo s ograničenom odgovornošću za ugostiteljstvo i turizam</item>
    </derivirana_varijabla>
  </DomainObject.Predmet.SudioniciListNaziv>
  <DomainObject.Predmet.SudioniciListAdressOIB>
    <izvorni_sadrzaj>
      <item>FINA, OIB 85821130368</item>
      <item>SARA jednostavno društvo s ograničenom odgovornošću za ugostiteljstvo i turizam, OIB 56602173883, Put Vrela 72,23000 Zadar</item>
    </izvorni_sadrzaj>
    <derivirana_varijabla naziv="DomainObject.Predmet.SudioniciListAdressOIB_1">
      <item>FINA, OIB 85821130368</item>
      <item>SARA jednostavno društvo s ograničenom odgovornošću za ugostiteljstvo i turizam, OIB 56602173883, Put Vrela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56602173883</item>
    </izvorni_sadrzaj>
    <derivirana_varijabla naziv="DomainObject.Predmet.SudioniciListNazivOIB_1">
      <item>, OIB 85821130368</item>
      <item>, OIB 56602173883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DC742-F209-4D70-9BFD-532E03A61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1835</properties:Characters>
  <properties:Lines>75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2016-03-23T10:00:00Z</dcterms:created>
  <dc:creator>Administrator</dc:creator>
  <cp:lastModifiedBy>wsadmin</cp:lastModifiedBy>
  <cp:lastPrinted>2016-03-18T09:50:00Z</cp:lastPrinted>
  <dcterms:modified xmlns:xsi="http://www.w3.org/2001/XMLSchema-instance" xsi:type="dcterms:W3CDTF">2016-03-24T07:09:00Z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