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c2cf" w14:paraId="2a9c2cf" w:rsidRDefault="00D26CC1" w:rsidP="00C765FC" w:rsidR="00C765FC" w:rsidRPr="00C10C53">
      <w:pPr>
        <w15:collapsed w:val="false"/>
      </w:pPr>
      <w:bookmarkStart w:name="_GoBack" w:id="0"/>
      <w:bookmarkEnd w:id="0"/>
      <w:r>
        <w:t xml:space="preserve">        </w:t>
      </w:r>
      <w:r w:rsidR="00C765FC" w:rsidRPr="00C10C53">
        <w:t xml:space="preserve">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69680A">
        <w:t>PASULI j.d.o.o. za trgovinu, ugostiteljstvo i usluge, Bužinija</w:t>
      </w:r>
      <w:r w:rsidR="00D26CC1">
        <w:t>,</w:t>
      </w:r>
      <w:r w:rsidR="0069680A">
        <w:t xml:space="preserve"> Novigrad, Stancijeta 14, OIB: 25200526366</w:t>
      </w:r>
      <w:r w:rsidR="00EA1E30">
        <w:t>, 3</w:t>
      </w:r>
      <w:r w:rsidRPr="00C10C53">
        <w:t xml:space="preserve">. </w:t>
      </w:r>
      <w:r w:rsidR="00EA1E30">
        <w:t xml:space="preserve">svibnja </w:t>
      </w:r>
      <w:r w:rsidRPr="00C10C53">
        <w:t xml:space="preserve">2016. </w:t>
      </w:r>
    </w:p>
    <w:p w:rsidRDefault="00D26CC1" w:rsidP="00C765FC" w:rsidR="00D26CC1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D26CC1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69680A">
        <w:t>PASULI j.d.o.o. za trgovinu, ugostiteljstvo i usluge, Bužinija</w:t>
      </w:r>
      <w:r w:rsidR="00D26CC1">
        <w:t>,</w:t>
      </w:r>
      <w:r w:rsidR="0069680A">
        <w:t xml:space="preserve"> Novigrad, Stancijeta 14, OIB: 25200526366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na </w:t>
      </w:r>
      <w:r w:rsidRPr="00D26CC1">
        <w:t>broj 020-</w:t>
      </w:r>
      <w:r w:rsidR="0069680A" w:rsidRPr="00D26CC1">
        <w:t>239</w:t>
      </w:r>
      <w:r w:rsidRPr="00D26CC1">
        <w:t>-1</w:t>
      </w:r>
      <w:r w:rsidR="00643D7D" w:rsidRPr="00D26CC1">
        <w:t>6</w:t>
      </w:r>
      <w:r w:rsidRPr="00D26CC1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D26CC1" w:rsidP="00C765FC" w:rsidR="00D26CC1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D26CC1" w:rsidP="00C765FC" w:rsidR="00D26CC1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D26CC1" w:rsidP="00C765FC" w:rsidR="00D26CC1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D26CC1" w:rsidP="00C765FC" w:rsidR="00D26CC1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4F782C">
        <w:t>3</w:t>
      </w:r>
      <w:r w:rsidR="00C765FC" w:rsidRPr="00C10C53">
        <w:t xml:space="preserve">. </w:t>
      </w:r>
      <w:r w:rsidR="004F782C">
        <w:t xml:space="preserve">svibnja </w:t>
      </w:r>
      <w:r w:rsidR="00C765FC" w:rsidRPr="00C10C53">
        <w:t>2016.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>- e-Oglasna ploča suda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D26CC1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CC1" w:rsidP="00C765FC" w:rsidR="00D26CC1">
      <w:r>
        <w:separator/>
      </w:r>
    </w:p>
  </w:endnote>
  <w:endnote w:id="0" w:type="continuationSeparator">
    <w:p w:rsidRDefault="00D26CC1" w:rsidP="00C765FC" w:rsidR="00D26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CC1" w:rsidP="00C765FC" w:rsidR="00D26CC1">
      <w:r>
        <w:separator/>
      </w:r>
    </w:p>
  </w:footnote>
  <w:footnote w:id="0" w:type="continuationSeparator">
    <w:p w:rsidRDefault="00D26CC1" w:rsidP="00C765FC" w:rsidR="00D26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D5E" w:rsidP="00D26CC1" w:rsidR="00D26CC1">
    <w:pPr>
      <w:pStyle w:val="Zaglavlje"/>
      <w:ind w:firstLine="4248"/>
      <w:jc w:val="center"/>
    </w:pPr>
    <w:sdt>
      <w:sdtPr>
        <w:id w:val="1543788427"/>
        <w:docPartObj>
          <w:docPartGallery w:val="Page Numbers (Top of Page)"/>
          <w:docPartUnique/>
        </w:docPartObj>
      </w:sdtPr>
      <w:sdtEndPr/>
      <w:sdtContent>
        <w:r w:rsidR="00D26CC1">
          <w:fldChar w:fldCharType="begin"/>
        </w:r>
        <w:r w:rsidR="00D26CC1">
          <w:instrText>PAGE   \* MERGEFORMAT</w:instrText>
        </w:r>
        <w:r w:rsidR="00D26CC1">
          <w:fldChar w:fldCharType="separate"/>
        </w:r>
        <w:r>
          <w:rPr>
            <w:noProof/>
          </w:rPr>
          <w:t>2</w:t>
        </w:r>
        <w:r w:rsidR="00D26CC1">
          <w:fldChar w:fldCharType="end"/>
        </w:r>
        <w:r w:rsidR="00D26CC1">
          <w:tab/>
        </w:r>
        <w:r w:rsidR="00D26CC1">
          <w:tab/>
          <w:t>Posl. broj: 1 St-239/16-11</w:t>
        </w:r>
      </w:sdtContent>
    </w:sdt>
  </w:p>
  <w:p w:rsidRDefault="00D26CC1" w:rsidR="00D26C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CC1" w:rsidP="00D26CC1" w:rsidR="00D26CC1">
    <w:pPr>
      <w:pStyle w:val="Zaglavlje"/>
      <w:jc w:val="right"/>
    </w:pPr>
    <w:r>
      <w:t>Posl. broj: 1 St-239/16-11</w:t>
    </w:r>
  </w:p>
  <w:p w:rsidRDefault="00D26CC1" w:rsidR="00D26CC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2442A7"/>
    <w:rsid w:val="002C54BB"/>
    <w:rsid w:val="003C4CE7"/>
    <w:rsid w:val="00496112"/>
    <w:rsid w:val="004F782C"/>
    <w:rsid w:val="0051489A"/>
    <w:rsid w:val="00643D7D"/>
    <w:rsid w:val="0065137D"/>
    <w:rsid w:val="0065386B"/>
    <w:rsid w:val="0069680A"/>
    <w:rsid w:val="00745D5E"/>
    <w:rsid w:val="007F482F"/>
    <w:rsid w:val="00814708"/>
    <w:rsid w:val="00966DDE"/>
    <w:rsid w:val="009E515D"/>
    <w:rsid w:val="00AC57D6"/>
    <w:rsid w:val="00B10C40"/>
    <w:rsid w:val="00C10C53"/>
    <w:rsid w:val="00C331EB"/>
    <w:rsid w:val="00C765FC"/>
    <w:rsid w:val="00CD1157"/>
    <w:rsid w:val="00D01387"/>
    <w:rsid w:val="00D10CDB"/>
    <w:rsid w:val="00D2325F"/>
    <w:rsid w:val="00D26CC1"/>
    <w:rsid w:val="00EA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PASULI j.d.o.o. NOVIGRAD</izvorni_sadrzaj>
    <derivirana_varijabla naziv="DomainObject.Predmet.ProtustrankaFormated_1">  PASULI j.d.o.o. NOVIGRAD</derivirana_varijabla>
  </DomainObject.Predmet.ProtustrankaFormated>
  <DomainObject.Predmet.ProtustrankaFormatedOIB>
    <izvorni_sadrzaj>  PASULI j.d.o.o. NOVIGRAD, OIB 25200526366</izvorni_sadrzaj>
    <derivirana_varijabla naziv="DomainObject.Predmet.ProtustrankaFormatedOIB_1">  PASULI j.d.o.o. NOVIGRAD, OIB 25200526366</derivirana_varijabla>
  </DomainObject.Predmet.ProtustrankaFormatedOIB>
  <DomainObject.Predmet.ProtustrankaFormatedWithAdress>
    <izvorni_sadrzaj> PASULI j.d.o.o. NOVIGRAD, Bužinija, Stancijeta 14, 52466 Novigrad</izvorni_sadrzaj>
    <derivirana_varijabla naziv="DomainObject.Predmet.ProtustrankaFormatedWithAdress_1"> PASULI j.d.o.o. NOVIGRAD, Bužinija, Stancijeta 14, 52466 Novigrad</derivirana_varijabla>
  </DomainObject.Predmet.ProtustrankaFormatedWithAdress>
  <DomainObject.Predmet.ProtustrankaFormatedWithAdressOIB>
    <izvorni_sadrzaj> PASULI j.d.o.o. NOVIGRAD, OIB 25200526366, Bužinija, Stancijeta 14, 52466 Novigrad</izvorni_sadrzaj>
    <derivirana_varijabla naziv="DomainObject.Predmet.ProtustrankaFormatedWithAdressOIB_1"> PASULI j.d.o.o. NOVIGRAD, OIB 25200526366, Bužinija, Stancijeta 14, 52466 Novigrad</derivirana_varijabla>
  </DomainObject.Predmet.ProtustrankaFormatedWithAdressOIB>
  <DomainObject.Predmet.ProtustrankaWithAdress>
    <izvorni_sadrzaj>PASULI j.d.o.o. NOVIGRAD Bužinija, Stancijeta 14, 52466 Novigrad</izvorni_sadrzaj>
    <derivirana_varijabla naziv="DomainObject.Predmet.ProtustrankaWithAdress_1">PASULI j.d.o.o. NOVIGRAD Bužinija, Stancijeta 14, 52466 Novigrad</derivirana_varijabla>
  </DomainObject.Predmet.ProtustrankaWithAdress>
  <DomainObject.Predmet.ProtustrankaWithAdressOIB>
    <izvorni_sadrzaj>PASULI j.d.o.o. NOVIGRAD, OIB 25200526366, Bužinija, Stancijeta 14, 52466 Novigrad</izvorni_sadrzaj>
    <derivirana_varijabla naziv="DomainObject.Predmet.ProtustrankaWithAdressOIB_1">PASULI j.d.o.o. NOVIGRAD, OIB 25200526366, Bužinija, Stancijeta 14, 52466 Novigrad</derivirana_varijabla>
  </DomainObject.Predmet.ProtustrankaWithAdressOIB>
  <DomainObject.Predmet.ProtustrankaNazivFormated>
    <izvorni_sadrzaj>PASULI j.d.o.o. NOVIGRAD</izvorni_sadrzaj>
    <derivirana_varijabla naziv="DomainObject.Predmet.ProtustrankaNazivFormated_1">PASULI j.d.o.o. NOVIGRAD</derivirana_varijabla>
  </DomainObject.Predmet.ProtustrankaNazivFormated>
  <DomainObject.Predmet.ProtustrankaNazivFormatedOIB>
    <izvorni_sadrzaj>PASULI j.d.o.o. NOVIGRAD, OIB 25200526366</izvorni_sadrzaj>
    <derivirana_varijabla naziv="DomainObject.Predmet.ProtustrankaNazivFormatedOIB_1">PASULI j.d.o.o. NOVIGRAD, OIB 25200526366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13117.37</izvorni_sadrzaj>
    <derivirana_varijabla naziv="DomainObject.Predmet.TrenutnaVrijednost_1">13117.37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PASULI j.d.o.o. NOVIGRAD</item>
    </izvorni_sadrzaj>
    <derivirana_varijabla naziv="DomainObject.Predmet.ProtuStrankaListFormated_1">
      <item>PASULI j.d.o.o. NOVIGRAD</item>
    </derivirana_varijabla>
  </DomainObject.Predmet.ProtuStrankaListFormated>
  <DomainObject.Predmet.ProtuStrankaListFormatedOIB>
    <izvorni_sadrzaj>
      <item>PASULI j.d.o.o. NOVIGRAD, OIB 25200526366</item>
    </izvorni_sadrzaj>
    <derivirana_varijabla naziv="DomainObject.Predmet.ProtuStrankaListFormatedOIB_1">
      <item>PASULI j.d.o.o. NOVIGRAD, OIB 25200526366</item>
    </derivirana_varijabla>
  </DomainObject.Predmet.ProtuStrankaListFormatedOIB>
  <DomainObject.Predmet.ProtuStrankaListFormatedWithAdress>
    <izvorni_sadrzaj>
      <item>PASULI j.d.o.o. NOVIGRAD, Bužinija, Stancijeta 14, 52466 Novigrad</item>
    </izvorni_sadrzaj>
    <derivirana_varijabla naziv="DomainObject.Predmet.ProtuStrankaListFormatedWithAdress_1">
      <item>PASULI j.d.o.o. NOVIGRAD, Bužinija, Stancijeta 14, 52466 Novigrad</item>
    </derivirana_varijabla>
  </DomainObject.Predmet.ProtuStrankaListFormatedWithAdress>
  <DomainObject.Predmet.ProtuStrankaListFormatedWithAdressOIB>
    <izvorni_sadrzaj>
      <item>PASULI j.d.o.o. NOVIGRAD, OIB 25200526366, Bužinija, Stancijeta 14, 52466 Novigrad</item>
    </izvorni_sadrzaj>
    <derivirana_varijabla naziv="DomainObject.Predmet.ProtuStrankaListFormatedWithAdressOIB_1">
      <item>PASULI j.d.o.o. NOVIGRAD, OIB 25200526366, Bužinija, Stancijeta 14, 52466 Novigrad</item>
    </derivirana_varijabla>
  </DomainObject.Predmet.ProtuStrankaListFormatedWithAdressOIB>
  <DomainObject.Predmet.ProtuStrankaListNazivFormated>
    <izvorni_sadrzaj>
      <item>PASULI j.d.o.o. NOVIGRAD</item>
    </izvorni_sadrzaj>
    <derivirana_varijabla naziv="DomainObject.Predmet.ProtuStrankaListNazivFormated_1">
      <item>PASULI j.d.o.o. NOVIGRAD</item>
    </derivirana_varijabla>
  </DomainObject.Predmet.ProtuStrankaListNazivFormated>
  <DomainObject.Predmet.ProtuStrankaListNazivFormatedOIB>
    <izvorni_sadrzaj>
      <item>PASULI j.d.o.o. NOVIGRAD, OIB 25200526366</item>
    </izvorni_sadrzaj>
    <derivirana_varijabla naziv="DomainObject.Predmet.ProtuStrankaListNazivFormatedOIB_1">
      <item>PASULI j.d.o.o. NOVIGRAD, OIB 25200526366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PASULI j.d.o.o. NOVIGRAD</izvorni_sadrzaj>
    <derivirana_varijabla naziv="DomainObject.Predmet.ProtustrankaIDrugi_1">PASULI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PASULI j.d.o.o. NOVIGRAD, OIB 25200526366, Bužinija, Stancijeta 14, 52466 Novigrad</izvorni_sadrzaj>
    <derivirana_varijabla naziv="DomainObject.Predmet.ProtustrankaIDrugiAdressOIB_1">PASULI j.d.o.o. NOVIGRAD, OIB 25200526366, Bužinija, Stancijeta 14,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PASULI j.d.o.o. NOVIGRAD</item>
    </izvorni_sadrzaj>
    <derivirana_varijabla naziv="DomainObject.Predmet.SudioniciListNaziv_1">
      <item>FINANCIJSKA AGENCIJA, RC RIJEKA, PODRUŽNICA PULA, PULA</item>
      <item>PASULI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PASULI j.d.o.o. NOVIGRAD, OIB 25200526366, Bužinija, Stancijeta 14,52466 Novigrad</item>
    </izvorni_sadrzaj>
    <derivirana_varijabla naziv="DomainObject.Predmet.SudioniciListAdressOIB_1">
      <item>FINANCIJSKA AGENCIJA, RC RIJEKA, PODRUŽNICA PULA, PULA, OIB 85821130368, Giardini 5,52100 Pula</item>
      <item>PASULI j.d.o.o. NOVIGRAD, OIB 25200526366, Bužinija, Stancijeta 14,52466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25200526366</item>
    </izvorni_sadrzaj>
    <derivirana_varijabla naziv="DomainObject.Predmet.SudioniciListNazivOIB_1">
      <item>, OIB 85821130368</item>
      <item>, OIB 25200526366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2134</properties:Characters>
  <properties:Lines>68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2016-05-03T11:53:00Z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2016-05-03T12:07:00Z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