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806c" w14:paraId="f6d806c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5B4DE0">
        <w:t>245</w:t>
      </w:r>
      <w:r w:rsidR="00E9156E">
        <w:t>/15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5B4DE0" w:rsidRPr="005137E0">
        <w:t xml:space="preserve">GOLF &amp; COUNTRY CLUB </w:t>
      </w:r>
      <w:r w:rsidR="005B4DE0">
        <w:t xml:space="preserve">ZAGREB </w:t>
      </w:r>
      <w:r w:rsidR="005B4DE0" w:rsidRPr="005137E0">
        <w:t>d.o.o. u stečaju, Zagreb, Jadranska avenija 6, OIB: 54566277575</w:t>
      </w:r>
      <w:r w:rsidR="00E9156E">
        <w:t>,</w:t>
      </w:r>
      <w:r w:rsidR="00756A04" w:rsidRPr="00756A04">
        <w:t xml:space="preserve"> </w:t>
      </w:r>
      <w:r w:rsidRPr="00756A04">
        <w:t xml:space="preserve"> </w:t>
      </w:r>
      <w:r w:rsidR="005C69BF">
        <w:t>2. listopada</w:t>
      </w:r>
      <w:r w:rsidR="005B4DE0">
        <w:t xml:space="preserve"> 2017.</w:t>
      </w:r>
    </w:p>
    <w:p w:rsidRDefault="00CD7207" w:rsidP="007A550F" w:rsidR="00CD7207" w:rsidRPr="00756A04">
      <w:pPr>
        <w:ind w:firstLine="720"/>
        <w:jc w:val="both"/>
      </w:pPr>
    </w:p>
    <w:p w:rsidRDefault="007A550F" w:rsidR="007A550F" w:rsidRPr="00756A04"/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D7207" w:rsidP="00CD7207" w:rsidR="00CD7207">
      <w:pPr>
        <w:pStyle w:val="Odlomakpopisa"/>
        <w:ind w:left="1065"/>
        <w:jc w:val="both"/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5B4DE0" w:rsidR="00CD7207">
      <w:pPr>
        <w:jc w:val="both"/>
      </w:pPr>
      <w:r>
        <w:tab/>
        <w:t xml:space="preserve">Utvrđuje se da NIKMARK d.o.o., Zagreb, Strojarska cesta 20, OIB: 68755851941, ulazi u pravni položaj Hrvatske </w:t>
      </w:r>
      <w:r w:rsidR="005C69BF">
        <w:t>banke za obnovu i razvitak, Zagreb, Strossmayerov trg 9, OIB: 26702280390</w:t>
      </w:r>
      <w:r>
        <w:t xml:space="preserve">, kako je to ugovoreno Ugovorom o ustupu i prijenosu dijela potraživanja sklopljenim između </w:t>
      </w:r>
      <w:r w:rsidR="005C69BF">
        <w:t>Hrvatske banke za obnovu i razvitak, Zagreb, Strossmayerov trg 9, OIB: 26702280390</w:t>
      </w:r>
      <w:r>
        <w:t xml:space="preserve">, kao ustupitelja, i NIKMARK d.o.o., Zagreb, Strojarska cesta 20, OIB: 68755851941, kao primatelja, od </w:t>
      </w:r>
      <w:r w:rsidR="005C69BF">
        <w:t>18. rujna</w:t>
      </w:r>
      <w:r>
        <w:t xml:space="preserve"> 2017., javno ovjerovljenim kod javnog bilježnika </w:t>
      </w:r>
      <w:r w:rsidR="005C69BF">
        <w:t>Branka Jakića</w:t>
      </w:r>
      <w:r>
        <w:t>, Zagreb, poslovni broj OV-</w:t>
      </w:r>
      <w:r w:rsidR="005C69BF">
        <w:t>12820</w:t>
      </w:r>
      <w:r>
        <w:t xml:space="preserve">/17 od </w:t>
      </w:r>
      <w:r w:rsidR="005C69BF">
        <w:t>18. rujna</w:t>
      </w:r>
      <w:r>
        <w:t xml:space="preserve"> 2017.</w:t>
      </w:r>
    </w:p>
    <w:p w:rsidRDefault="00CD7207" w:rsidP="002C5A29" w:rsidR="00CD7207" w:rsidRPr="00756A04"/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5C69BF" w:rsidR="00461343">
      <w:pPr>
        <w:jc w:val="both"/>
      </w:pPr>
      <w:r>
        <w:tab/>
      </w:r>
      <w:r w:rsidR="005C69BF">
        <w:t xml:space="preserve">Nikmark d.o.o. je podneskom od 26. rujna 2017., a Hrvatska banka za obnovu i razvitak je podneskom od 27. rujna 2017. </w:t>
      </w:r>
      <w:r w:rsidR="005B4DE0">
        <w:t>obavijesti</w:t>
      </w:r>
      <w:r w:rsidR="005C69BF">
        <w:t>o</w:t>
      </w:r>
      <w:r w:rsidR="005B4DE0">
        <w:t xml:space="preserve"> sud da </w:t>
      </w:r>
      <w:r w:rsidR="00DB5D91">
        <w:t xml:space="preserve">su zaključili Ugovor o ustupu i prijenosu dijela potraživanja </w:t>
      </w:r>
      <w:r w:rsidR="005C69BF">
        <w:t>18. rujna</w:t>
      </w:r>
      <w:r w:rsidR="00DB5D91">
        <w:t xml:space="preserve"> 2017., javno ovjerovljenim kod javnog bilježnika </w:t>
      </w:r>
      <w:r w:rsidR="005C69BF">
        <w:t>Branka Jakića</w:t>
      </w:r>
      <w:r w:rsidR="00DB5D91">
        <w:t>, Zagreb, poslovni broj OV-</w:t>
      </w:r>
      <w:r w:rsidR="005C69BF">
        <w:t>12820</w:t>
      </w:r>
      <w:r w:rsidR="00DB5D91">
        <w:t xml:space="preserve">/17 od </w:t>
      </w:r>
      <w:r w:rsidR="005C69BF">
        <w:t>18. rujna</w:t>
      </w:r>
      <w:r w:rsidR="00DB5D91">
        <w:t xml:space="preserve"> 2017., a koji ugovor su dostavili u prilogu naveden</w:t>
      </w:r>
      <w:r w:rsidR="005C69BF">
        <w:t xml:space="preserve">ih </w:t>
      </w:r>
      <w:r w:rsidR="00DB5D91">
        <w:t>podnes</w:t>
      </w:r>
      <w:r w:rsidR="005C69BF">
        <w:t>a</w:t>
      </w:r>
      <w:r w:rsidR="00DB5D91">
        <w:t>ka.</w:t>
      </w:r>
    </w:p>
    <w:p w:rsidRDefault="00CD7207" w:rsidP="00CD7207" w:rsidR="00CD7207">
      <w:pPr>
        <w:jc w:val="both"/>
      </w:pPr>
    </w:p>
    <w:p w:rsidRDefault="00DB5D91" w:rsidP="00CD7207" w:rsidR="00DB5D91">
      <w:pPr>
        <w:jc w:val="both"/>
      </w:pPr>
      <w:r>
        <w:tab/>
        <w:t>Temeljem čl. 78. a. st. 2. Stečajnog zakona (Narodne novine broj 44/96, 161/98, 29/99, 129/00, 123/03, 197/03, 187/04, 82/06, 116/10, 125/12, 133/12, dalje:SZ) ako stečajni vjerovnik otuđi svoju tražbinu koju je prijavio u stečajnom postupku, njezin stjecatelj ulazi u pravni položaj svoga prednika.</w:t>
      </w:r>
    </w:p>
    <w:p w:rsidRDefault="00CD7207" w:rsidP="00CD7207" w:rsidR="00CD7207">
      <w:pPr>
        <w:jc w:val="both"/>
      </w:pPr>
    </w:p>
    <w:p w:rsidRDefault="00CD7207" w:rsidP="00D409E9" w:rsidR="00A043A3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DB5D91" w:rsidP="00D409E9" w:rsidR="00DB5D91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5C69BF">
        <w:t>2. listopada</w:t>
      </w:r>
      <w:r w:rsidR="00DB5D91">
        <w:t xml:space="preserve"> 2017.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599" w:rsidR="00151599">
      <w:r>
        <w:separator/>
      </w:r>
    </w:p>
  </w:endnote>
  <w:endnote w:id="0" w:type="continuationSeparator">
    <w:p w:rsidRDefault="00151599" w:rsidR="00151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599" w:rsidR="00151599">
      <w:r>
        <w:separator/>
      </w:r>
    </w:p>
  </w:footnote>
  <w:footnote w:id="0" w:type="continuationSeparator">
    <w:p w:rsidRDefault="00151599" w:rsidR="00151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7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DB5D91">
      <w:t>245</w:t>
    </w:r>
    <w:r w:rsidR="00A27FEE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600DC2"/>
    <w:rsid w:val="00615C6B"/>
    <w:rsid w:val="006220F9"/>
    <w:rsid w:val="00666D09"/>
    <w:rsid w:val="006B4D5C"/>
    <w:rsid w:val="007170B8"/>
    <w:rsid w:val="00717D4A"/>
    <w:rsid w:val="00756A04"/>
    <w:rsid w:val="00757873"/>
    <w:rsid w:val="007A550F"/>
    <w:rsid w:val="007D1E4B"/>
    <w:rsid w:val="007D7A92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7207"/>
    <w:rsid w:val="00CE03D0"/>
    <w:rsid w:val="00D3179C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 HBOR-a Nikmarku</izvorni_sadrzaj>
    <derivirana_varijabla naziv="DomainObject.Primjedba_1">ustup tražbine HBOR-a Nikmarku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  <item>, OIB 37105336549</item>
      <item>, OIB 68585044796</item>
      <item>, OIB 42999214584</item>
      <item>, OIB 16588457051</item>
      <item>, OIB 37807865212</item>
      <item>, OIB 12515069057</item>
      <item>, OIB 64066912804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37200-43CC-49DF-82A9-03F2EB45C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332</properties:Words>
  <properties:Characters>1756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2017-10-02T10:47:00Z</dcterms:created>
  <dc:creator>Korisnik</dc:creator>
  <cp:lastModifiedBy>Draženka Prpić</cp:lastModifiedBy>
  <cp:lastPrinted>2017-10-02T10:50:00Z</cp:lastPrinted>
  <dcterms:modified xmlns:xsi="http://www.w3.org/2001/XMLSchema-instance" xsi:type="dcterms:W3CDTF">2017-10-02T10:50:00Z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