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a801" w14:paraId="7bda801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FB33ED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St-1036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FB33ED">
        <w:rPr>
          <w:rFonts w:cs="Times New Roman" w:hAnsi="Times New Roman" w:ascii="Times New Roman"/>
          <w:sz w:val="24"/>
          <w:szCs w:val="24"/>
        </w:rPr>
        <w:t>MOĆAN PROIZVOD d.o.o. iz Vodica, Zatonska 183, OIB: 48973741706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42A8A">
        <w:rPr>
          <w:rFonts w:cs="Times New Roman" w:hAnsi="Times New Roman" w:ascii="Times New Roman"/>
          <w:sz w:val="24"/>
          <w:szCs w:val="24"/>
        </w:rPr>
        <w:t>0</w:t>
      </w:r>
      <w:r w:rsidR="00C5171F">
        <w:rPr>
          <w:rFonts w:cs="Times New Roman" w:hAnsi="Times New Roman" w:ascii="Times New Roman"/>
          <w:sz w:val="24"/>
          <w:szCs w:val="24"/>
        </w:rPr>
        <w:t>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FB33ED">
        <w:rPr>
          <w:rFonts w:cs="Times New Roman" w:hAnsi="Times New Roman" w:ascii="Times New Roman"/>
          <w:sz w:val="24"/>
          <w:szCs w:val="24"/>
        </w:rPr>
        <w:t>MOĆAN PROIZVOD d.o.o. iz Vodica, Zatonska 183, OIB: 48973741706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FB33ED">
        <w:rPr>
          <w:rFonts w:cs="Times New Roman" w:hAnsi="Times New Roman" w:ascii="Times New Roman"/>
          <w:sz w:val="24"/>
          <w:szCs w:val="24"/>
        </w:rPr>
        <w:t>-1036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FB6981">
        <w:rPr>
          <w:rFonts w:cs="Times New Roman" w:hAnsi="Times New Roman" w:ascii="Times New Roman"/>
          <w:sz w:val="24"/>
          <w:szCs w:val="24"/>
        </w:rPr>
        <w:t xml:space="preserve"> iznos od </w:t>
      </w:r>
      <w:r w:rsidR="00F03E3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FB33ED">
        <w:rPr>
          <w:rFonts w:cs="Times New Roman" w:hAnsi="Times New Roman" w:ascii="Times New Roman"/>
          <w:sz w:val="24"/>
          <w:szCs w:val="24"/>
        </w:rPr>
        <w:t>MOĆAN PROIZVOD d.o.o. iz Vodica, Zatonska 183, OIB: 48973741706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FB33ED">
        <w:rPr>
          <w:rFonts w:cs="Times New Roman" w:hAnsi="Times New Roman" w:ascii="Times New Roman"/>
          <w:sz w:val="24"/>
          <w:szCs w:val="24"/>
        </w:rPr>
        <w:t>05</w:t>
      </w:r>
      <w:r w:rsidR="007F3AD2">
        <w:rPr>
          <w:rFonts w:cs="Times New Roman" w:hAnsi="Times New Roman" w:ascii="Times New Roman"/>
          <w:sz w:val="24"/>
          <w:szCs w:val="24"/>
        </w:rPr>
        <w:t>. rujna</w:t>
      </w:r>
      <w:r w:rsidR="00C5171F">
        <w:rPr>
          <w:rFonts w:cs="Times New Roman" w:hAnsi="Times New Roman" w:ascii="Times New Roman"/>
          <w:sz w:val="24"/>
          <w:szCs w:val="24"/>
        </w:rPr>
        <w:t xml:space="preserve"> </w:t>
      </w:r>
      <w:r w:rsidR="00242A8A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7F3AD2">
        <w:rPr>
          <w:rFonts w:cs="Times New Roman" w:hAnsi="Times New Roman" w:ascii="Times New Roman"/>
          <w:sz w:val="24"/>
          <w:szCs w:val="24"/>
        </w:rPr>
        <w:t>21. rujna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DF62F0">
        <w:rPr>
          <w:rFonts w:cs="Times New Roman" w:hAnsi="Times New Roman" w:ascii="Times New Roman"/>
          <w:sz w:val="24"/>
          <w:szCs w:val="24"/>
        </w:rPr>
        <w:t>je isti i dostavio</w:t>
      </w:r>
      <w:r w:rsidR="00DE4AB3">
        <w:rPr>
          <w:rFonts w:cs="Times New Roman" w:hAnsi="Times New Roman" w:ascii="Times New Roman"/>
          <w:sz w:val="24"/>
          <w:szCs w:val="24"/>
        </w:rPr>
        <w:t xml:space="preserve"> te iz kojeg proizlazi da dužnik nema imovine. </w:t>
      </w: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2A8A" w:rsidP="00424F74" w:rsidR="00242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FB33ED">
        <w:rPr>
          <w:rFonts w:cs="Times New Roman" w:hAnsi="Times New Roman" w:ascii="Times New Roman"/>
          <w:sz w:val="24"/>
          <w:szCs w:val="24"/>
        </w:rPr>
        <w:t>9 St-1036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5171F">
        <w:rPr>
          <w:rFonts w:cs="Times New Roman" w:hAnsi="Times New Roman" w:ascii="Times New Roman"/>
          <w:sz w:val="24"/>
          <w:szCs w:val="24"/>
        </w:rPr>
        <w:t>09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DE4AB3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Građevinsko upravni odjel Šibenik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-računovodstvo suda 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875" w:rsidP="00E67C3C" w:rsidR="00552875">
      <w:pPr>
        <w:spacing w:lineRule="auto" w:line="240" w:after="0"/>
      </w:pPr>
      <w:r>
        <w:separator/>
      </w:r>
    </w:p>
  </w:endnote>
  <w:endnote w:id="0" w:type="continuationSeparator">
    <w:p w:rsidRDefault="00552875" w:rsidP="00E67C3C" w:rsidR="005528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875" w:rsidP="00E67C3C" w:rsidR="00552875">
      <w:pPr>
        <w:spacing w:lineRule="auto" w:line="240" w:after="0"/>
      </w:pPr>
      <w:r>
        <w:separator/>
      </w:r>
    </w:p>
  </w:footnote>
  <w:footnote w:id="0" w:type="continuationSeparator">
    <w:p w:rsidRDefault="00552875" w:rsidP="00E67C3C" w:rsidR="005528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67B10"/>
    <w:rsid w:val="001D123C"/>
    <w:rsid w:val="001D2123"/>
    <w:rsid w:val="00215261"/>
    <w:rsid w:val="00242A8A"/>
    <w:rsid w:val="0025268A"/>
    <w:rsid w:val="00296F3C"/>
    <w:rsid w:val="00322529"/>
    <w:rsid w:val="003C64A1"/>
    <w:rsid w:val="003C7CC3"/>
    <w:rsid w:val="00416673"/>
    <w:rsid w:val="00424F74"/>
    <w:rsid w:val="004266E4"/>
    <w:rsid w:val="004656EB"/>
    <w:rsid w:val="004B1580"/>
    <w:rsid w:val="00540593"/>
    <w:rsid w:val="00552875"/>
    <w:rsid w:val="00557B3D"/>
    <w:rsid w:val="0058627E"/>
    <w:rsid w:val="006D3D97"/>
    <w:rsid w:val="006F1BDF"/>
    <w:rsid w:val="007776B9"/>
    <w:rsid w:val="007A6D10"/>
    <w:rsid w:val="007F3AD2"/>
    <w:rsid w:val="008967A5"/>
    <w:rsid w:val="008B7C03"/>
    <w:rsid w:val="008C13B2"/>
    <w:rsid w:val="00964195"/>
    <w:rsid w:val="00A11491"/>
    <w:rsid w:val="00A43D9A"/>
    <w:rsid w:val="00A62775"/>
    <w:rsid w:val="00A77D7C"/>
    <w:rsid w:val="00AC3122"/>
    <w:rsid w:val="00B14C98"/>
    <w:rsid w:val="00B24CBB"/>
    <w:rsid w:val="00B643C4"/>
    <w:rsid w:val="00C03079"/>
    <w:rsid w:val="00C11B57"/>
    <w:rsid w:val="00C5171F"/>
    <w:rsid w:val="00CB0B39"/>
    <w:rsid w:val="00D12EBE"/>
    <w:rsid w:val="00D45BA9"/>
    <w:rsid w:val="00D67890"/>
    <w:rsid w:val="00DE4AB3"/>
    <w:rsid w:val="00DF62F0"/>
    <w:rsid w:val="00E67C3C"/>
    <w:rsid w:val="00EE523F"/>
    <w:rsid w:val="00EE5385"/>
    <w:rsid w:val="00F0232A"/>
    <w:rsid w:val="00F03E32"/>
    <w:rsid w:val="00FB33ED"/>
    <w:rsid w:val="00FB6981"/>
    <w:rsid w:val="00FC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B24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C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C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C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C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B24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C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C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C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C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- 31.10.16.</izvorni_sadrzaj>
    <derivirana_varijabla naziv="DomainObject.Predmet.PrimjedbaSuca_1">- uvid - 31.10.16.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MOĆAN PROIZVOD, društvo s ograničenom odgovornošću za proizvodnju i trgovinu</izvorni_sadrzaj>
    <derivirana_varijabla naziv="DomainObject.Predmet.ProtustrankaFormated_1">  MOĆAN PROIZVOD, društvo s ograničenom odgovornošću za proizvodnju i trgovinu</derivirana_varijabla>
  </DomainObject.Predmet.ProtustrankaFormated>
  <DomainObject.Predmet.ProtustrankaFormatedOIB>
    <izvorni_sadrzaj>  MOĆAN PROIZVOD, društvo s ograničenom odgovornošću za proizvodnju i trgovinu, OIB 48973741706</izvorni_sadrzaj>
    <derivirana_varijabla naziv="DomainObject.Predmet.ProtustrankaFormatedOIB_1">  MOĆAN PROIZVOD, društvo s ograničenom odgovornošću za proizvodnju i trgovinu, OIB 48973741706</derivirana_varijabla>
  </DomainObject.Predmet.ProtustrankaFormatedOIB>
  <DomainObject.Predmet.ProtustrankaFormatedWithAdress>
    <izvorni_sadrzaj> MOĆAN PROIZVOD, društvo s ograničenom odgovornošću za proizvodnju i trgovinu, Zatonska 183, 22211 Vodice</izvorni_sadrzaj>
    <derivirana_varijabla naziv="DomainObject.Predmet.ProtustrankaFormatedWithAdress_1"> MOĆAN PROIZVOD, društvo s ograničenom odgovornošću za proizvodnju i trgovinu, Zatonska 183, 22211 Vodice</derivirana_varijabla>
  </DomainObject.Predmet.ProtustrankaFormatedWithAdress>
  <DomainObject.Predmet.ProtustrankaFormatedWithAdressOIB>
    <izvorni_sadrzaj> MOĆAN PROIZVOD, društvo s ograničenom odgovornošću za proizvodnju i trgovinu, OIB 48973741706, Zatonska 183, 22211 Vodice</izvorni_sadrzaj>
    <derivirana_varijabla naziv="DomainObject.Predmet.ProtustrankaFormatedWithAdressOIB_1"> MOĆAN PROIZVOD, društvo s ograničenom odgovornošću za proizvodnju i trgovinu, OIB 48973741706, Zatonska 183, 22211 Vodice</derivirana_varijabla>
  </DomainObject.Predmet.ProtustrankaFormatedWithAdressOIB>
  <DomainObject.Predmet.ProtustrankaWithAdress>
    <izvorni_sadrzaj>MOĆAN PROIZVOD, društvo s ograničenom odgovornošću za proizvodnju i trgovinu Zatonska 183, 22211 Vodice</izvorni_sadrzaj>
    <derivirana_varijabla naziv="DomainObject.Predmet.ProtustrankaWithAdress_1">MOĆAN PROIZVOD, društvo s ograničenom odgovornošću za proizvodnju i trgovinu Zatonska 183, 22211 Vodice</derivirana_varijabla>
  </DomainObject.Predmet.ProtustrankaWithAdress>
  <DomainObject.Predmet.ProtustrankaWithAdressOIB>
    <izvorni_sadrzaj>MOĆAN PROIZVOD, društvo s ograničenom odgovornošću za proizvodnju i trgovinu, OIB 48973741706, Zatonska 183, 22211 Vodice</izvorni_sadrzaj>
    <derivirana_varijabla naziv="DomainObject.Predmet.ProtustrankaWithAdressOIB_1">MOĆAN PROIZVOD, društvo s ograničenom odgovornošću za proizvodnju i trgovinu, OIB 48973741706, Zatonska 183, 22211 Vodice</derivirana_varijabla>
  </DomainObject.Predmet.ProtustrankaWithAdressOIB>
  <DomainObject.Predmet.ProtustrankaNazivFormated>
    <izvorni_sadrzaj>MOĆAN PROIZVOD, društvo s ograničenom odgovornošću za proizvodnju i trgovinu</izvorni_sadrzaj>
    <derivirana_varijabla naziv="DomainObject.Predmet.ProtustrankaNazivFormated_1">MOĆAN PROIZVOD, društvo s ograničenom odgovornošću za proizvodnju i trgovinu</derivirana_varijabla>
  </DomainObject.Predmet.ProtustrankaNazivFormated>
  <DomainObject.Predmet.ProtustrankaNazivFormatedOIB>
    <izvorni_sadrzaj>MOĆAN PROIZVOD, društvo s ograničenom odgovornošću za proizvodnju i trgovinu, OIB 48973741706</izvorni_sadrzaj>
    <derivirana_varijabla naziv="DomainObject.Predmet.ProtustrankaNazivFormatedOIB_1">MOĆAN PROIZVOD, društvo s ograničenom odgovornošću za proizvodnju i trgovinu, OIB 48973741706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MOĆAN PROIZVOD, društvo s ograničenom odgovornošću za proizvodnju i trgovinu</item>
    </izvorni_sadrzaj>
    <derivirana_varijabla naziv="DomainObject.Predmet.ProtuStrankaListFormated_1">
      <item>MOĆAN PROIZVOD, društvo s ograničenom odgovornošću za proizvodnju i trgovinu</item>
    </derivirana_varijabla>
  </DomainObject.Predmet.ProtuStrankaListFormated>
  <DomainObject.Predmet.ProtuStrankaListFormatedOIB>
    <izvorni_sadrzaj>
      <item>MOĆAN PROIZVOD, društvo s ograničenom odgovornošću za proizvodnju i trgovinu, OIB 48973741706</item>
    </izvorni_sadrzaj>
    <derivirana_varijabla naziv="DomainObject.Predmet.ProtuStrankaListFormatedOIB_1">
      <item>MOĆAN PROIZVOD, društvo s ograničenom odgovornošću za proizvodnju i trgovinu, OIB 48973741706</item>
    </derivirana_varijabla>
  </DomainObject.Predmet.ProtuStrankaListFormatedOIB>
  <DomainObject.Predmet.ProtuStrankaListFormatedWithAdress>
    <izvorni_sadrzaj>
      <item>MOĆAN PROIZVOD, društvo s ograničenom odgovornošću za proizvodnju i trgovinu, Zatonska 183, 22211 Vodice</item>
    </izvorni_sadrzaj>
    <derivirana_varijabla naziv="DomainObject.Predmet.ProtuStrankaListFormatedWithAdress_1">
      <item>MOĆAN PROIZVOD, društvo s ograničenom odgovornošću za proizvodnju i trgovinu, Zatonska 183, 22211 Vodice</item>
    </derivirana_varijabla>
  </DomainObject.Predmet.ProtuStrankaListFormatedWithAdress>
  <DomainObject.Predmet.ProtuStrankaListFormatedWithAdressOIB>
    <izvorni_sadrzaj>
      <item>MOĆAN PROIZVOD, društvo s ograničenom odgovornošću za proizvodnju i trgovinu, OIB 48973741706, Zatonska 183, 22211 Vodice</item>
    </izvorni_sadrzaj>
    <derivirana_varijabla naziv="DomainObject.Predmet.ProtuStrankaListFormatedWithAdressOIB_1">
      <item>MOĆAN PROIZVOD, društvo s ograničenom odgovornošću za proizvodnju i trgovinu, OIB 48973741706, Zatonska 183, 22211 Vodice</item>
    </derivirana_varijabla>
  </DomainObject.Predmet.ProtuStrankaListFormatedWithAdressOIB>
  <DomainObject.Predmet.ProtuStrankaListNazivFormated>
    <izvorni_sadrzaj>
      <item>MOĆAN PROIZVOD, društvo s ograničenom odgovornošću za proizvodnju i trgovinu</item>
    </izvorni_sadrzaj>
    <derivirana_varijabla naziv="DomainObject.Predmet.ProtuStrankaListNazivFormated_1">
      <item>MOĆAN PROIZVOD, društvo s ograničenom odgovornošću za proizvodnju i trgovinu</item>
    </derivirana_varijabla>
  </DomainObject.Predmet.ProtuStrankaListNazivFormated>
  <DomainObject.Predmet.ProtuStrankaListNazivFormatedOIB>
    <izvorni_sadrzaj>
      <item>MOĆAN PROIZVOD, društvo s ograničenom odgovornošću za proizvodnju i trgovinu, OIB 48973741706</item>
    </izvorni_sadrzaj>
    <derivirana_varijabla naziv="DomainObject.Predmet.ProtuStrankaListNazivFormatedOIB_1">
      <item>MOĆAN PROIZVOD, društvo s ograničenom odgovornošću za proizvodnju i trgovinu, OIB 48973741706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MOĆAN PROIZVOD, društvo s ograničenom odgovornošću za proizvodnju i trgovinu</izvorni_sadrzaj>
    <derivirana_varijabla naziv="DomainObject.Predmet.ProtustrankaIDrugi_1">MOĆAN PROIZVOD,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MOĆAN PROIZVOD, društvo s ograničenom odgovornošću za proizvodnju i trgovinu, OIB 48973741706, Zatonska 183, 22211 Vodice</izvorni_sadrzaj>
    <derivirana_varijabla naziv="DomainObject.Predmet.ProtustrankaIDrugiAdressOIB_1">MOĆAN PROIZVOD, društvo s ograničenom odgovornošću za proizvodnju i trgovinu, OIB 48973741706, Zatonska 183,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MOĆAN PROIZVOD, društvo s ograničenom odgovornošću za proizvodnju i trgovinu</item>
    </izvorni_sadrzaj>
    <derivirana_varijabla naziv="DomainObject.Predmet.SudioniciListNaziv_1">
      <item>FINA - Podružnica Šibenik</item>
      <item>MOĆAN PROIZVOD, društvo s ograničenom odgovornošću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MOĆAN PROIZVOD, društvo s ograničenom odgovornošću za proizvodnju i trgovinu, OIB 48973741706, Zatonska 183,22211 Vodice</item>
    </izvorni_sadrzaj>
    <derivirana_varijabla naziv="DomainObject.Predmet.SudioniciListAdressOIB_1">
      <item>FINA - Podružnica Šibenik, OIB 85821130368, Perivoj L. Marune 1,22000 Šibenik</item>
      <item>MOĆAN PROIZVOD, društvo s ograničenom odgovornošću za proizvodnju i trgovinu, OIB 48973741706, Zatonska 183,22211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48973741706</item>
    </izvorni_sadrzaj>
    <derivirana_varijabla naziv="DomainObject.Predmet.SudioniciListNazivOIB_1">
      <item>, OIB 85821130368</item>
      <item>, OIB 48973741706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1990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2016-11-07T12:25:00Z</dcterms:created>
  <dc:creator>Elizabeta Filipi</dc:creator>
  <cp:lastModifiedBy>Marina Gulin</cp:lastModifiedBy>
  <cp:lastPrinted>2016-11-09T09:17:00Z</cp:lastPrinted>
  <dcterms:modified xmlns:xsi="http://www.w3.org/2001/XMLSchema-instance" xsi:type="dcterms:W3CDTF">2016-11-09T09:32:00Z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