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b24e" w14:paraId="6b5b24e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C811CE">
        <w:rPr>
          <w:b/>
        </w:rPr>
        <w:t>317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 xml:space="preserve">KLAS </w:t>
      </w:r>
      <w:proofErr w:type="spellStart"/>
      <w:r w:rsidR="00A31693">
        <w:t>d.d</w:t>
      </w:r>
      <w:proofErr w:type="spellEnd"/>
      <w:r w:rsidR="00A31693">
        <w:t xml:space="preserve">,u stečaju Nova Gradiška, </w:t>
      </w:r>
      <w:proofErr w:type="spellStart"/>
      <w:r w:rsidR="00A31693">
        <w:t>Urije</w:t>
      </w:r>
      <w:proofErr w:type="spellEnd"/>
      <w:r w:rsidR="00A31693">
        <w:t xml:space="preserve"> </w:t>
      </w:r>
      <w:proofErr w:type="spellStart"/>
      <w:r w:rsidR="00A31693">
        <w:t>bb</w:t>
      </w:r>
      <w:proofErr w:type="spellEnd"/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BF6DB9">
        <w:t>petog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 xml:space="preserve">opterećene </w:t>
      </w:r>
      <w:proofErr w:type="spellStart"/>
      <w:r w:rsidR="00854119">
        <w:t>razlučnim</w:t>
      </w:r>
      <w:proofErr w:type="spellEnd"/>
      <w:r w:rsidR="00854119">
        <w:t xml:space="preserve"> pravima, na temelju pravomoćnog rješe</w:t>
      </w:r>
      <w:r w:rsidR="004B6261">
        <w:t xml:space="preserve">nja o prodaji </w:t>
      </w:r>
      <w:proofErr w:type="spellStart"/>
      <w:r w:rsidR="004B6261">
        <w:t>bt</w:t>
      </w:r>
      <w:proofErr w:type="spellEnd"/>
      <w:r w:rsidR="004B6261">
        <w:t>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C811CE">
        <w:t>28.prosinca</w:t>
      </w:r>
      <w:r w:rsidR="004B6261">
        <w:t xml:space="preserve"> 2016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1B7F0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C811CE">
        <w:rPr>
          <w:b/>
        </w:rPr>
        <w:t>peta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</w:t>
      </w:r>
      <w:proofErr w:type="spellStart"/>
      <w:r w:rsidRPr="00C26B47">
        <w:rPr>
          <w:bCs/>
        </w:rPr>
        <w:t>zk.ul</w:t>
      </w:r>
      <w:proofErr w:type="spellEnd"/>
      <w:r w:rsidRPr="00C26B47">
        <w:rPr>
          <w:bCs/>
        </w:rPr>
        <w:t xml:space="preserve">. 32 </w:t>
      </w:r>
      <w:proofErr w:type="spellStart"/>
      <w:r w:rsidRPr="00C26B47">
        <w:rPr>
          <w:bCs/>
        </w:rPr>
        <w:t>k.o</w:t>
      </w:r>
      <w:proofErr w:type="spellEnd"/>
      <w:r w:rsidRPr="00C26B47">
        <w:rPr>
          <w:bCs/>
        </w:rPr>
        <w:t xml:space="preserve"> Cernička </w:t>
      </w:r>
      <w:proofErr w:type="spellStart"/>
      <w:r w:rsidRPr="00C26B47">
        <w:rPr>
          <w:bCs/>
        </w:rPr>
        <w:t>Šagovina</w:t>
      </w:r>
      <w:proofErr w:type="spellEnd"/>
      <w:r w:rsidRPr="00C26B47">
        <w:rPr>
          <w:bCs/>
        </w:rPr>
        <w:t>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 xml:space="preserve">Nekretnine se na ročištu ne mogu prodati ispod </w:t>
      </w:r>
      <w:r w:rsidR="00C811CE">
        <w:rPr>
          <w:bCs/>
        </w:rPr>
        <w:t>7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C811CE">
        <w:rPr>
          <w:bCs/>
        </w:rPr>
        <w:t>191.153</w:t>
      </w:r>
      <w:r w:rsidR="00EA7D4D">
        <w:rPr>
          <w:bCs/>
        </w:rPr>
        <w:t>,00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</w:t>
      </w:r>
      <w:proofErr w:type="spellStart"/>
      <w:r>
        <w:t>zk.ul</w:t>
      </w:r>
      <w:proofErr w:type="spellEnd"/>
      <w:r>
        <w:t xml:space="preserve">. 32 </w:t>
      </w:r>
      <w:proofErr w:type="spellStart"/>
      <w:r>
        <w:t>k.o</w:t>
      </w:r>
      <w:proofErr w:type="spellEnd"/>
      <w:r>
        <w:t xml:space="preserve"> Cernička </w:t>
      </w:r>
      <w:proofErr w:type="spellStart"/>
      <w:r>
        <w:t>Šagovina</w:t>
      </w:r>
      <w:proofErr w:type="spellEnd"/>
      <w:r>
        <w:t xml:space="preserve">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 xml:space="preserve">Nekretnine se na </w:t>
      </w:r>
      <w:r w:rsidR="00C811CE">
        <w:rPr>
          <w:bCs/>
        </w:rPr>
        <w:t>ročištu ne mogu  prodati ispod 7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C811CE">
        <w:rPr>
          <w:bCs/>
        </w:rPr>
        <w:t>30.117,00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>
      <w:r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</w:t>
      </w:r>
      <w:proofErr w:type="spellStart"/>
      <w:r>
        <w:t>zk.ul</w:t>
      </w:r>
      <w:proofErr w:type="spellEnd"/>
      <w:r>
        <w:t xml:space="preserve">. 331 k.o. Cernička </w:t>
      </w:r>
      <w:proofErr w:type="spellStart"/>
      <w:r>
        <w:t>Šagovina</w:t>
      </w:r>
      <w:proofErr w:type="spellEnd"/>
      <w:r>
        <w:t xml:space="preserve">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884E6A" w:rsidP="00123CD5" w:rsidR="00123CD5">
      <w:pPr>
        <w:jc w:val="both"/>
      </w:pPr>
      <w:r>
        <w:rPr>
          <w:bCs/>
        </w:rPr>
        <w:t>Nekretnine se na ročištu</w:t>
      </w:r>
      <w:r w:rsidR="00C811CE">
        <w:rPr>
          <w:bCs/>
        </w:rPr>
        <w:t xml:space="preserve"> ne mogu  prodati ispod 7</w:t>
      </w:r>
      <w:r>
        <w:rPr>
          <w:bCs/>
        </w:rPr>
        <w:t xml:space="preserve">0% procijenjene vrijednost, odnosno  </w:t>
      </w:r>
      <w:r w:rsidR="00C811CE">
        <w:rPr>
          <w:bCs/>
        </w:rPr>
        <w:t>95.808,00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</w:t>
      </w:r>
      <w:proofErr w:type="spellStart"/>
      <w:r>
        <w:t>zk.ul</w:t>
      </w:r>
      <w:proofErr w:type="spellEnd"/>
      <w:r>
        <w:t xml:space="preserve">. 331 </w:t>
      </w:r>
      <w:proofErr w:type="spellStart"/>
      <w:r>
        <w:t>k.o</w:t>
      </w:r>
      <w:proofErr w:type="spellEnd"/>
      <w:r>
        <w:t xml:space="preserve"> Cernička </w:t>
      </w:r>
      <w:proofErr w:type="spellStart"/>
      <w:r>
        <w:t>Šagovina</w:t>
      </w:r>
      <w:proofErr w:type="spellEnd"/>
      <w:r>
        <w:t xml:space="preserve">, ukupne površine 1399m2 (389 </w:t>
      </w:r>
      <w:proofErr w:type="spellStart"/>
      <w:r>
        <w:t>čhv</w:t>
      </w:r>
      <w:proofErr w:type="spellEnd"/>
      <w:r>
        <w:t xml:space="preserve">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123CD5" w:rsidR="00123CD5">
      <w:r>
        <w:t xml:space="preserve">     </w:t>
      </w:r>
      <w:r w:rsidR="00884E6A">
        <w:rPr>
          <w:bCs/>
        </w:rPr>
        <w:t xml:space="preserve">Nekretnine se na </w:t>
      </w:r>
      <w:r w:rsidR="00EA7D4D">
        <w:rPr>
          <w:bCs/>
        </w:rPr>
        <w:t>ročištu ne mogu  prodati i</w:t>
      </w:r>
      <w:r w:rsidR="00C811CE">
        <w:rPr>
          <w:bCs/>
        </w:rPr>
        <w:t>spod 7</w:t>
      </w:r>
      <w:r w:rsidR="00884E6A">
        <w:rPr>
          <w:bCs/>
        </w:rPr>
        <w:t xml:space="preserve">0% procijenjene vrijednosti, odnosno </w:t>
      </w:r>
      <w:r w:rsidR="00C811CE">
        <w:rPr>
          <w:bCs/>
        </w:rPr>
        <w:t>100.381,00</w:t>
      </w:r>
      <w:r w:rsidR="00884E6A">
        <w:rPr>
          <w:bCs/>
        </w:rPr>
        <w:t xml:space="preserve"> kn.</w:t>
      </w:r>
    </w:p>
    <w:p w:rsidRDefault="00123CD5" w:rsidP="00123CD5" w:rsidR="00123CD5">
      <w:pPr>
        <w:jc w:val="both"/>
      </w:pPr>
    </w:p>
    <w:p w:rsidRDefault="00123CD5" w:rsidP="00123CD5" w:rsidR="00123CD5" w:rsidRPr="004B3D9B">
      <w:pPr>
        <w:jc w:val="both"/>
      </w:pPr>
    </w:p>
    <w:p w:rsidRDefault="00123CD5" w:rsidP="00123CD5" w:rsidR="00123CD5">
      <w:pPr>
        <w:jc w:val="both"/>
      </w:pPr>
      <w:r>
        <w:rPr>
          <w:b/>
        </w:rPr>
        <w:tab/>
        <w:t>5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šuma</w:t>
      </w:r>
      <w:r>
        <w:t xml:space="preserve"> ) upisano  u </w:t>
      </w:r>
      <w:proofErr w:type="spellStart"/>
      <w:r>
        <w:t>zk.ul</w:t>
      </w:r>
      <w:proofErr w:type="spellEnd"/>
      <w:r>
        <w:t xml:space="preserve">. 771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538m2, označene sa kč.br. 30.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pod br. Z-1676/09 od 26.3.2009.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nekretnine utvrđuje se u iznosu procijenjene vrijednosti 1.068,68  kn.</w:t>
      </w:r>
    </w:p>
    <w:p w:rsidRDefault="00884E6A" w:rsidP="00123CD5" w:rsidR="00123CD5" w:rsidRPr="009C2697">
      <w:pPr>
        <w:jc w:val="both"/>
        <w:rPr>
          <w:bCs/>
        </w:rPr>
      </w:pPr>
      <w:r>
        <w:rPr>
          <w:bCs/>
        </w:rPr>
        <w:t xml:space="preserve">Nekretnina se na </w:t>
      </w:r>
      <w:r w:rsidR="00C811CE">
        <w:rPr>
          <w:bCs/>
        </w:rPr>
        <w:t>ročištu ne može  prodati ispod 7</w:t>
      </w:r>
      <w:r>
        <w:rPr>
          <w:bCs/>
        </w:rPr>
        <w:t xml:space="preserve">0% procijenjene vrijednosti, odnosno </w:t>
      </w:r>
      <w:r w:rsidR="00C811CE">
        <w:rPr>
          <w:bCs/>
        </w:rPr>
        <w:t>748,00</w:t>
      </w:r>
      <w:r>
        <w:rPr>
          <w:bCs/>
        </w:rPr>
        <w:t xml:space="preserve"> kn</w:t>
      </w:r>
      <w:r w:rsidR="00123CD5" w:rsidRPr="004B3D9B">
        <w:rPr>
          <w:b/>
        </w:rPr>
        <w:t xml:space="preserve">                            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>6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2370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10955m2, označeno sa kč.br. 27 u suvlasničkom dijelu ½.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suvlasničkog udjela nekretnine utvrđuje se u iznosu procijenjene vrijednosti 10.043,54 kn.</w:t>
      </w:r>
    </w:p>
    <w:p w:rsidRDefault="00123CD5" w:rsidP="00123CD5" w:rsidR="00123CD5">
      <w:pPr>
        <w:jc w:val="both"/>
      </w:pPr>
      <w:r>
        <w:t xml:space="preserve">     </w:t>
      </w:r>
      <w:r w:rsidR="00884E6A">
        <w:rPr>
          <w:bCs/>
        </w:rPr>
        <w:t xml:space="preserve">Nekretnina se na </w:t>
      </w:r>
      <w:r w:rsidR="00C811CE">
        <w:rPr>
          <w:bCs/>
        </w:rPr>
        <w:t>ročištu ne može  prodati ispod 7</w:t>
      </w:r>
      <w:r w:rsidR="00884E6A">
        <w:rPr>
          <w:bCs/>
        </w:rPr>
        <w:t xml:space="preserve">0% procijenjene vrijednosti, odnosno </w:t>
      </w:r>
      <w:r w:rsidR="00C811CE">
        <w:rPr>
          <w:bCs/>
        </w:rPr>
        <w:t>7.030,00</w:t>
      </w:r>
      <w:r w:rsidR="00884E6A">
        <w:rPr>
          <w:bCs/>
        </w:rPr>
        <w:t xml:space="preserve"> kn.</w:t>
      </w:r>
    </w:p>
    <w:p w:rsidRDefault="00123CD5" w:rsidP="00123CD5" w:rsidR="00123CD5"/>
    <w:p w:rsidRDefault="00123CD5" w:rsidP="00123CD5" w:rsidR="00123CD5">
      <w:pPr>
        <w:jc w:val="both"/>
      </w:pPr>
      <w:r>
        <w:rPr>
          <w:b/>
        </w:rPr>
        <w:tab/>
        <w:t>7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7200m2, označeno sa kč.br. 29.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nekretnine utvrđuje se u iznosu procijenjene vrijednosti 13.202,00 kn.</w:t>
      </w:r>
    </w:p>
    <w:p w:rsidRDefault="00884E6A" w:rsidP="00123CD5" w:rsidR="00123CD5">
      <w:r>
        <w:rPr>
          <w:bCs/>
        </w:rPr>
        <w:tab/>
        <w:t xml:space="preserve">Nekretnina se na </w:t>
      </w:r>
      <w:r w:rsidR="00C811CE">
        <w:rPr>
          <w:bCs/>
        </w:rPr>
        <w:t>ročištu ne može  prodati ispod 7</w:t>
      </w:r>
      <w:r>
        <w:rPr>
          <w:bCs/>
        </w:rPr>
        <w:t xml:space="preserve">0% procijenjene vrijednosti, odnosno </w:t>
      </w:r>
      <w:r w:rsidR="00C811CE">
        <w:rPr>
          <w:bCs/>
        </w:rPr>
        <w:t>9.241,00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r>
        <w:rPr>
          <w:b/>
        </w:rPr>
        <w:tab/>
        <w:t>8)  U</w:t>
      </w:r>
      <w:r w:rsidRPr="00A20401">
        <w:rPr>
          <w:b/>
        </w:rPr>
        <w:t>pravna zgrada, radiona, dva skladišta, nadstrešnica, kanal</w:t>
      </w:r>
      <w:r>
        <w:rPr>
          <w:b/>
        </w:rPr>
        <w:t xml:space="preserve">  </w:t>
      </w:r>
      <w:r w:rsidRPr="00A20401">
        <w:rPr>
          <w:b/>
        </w:rPr>
        <w:t xml:space="preserve"> i ekonomsko    dvorište, što u naravi predstavlja farmu</w:t>
      </w:r>
      <w:r>
        <w:t xml:space="preserve">, upisano u </w:t>
      </w:r>
      <w:proofErr w:type="spellStart"/>
      <w:r>
        <w:t>zk.ul</w:t>
      </w:r>
      <w:proofErr w:type="spellEnd"/>
      <w:r>
        <w:t xml:space="preserve">. 830 </w:t>
      </w:r>
      <w:proofErr w:type="spellStart"/>
      <w:r>
        <w:t>k.o</w:t>
      </w:r>
      <w:proofErr w:type="spellEnd"/>
      <w:r>
        <w:t xml:space="preserve"> </w:t>
      </w:r>
      <w:proofErr w:type="spellStart"/>
      <w:r>
        <w:t>Štivica</w:t>
      </w:r>
      <w:proofErr w:type="spellEnd"/>
      <w:r>
        <w:t>, ukupne površine 13292m2, označeno sa kč.br. 2244/3.</w:t>
      </w:r>
    </w:p>
    <w:p w:rsidRDefault="00123CD5" w:rsidP="00123CD5" w:rsidR="00123CD5"/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</w:t>
      </w:r>
      <w:proofErr w:type="spellStart"/>
      <w:r>
        <w:rPr>
          <w:bCs/>
        </w:rPr>
        <w:t>bb</w:t>
      </w:r>
      <w:proofErr w:type="spellEnd"/>
      <w:r>
        <w:rPr>
          <w:bCs/>
        </w:rPr>
        <w:t xml:space="preserve">, na temelju Sporazuma o osiguranju novčane tražbine prijenosom prava vlasništva nekretnina od 19.9.2006., radi osiguranja novčane tražbine u iznosu 650.000,00 kn,  pod br. Z-3175/06 od 22.9.2006.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95.133,00 kn.</w:t>
      </w:r>
    </w:p>
    <w:p w:rsidRDefault="00884E6A" w:rsidP="00123CD5" w:rsidR="00123CD5">
      <w:pPr>
        <w:jc w:val="both"/>
        <w:rPr>
          <w:b/>
        </w:rPr>
      </w:pPr>
      <w:r>
        <w:rPr>
          <w:bCs/>
        </w:rPr>
        <w:tab/>
        <w:t xml:space="preserve">Nekretnine se na </w:t>
      </w:r>
      <w:r w:rsidR="00C811CE">
        <w:rPr>
          <w:bCs/>
        </w:rPr>
        <w:t>ročištu ne mogu  prodati ispod 7</w:t>
      </w:r>
      <w:r>
        <w:rPr>
          <w:bCs/>
        </w:rPr>
        <w:t xml:space="preserve">0% procijenjene vrijednosti, odnosno </w:t>
      </w:r>
      <w:r w:rsidR="00C811CE">
        <w:rPr>
          <w:bCs/>
        </w:rPr>
        <w:t>66.593,00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9) Oranica u Gredi (u naravi građevinsko zemljište),  </w:t>
      </w:r>
      <w:r w:rsidRPr="00264E42">
        <w:t xml:space="preserve">upisano u </w:t>
      </w:r>
      <w:proofErr w:type="spellStart"/>
      <w:r w:rsidRPr="00264E42">
        <w:t>zk.ul</w:t>
      </w:r>
      <w:proofErr w:type="spellEnd"/>
      <w:r w:rsidRPr="00264E42">
        <w:t>.</w:t>
      </w:r>
      <w:r>
        <w:t xml:space="preserve"> 4485 </w:t>
      </w:r>
      <w:proofErr w:type="spellStart"/>
      <w:r>
        <w:t>k.o</w:t>
      </w:r>
      <w:proofErr w:type="spellEnd"/>
      <w:r>
        <w:t xml:space="preserve"> Nova Gradiška, ukupne površine 9468m2, označeno sa kč.br. 2736/2 i kč.br. 2736/4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</w:t>
      </w:r>
      <w:proofErr w:type="spellStart"/>
      <w:r>
        <w:rPr>
          <w:bCs/>
        </w:rPr>
        <w:t>bb</w:t>
      </w:r>
      <w:proofErr w:type="spellEnd"/>
      <w:r>
        <w:rPr>
          <w:bCs/>
        </w:rPr>
        <w:t xml:space="preserve">, na temelju Sporazuma o osiguranju novčane tražbine prijenosom prava vlasništva nekretnina od 19.9.2006., radi osiguranja novčane tražbine u iznosu 650.000,00 kn,  pod br. Z-3175/06 od 22.9.2006.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503.056,00 kn.</w:t>
      </w:r>
    </w:p>
    <w:p w:rsidRDefault="00884E6A" w:rsidP="00123CD5" w:rsidR="00123CD5">
      <w:pPr>
        <w:jc w:val="both"/>
      </w:pPr>
      <w:r>
        <w:rPr>
          <w:bCs/>
        </w:rPr>
        <w:tab/>
        <w:t xml:space="preserve">Nekretnine se na </w:t>
      </w:r>
      <w:r w:rsidR="00C811CE">
        <w:rPr>
          <w:bCs/>
        </w:rPr>
        <w:t>ročištu ne mogu  prodati ispod 7</w:t>
      </w:r>
      <w:r>
        <w:rPr>
          <w:bCs/>
        </w:rPr>
        <w:t xml:space="preserve">0% procijenjene vrijednosti, odnosno </w:t>
      </w:r>
      <w:r w:rsidR="00C811CE">
        <w:rPr>
          <w:bCs/>
        </w:rPr>
        <w:t>352.140,00</w:t>
      </w:r>
      <w:r>
        <w:rPr>
          <w:bCs/>
        </w:rPr>
        <w:t xml:space="preserve"> kn.</w:t>
      </w:r>
    </w:p>
    <w:p w:rsidRDefault="00123CD5" w:rsidP="00884E6A" w:rsidR="001E176E">
      <w:pPr>
        <w:jc w:val="both"/>
      </w:pPr>
      <w:r>
        <w:rPr>
          <w:rStyle w:val="Naglaeno"/>
          <w:b w:val="false"/>
        </w:rPr>
        <w:tab/>
      </w:r>
    </w:p>
    <w:p w:rsidRDefault="00F65F0C" w:rsidP="00B945DB" w:rsidR="00F65F0C">
      <w:pPr>
        <w:ind w:firstLine="708"/>
        <w:jc w:val="both"/>
        <w:rPr>
          <w:b/>
        </w:rPr>
      </w:pPr>
    </w:p>
    <w:p w:rsidRDefault="00F65F0C" w:rsidP="00F65F0C" w:rsidR="00F65F0C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</w:t>
      </w:r>
    </w:p>
    <w:p w:rsidRDefault="00F65F0C" w:rsidP="00F65F0C" w:rsidR="00F03560">
      <w:pPr>
        <w:ind w:firstLine="720"/>
        <w:jc w:val="both"/>
      </w:pPr>
      <w:r>
        <w:t xml:space="preserve"> </w:t>
      </w:r>
      <w:r w:rsidR="00A77AC3">
        <w:rPr>
          <w:b/>
        </w:rPr>
        <w:t>16.siječnja 2017</w:t>
      </w:r>
      <w:r w:rsidR="00905318" w:rsidRPr="00905318">
        <w:rPr>
          <w:b/>
        </w:rPr>
        <w:t xml:space="preserve">.u </w:t>
      </w:r>
      <w:r w:rsidR="00A77AC3">
        <w:rPr>
          <w:b/>
        </w:rPr>
        <w:t>12</w:t>
      </w:r>
      <w:r w:rsidR="00905318">
        <w:t xml:space="preserve"> </w:t>
      </w:r>
      <w:r w:rsidRPr="002366F1">
        <w:rPr>
          <w:b/>
        </w:rPr>
        <w:t>sati,</w:t>
      </w:r>
      <w:r>
        <w:t xml:space="preserve"> u prostorijama Trgovačkog suda u Osijeku Stalna služba u </w:t>
      </w:r>
      <w:proofErr w:type="spellStart"/>
      <w:r>
        <w:t>Slav.Brodu</w:t>
      </w:r>
      <w:proofErr w:type="spellEnd"/>
      <w:r>
        <w:t>, Trg pobjede 13/III, sudnica 89/III.</w:t>
      </w:r>
    </w:p>
    <w:p w:rsidRDefault="00F03560" w:rsidP="00F65F0C" w:rsidR="00F03560">
      <w:pPr>
        <w:ind w:firstLine="720"/>
        <w:jc w:val="both"/>
      </w:pP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F65F0C">
        <w:t xml:space="preserve">Navedena imovina na ročištu se ne može 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 xml:space="preserve">u iznosima navedenim u </w:t>
      </w:r>
      <w:proofErr w:type="spellStart"/>
      <w:r w:rsidR="00123CD5">
        <w:t>toč</w:t>
      </w:r>
      <w:proofErr w:type="spellEnd"/>
      <w:r w:rsidR="00123CD5">
        <w:t>. I</w:t>
      </w:r>
      <w:r w:rsidR="00A77AC3">
        <w:t xml:space="preserve"> (7</w:t>
      </w:r>
      <w:r w:rsidR="00884E6A">
        <w:t>0%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  <w:t>Punomoćnici ponuditelja mogu sudjelovati na dražbi samo uz ovjerenu specijalnu punomoć.</w:t>
      </w:r>
    </w:p>
    <w:p w:rsidRDefault="00F65F0C" w:rsidP="00F65F0C" w:rsidR="00F65F0C">
      <w:pPr>
        <w:jc w:val="both"/>
      </w:pPr>
      <w:r>
        <w:tab/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</w:t>
      </w:r>
      <w:proofErr w:type="spellStart"/>
      <w:r>
        <w:t>kupovnine</w:t>
      </w:r>
      <w:proofErr w:type="spellEnd"/>
      <w:r>
        <w:t xml:space="preserve"> u roku od 30 dana od dana zaključenja javne dražbe.</w:t>
      </w:r>
    </w:p>
    <w:p w:rsidRDefault="00F65F0C" w:rsidP="00F65F0C" w:rsidR="00F65F0C">
      <w:pPr>
        <w:jc w:val="both"/>
      </w:pP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 xml:space="preserve">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 xml:space="preserve">Predragom </w:t>
      </w:r>
      <w:proofErr w:type="spellStart"/>
      <w:r w:rsidR="000C0216">
        <w:t>Filajdić</w:t>
      </w:r>
      <w:proofErr w:type="spellEnd"/>
      <w:r w:rsidR="000C0216">
        <w:t>, iz Slavonskog Broda, Luke Lukića 65, (</w:t>
      </w:r>
      <w:proofErr w:type="spellStart"/>
      <w:r w:rsidR="000C0216">
        <w:t>mob</w:t>
      </w:r>
      <w:proofErr w:type="spellEnd"/>
      <w:r w:rsidR="000C0216">
        <w:t>. 091-277-5551)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 i  Internet stranicama web-stečaj.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 xml:space="preserve">ešenje postalo pravomoćno održana su </w:t>
      </w:r>
      <w:r w:rsidR="00A77AC3">
        <w:t>četiri</w:t>
      </w:r>
      <w:r>
        <w:t xml:space="preserve"> </w:t>
      </w:r>
      <w:r w:rsidR="00A77AC3">
        <w:t>ročišta</w:t>
      </w:r>
      <w:r w:rsidR="00C674DA">
        <w:t xml:space="preserve">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A77AC3">
        <w:t xml:space="preserve">peto </w:t>
      </w:r>
      <w:r>
        <w:t xml:space="preserve">ročište uz </w:t>
      </w:r>
      <w:r w:rsidR="00C674DA">
        <w:t>nove</w:t>
      </w:r>
      <w:r>
        <w:t xml:space="preserve"> početne cijene </w:t>
      </w:r>
      <w:r w:rsidR="00C674DA">
        <w:t xml:space="preserve">umanjene za </w:t>
      </w:r>
      <w:r w:rsidR="00EA7D4D">
        <w:t xml:space="preserve">daljnjih </w:t>
      </w:r>
      <w:r w:rsidR="00C674DA">
        <w:t xml:space="preserve">10%,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A77AC3">
        <w:t>28.prosinca</w:t>
      </w:r>
      <w:r w:rsidR="00123CD5">
        <w:t xml:space="preserve"> 2016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F65F0C"/>
    <w:p w:rsidRDefault="00F65F0C" w:rsidP="00F65F0C" w:rsidR="00F65F0C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proofErr w:type="spellStart"/>
      <w:r>
        <w:t>steč.upravitelj</w:t>
      </w:r>
      <w:proofErr w:type="spellEnd"/>
    </w:p>
    <w:p w:rsidRDefault="00163D54" w:rsidP="001E176E" w:rsidR="00163D54">
      <w:r>
        <w:t>-</w:t>
      </w:r>
      <w:proofErr w:type="spellStart"/>
      <w:r>
        <w:t>razlučni</w:t>
      </w:r>
      <w:proofErr w:type="spellEnd"/>
      <w:r>
        <w:t xml:space="preserve">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 xml:space="preserve">RH POREZNA UPRAVA PU i RAVNATELJSTVO ROBNIH ZALIHA </w:t>
      </w:r>
      <w:proofErr w:type="spellStart"/>
      <w:r>
        <w:t>Slav.Brod</w:t>
      </w:r>
      <w:proofErr w:type="spellEnd"/>
      <w:r>
        <w:t>, putem ŽD</w:t>
      </w:r>
      <w:r>
        <w:rPr>
          <w:b/>
        </w:rPr>
        <w:t>O</w:t>
      </w:r>
    </w:p>
    <w:p w:rsidRDefault="00123CD5" w:rsidP="001E176E" w:rsidR="00123CD5">
      <w:r>
        <w:t xml:space="preserve">SLAVONIJA SLAD d.o.o Nova Gradiška, Bedem </w:t>
      </w:r>
      <w:proofErr w:type="spellStart"/>
      <w:r>
        <w:t>bb</w:t>
      </w:r>
      <w:proofErr w:type="spellEnd"/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C53AD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63DAE"/>
    <w:rsid w:val="005736C7"/>
    <w:rsid w:val="00595891"/>
    <w:rsid w:val="005B4D2F"/>
    <w:rsid w:val="005D0386"/>
    <w:rsid w:val="005D38AC"/>
    <w:rsid w:val="005D49EC"/>
    <w:rsid w:val="005E002B"/>
    <w:rsid w:val="005E0D37"/>
    <w:rsid w:val="005F500F"/>
    <w:rsid w:val="006013FF"/>
    <w:rsid w:val="00601487"/>
    <w:rsid w:val="0062723A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D0817"/>
    <w:rsid w:val="006E149E"/>
    <w:rsid w:val="006E1E62"/>
    <w:rsid w:val="00702C13"/>
    <w:rsid w:val="00713CCB"/>
    <w:rsid w:val="007207CF"/>
    <w:rsid w:val="00723C86"/>
    <w:rsid w:val="0073718A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3C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77AC3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F5363"/>
    <w:rsid w:val="00BF6135"/>
    <w:rsid w:val="00BF6DB9"/>
    <w:rsid w:val="00C0280D"/>
    <w:rsid w:val="00C14BEB"/>
    <w:rsid w:val="00C25ACC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811CE"/>
    <w:rsid w:val="00C90E31"/>
    <w:rsid w:val="00C91C26"/>
    <w:rsid w:val="00CA2B2E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52A49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4446"/>
    <w:rsid w:val="00E3574B"/>
    <w:rsid w:val="00E44C19"/>
    <w:rsid w:val="00E51335"/>
    <w:rsid w:val="00E51C55"/>
    <w:rsid w:val="00E7411C"/>
    <w:rsid w:val="00E91A36"/>
    <w:rsid w:val="00EA7D4D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61F89"/>
    <w:rsid w:val="00F65F0C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A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2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A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2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roč.</izvorni_sadrzaj>
    <derivirana_varijabla naziv="DomainObject.Predmet.PrimjedbaSuca_1">I-III ,IV,V dio ,6,7,8,   9,10,11 - u ormaru (Tomo)
12,13,14,15 - u roč.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1360</properties:Words>
  <properties:Characters>7860</properties:Characters>
  <properties:Lines>241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2016-12-28T08:51:00Z</dcterms:created>
  <dc:creator>Korisnik</dc:creator>
  <cp:lastModifiedBy>wsadmin</cp:lastModifiedBy>
  <cp:lastPrinted>2016-12-28T08:50:00Z</cp:lastPrinted>
  <dcterms:modified xmlns:xsi="http://www.w3.org/2001/XMLSchema-instance" xsi:type="dcterms:W3CDTF">2016-12-28T08:52:00Z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