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29b8" w14:paraId="51b29b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St-567/18-</w:t>
      </w:r>
      <w:r w:rsidR="00697BCF">
        <w:rPr>
          <w:rStyle w:val="Naglaeno"/>
          <w:b w:val="false"/>
        </w:rPr>
        <w:t>8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8B10D2">
        <w:t>DVA PAPIRA d.o.o. Zagreb, Glogovečka 4, OIB 00567201959, MBS 080664461</w:t>
      </w:r>
      <w:r w:rsidRPr="00B37760">
        <w:rPr>
          <w:color w:val="000000"/>
        </w:rPr>
        <w:t xml:space="preserve">, dana </w:t>
      </w:r>
      <w:r w:rsidR="00A86E9E">
        <w:rPr>
          <w:color w:val="000000"/>
        </w:rPr>
        <w:t xml:space="preserve">3. srpnja 2018.                  </w:t>
      </w: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6C18EC" w:rsidP="006C18EC" w:rsidR="006C18EC">
      <w:pPr>
        <w:ind w:firstLine="708"/>
        <w:jc w:val="both"/>
      </w:pPr>
      <w:r>
        <w:t xml:space="preserve">Ročište radi očitovanja o prijedlogu za otvaranje stečajnog postupka i rasprave o pretpostavkama  za otvaranje stečajnog postupka nad dužnikom DVA PAPIRA d.o.o. Zagreb, Glogovečka 4, OIB 00567201959, MBS 080664461 zakazano za dan 12. srpnja 2018. u 9,30 sati se odgađa na rok od 30 dana, a slijedeće će biti zakazano protekom navedenog roka. </w:t>
      </w:r>
    </w:p>
    <w:p w:rsidRDefault="000D6F69" w:rsidP="0085221D" w:rsidR="000D6F69" w:rsidRPr="00B37760">
      <w:pPr>
        <w:jc w:val="both"/>
      </w:pPr>
    </w:p>
    <w:p w:rsidRDefault="00157604" w:rsidP="00157604" w:rsidR="00E8358E" w:rsidRPr="00157604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9157E" w:rsidP="00905B9F" w:rsidR="00C9157E">
      <w:pPr>
        <w:jc w:val="both"/>
      </w:pPr>
    </w:p>
    <w:p w:rsidRDefault="00E8358E" w:rsidP="00905B9F" w:rsidR="00E8358E">
      <w:pPr>
        <w:jc w:val="both"/>
      </w:pPr>
      <w:r>
        <w:tab/>
        <w:t xml:space="preserve">Trgovački sud u Osijeku je rješenjem poslovni broj St-567/18-4 od 7. lipnja 2018. pokrenuo prethodni postupak nad dužnikom DVA PAPIRA d.o.o. Zagreb, Glogovečka 4, OIB 00567201959, MBS 080664461 i zakazao ročište radi očitovanja o prijedlogu za otvaranje stečajnog postupka i ročište radi rasprave o pretpostavkama za otvaranje stečajnog postupka nad navedenim dužnikom. </w:t>
      </w:r>
    </w:p>
    <w:p w:rsidRDefault="00E8358E" w:rsidP="00905B9F" w:rsidR="00E8358E">
      <w:pPr>
        <w:jc w:val="both"/>
      </w:pPr>
    </w:p>
    <w:p w:rsidRDefault="00242617" w:rsidP="00905B9F" w:rsidR="00242617">
      <w:pPr>
        <w:jc w:val="both"/>
      </w:pPr>
      <w:r>
        <w:tab/>
      </w:r>
      <w:r w:rsidR="00FC3BAA">
        <w:t xml:space="preserve">U izvješću o poduzetim radnjama zaprimljenim </w:t>
      </w:r>
      <w:r>
        <w:t xml:space="preserve">kod ovog suda 29. lipnja 2018. privremeni stečajni upravitelj je predložio odgodu ročišta na rok od 30 dana budući je zakonski zastupnik dužnika izrazio čvrstu namjeru da </w:t>
      </w:r>
      <w:r w:rsidR="00ED191A">
        <w:t>u roku od mjesec dana s</w:t>
      </w:r>
      <w:r w:rsidR="00C33964">
        <w:t xml:space="preserve">vede blokadu na 0,00 kn i </w:t>
      </w:r>
      <w:r>
        <w:t xml:space="preserve">nastavi poslovanje </w:t>
      </w:r>
      <w:r w:rsidR="00ED191A">
        <w:t xml:space="preserve"> a s obzirom na mali iznos blokade koja prema očevidniku o redoslijedu plaćanja na dan 27. lipnja 2018. iznosi 16.050,99 kn.</w:t>
      </w:r>
    </w:p>
    <w:p w:rsidRDefault="00ED191A" w:rsidP="00905B9F" w:rsidR="00ED191A">
      <w:pPr>
        <w:jc w:val="both"/>
      </w:pPr>
    </w:p>
    <w:p w:rsidRDefault="00ED191A" w:rsidP="00905B9F" w:rsidR="00FC3BAA">
      <w:pPr>
        <w:jc w:val="both"/>
      </w:pPr>
      <w:r>
        <w:tab/>
        <w:t xml:space="preserve">Slijedom navedenog sud je riješio kao u izreci rješenja sukladno čl. </w:t>
      </w:r>
      <w:r w:rsidR="00BE7118">
        <w:t>116. st. 1</w:t>
      </w:r>
      <w:r w:rsidR="00FC3BAA">
        <w:t xml:space="preserve"> </w:t>
      </w:r>
      <w:r w:rsidR="00FC3BAA" w:rsidRPr="008B36CB">
        <w:t>Zakona o parničnom postupku ("Narodne novine" br. 53/91, 91/92, 112/99, 88/01., 117/03., 88/05, 2/07, 84/08, 96/08, 123/08, 57/11, 148/11, 25/13</w:t>
      </w:r>
      <w:r w:rsidR="00C33964">
        <w:t>. i 89/14.</w:t>
      </w:r>
      <w:r w:rsidR="00FC3BAA" w:rsidRPr="008B36CB">
        <w:t xml:space="preserve">) </w:t>
      </w:r>
      <w:r w:rsidR="00BE7118">
        <w:t xml:space="preserve"> a u svezi </w:t>
      </w:r>
      <w:r w:rsidR="00FC3BAA">
        <w:t xml:space="preserve">s čl. 10. </w:t>
      </w:r>
      <w:r w:rsidR="00FC3BAA" w:rsidRPr="00305A05">
        <w:t xml:space="preserve">Stečajnog zakona  („Narodne novine“ br. 71/15. </w:t>
      </w:r>
      <w:r w:rsidR="00FC3BAA">
        <w:t>i 104/17.</w:t>
      </w:r>
      <w:r w:rsidR="00FC3BAA" w:rsidRPr="00305A05">
        <w:t>)</w:t>
      </w:r>
    </w:p>
    <w:p w:rsidRDefault="00E8358E" w:rsidP="00905B9F" w:rsidR="00E8358E">
      <w:pPr>
        <w:jc w:val="both"/>
      </w:pPr>
    </w:p>
    <w:p w:rsidRDefault="00EF004E" w:rsidP="0069679B" w:rsidR="00C33964">
      <w:pPr>
        <w:jc w:val="center"/>
      </w:pPr>
      <w:r>
        <w:t>U Osijeku</w:t>
      </w:r>
      <w:r w:rsidR="00C33964">
        <w:t xml:space="preserve">, 3. srpnja 2018. </w:t>
      </w:r>
    </w:p>
    <w:p w:rsidRDefault="00587EEC" w:rsidP="0069679B" w:rsidR="00587EEC">
      <w:pPr>
        <w:jc w:val="center"/>
      </w:pPr>
    </w:p>
    <w:p w:rsidRDefault="00587EEC" w:rsidP="00587EEC" w:rsidR="00587EE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587EEC" w:rsidP="00587EEC" w:rsidR="00587EE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587EEC" w:rsidP="00587EEC" w:rsidR="00587EEC">
      <w:pPr>
        <w:jc w:val="both"/>
      </w:pPr>
    </w:p>
    <w:p w:rsidRDefault="00587EEC" w:rsidP="00587EEC" w:rsidR="00587EEC">
      <w:pPr>
        <w:jc w:val="both"/>
      </w:pPr>
      <w:r>
        <w:t xml:space="preserve">NAPUTAK O PRAVNOM LIJEKU </w:t>
      </w:r>
    </w:p>
    <w:p w:rsidRDefault="00587EEC" w:rsidP="00587EEC" w:rsidR="00587EEC">
      <w:pPr>
        <w:jc w:val="both"/>
      </w:pPr>
      <w:r>
        <w:t>Protiv ovog rješenja nije dopuštena posebna žalba (čl. 116. st. 3 ZPP-a)</w:t>
      </w:r>
    </w:p>
    <w:p w:rsidRDefault="00587EEC" w:rsidP="00587EEC" w:rsidR="00587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87EEC" w:rsidP="00587EEC" w:rsidR="00587EEC">
      <w:pPr>
        <w:jc w:val="both"/>
      </w:pPr>
    </w:p>
    <w:p w:rsidRDefault="00587EEC" w:rsidP="00587EEC" w:rsidR="00587EEC">
      <w:pPr>
        <w:jc w:val="both"/>
      </w:pPr>
    </w:p>
    <w:p w:rsidRDefault="00587EEC" w:rsidP="00587EEC" w:rsidR="00587EEC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587EEC" w:rsidP="00587EEC" w:rsidR="00587EEC">
      <w:pPr>
        <w:jc w:val="both"/>
      </w:pPr>
    </w:p>
    <w:p w:rsidRDefault="00587EEC" w:rsidP="00587EEC" w:rsidR="00587EEC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587EEC" w:rsidP="00587EEC" w:rsidR="00587EEC">
      <w:pPr>
        <w:jc w:val="both"/>
      </w:pPr>
      <w:r>
        <w:t>2.</w:t>
      </w:r>
      <w:r>
        <w:tab/>
        <w:t xml:space="preserve">Dužnik – DVA PAPIRA d.o.o. Zagreb, Glogovečka 4  </w:t>
      </w:r>
    </w:p>
    <w:p w:rsidRDefault="00587EEC" w:rsidP="00587EEC" w:rsidR="00587EEC">
      <w:pPr>
        <w:jc w:val="both"/>
      </w:pPr>
      <w:r>
        <w:t>3.</w:t>
      </w:r>
      <w:r>
        <w:tab/>
        <w:t xml:space="preserve">Privremeni stečajni upravitelj </w:t>
      </w:r>
    </w:p>
    <w:p w:rsidRDefault="00587EEC" w:rsidP="00587EEC" w:rsidR="00587EEC">
      <w:pPr>
        <w:jc w:val="both"/>
      </w:pPr>
      <w:r>
        <w:t>4.</w:t>
      </w:r>
      <w:r>
        <w:tab/>
        <w:t xml:space="preserve">zz dužnika Marko Šlopar, Zagreb, Glogovečka 4       </w:t>
      </w:r>
    </w:p>
    <w:p w:rsidRDefault="00587EEC" w:rsidP="00587EEC" w:rsidR="00587EEC">
      <w:pPr>
        <w:jc w:val="both"/>
      </w:pPr>
      <w:r>
        <w:t>5</w:t>
      </w:r>
      <w:r>
        <w:tab/>
        <w:t>e-oglasna ploča</w:t>
      </w:r>
    </w:p>
    <w:p w:rsidRDefault="001A125E" w:rsidP="00587EEC" w:rsidR="00587EEC">
      <w:pPr>
        <w:jc w:val="both"/>
      </w:pPr>
      <w:r>
        <w:t>6</w:t>
      </w:r>
      <w:r>
        <w:tab/>
        <w:t>K 15.8.</w:t>
      </w: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853A3A" w:rsidR="00587EEC"/>
    <w:sectPr w:rsidSect="00606835" w:rsidR="00587EE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980" w:rsidR="006B2980">
      <w:r>
        <w:separator/>
      </w:r>
    </w:p>
  </w:endnote>
  <w:endnote w:id="0" w:type="continuationSeparator">
    <w:p w:rsidRDefault="006B2980" w:rsidR="006B2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980" w:rsidR="006B2980">
      <w:r>
        <w:separator/>
      </w:r>
    </w:p>
  </w:footnote>
  <w:footnote w:id="0" w:type="continuationSeparator">
    <w:p w:rsidRDefault="006B2980" w:rsidR="006B2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A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St-567/18-</w:t>
    </w:r>
    <w:r w:rsidR="00697BCF">
      <w:t>8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F64D88"/>
    <w:multiLevelType w:val="hybridMultilevel"/>
    <w:tmpl w:val="32545074"/>
    <w:lvl w:tplc="DAEC358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0C48FA"/>
    <w:multiLevelType w:val="hybridMultilevel"/>
    <w:tmpl w:val="227A1F38"/>
    <w:lvl w:tplc="962CA72E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8"/>
  </w:num>
  <w:num w:numId="16">
    <w:abstractNumId w:val="21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8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604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25E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37BFA"/>
    <w:rsid w:val="002400AA"/>
    <w:rsid w:val="00241003"/>
    <w:rsid w:val="00242617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4E4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87EEC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342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CB2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69D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79B"/>
    <w:rsid w:val="00697BC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2980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8EC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3D0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3A3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6F7E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430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6E9E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0BA3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118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964"/>
    <w:rsid w:val="00C354C3"/>
    <w:rsid w:val="00C35F48"/>
    <w:rsid w:val="00C3623E"/>
    <w:rsid w:val="00C36DBE"/>
    <w:rsid w:val="00C3792D"/>
    <w:rsid w:val="00C37CBC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7A3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0C8E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5B8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2C16"/>
    <w:rsid w:val="00E735D8"/>
    <w:rsid w:val="00E7792C"/>
    <w:rsid w:val="00E80621"/>
    <w:rsid w:val="00E80FDE"/>
    <w:rsid w:val="00E817AF"/>
    <w:rsid w:val="00E81D31"/>
    <w:rsid w:val="00E821EC"/>
    <w:rsid w:val="00E8243B"/>
    <w:rsid w:val="00E8358E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191A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5A7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3BAA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3A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3A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A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A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3A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3A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A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A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2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38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13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83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odgodi ročišta</izvorni_sadrzaj>
    <derivirana_varijabla naziv="DomainObject.Primjedba_1">rješenje o odgodi ročišta</derivirana_varijabla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DVA PAPIRA d.o.o.</izvorni_sadrzaj>
    <derivirana_varijabla naziv="DomainObject.Predmet.ProtustrankaFormated_1">  DVA PAPIRA d.o.o.</derivirana_varijabla>
  </DomainObject.Predmet.ProtustrankaFormated>
  <DomainObject.Predmet.ProtustrankaFormatedOIB>
    <izvorni_sadrzaj>  DVA PAPIRA d.o.o., OIB 00567201959</izvorni_sadrzaj>
    <derivirana_varijabla naziv="DomainObject.Predmet.ProtustrankaFormatedOIB_1">  DVA PAPIRA d.o.o., OIB 00567201959</derivirana_varijabla>
  </DomainObject.Predmet.ProtustrankaFormatedOIB>
  <DomainObject.Predmet.ProtustrankaFormatedWithAdress>
    <izvorni_sadrzaj> DVA PAPIRA d.o.o., Glogovečka 4, 10000 Zagreb</izvorni_sadrzaj>
    <derivirana_varijabla naziv="DomainObject.Predmet.ProtustrankaFormatedWithAdress_1"> DVA PAPIRA d.o.o., Glogovečka 4, 10000 Zagreb</derivirana_varijabla>
  </DomainObject.Predmet.ProtustrankaFormatedWithAdress>
  <DomainObject.Predmet.ProtustrankaFormatedWithAdressOIB>
    <izvorni_sadrzaj> DVA PAPIRA d.o.o., OIB 00567201959, Glogovečka 4, 10000 Zagreb</izvorni_sadrzaj>
    <derivirana_varijabla naziv="DomainObject.Predmet.ProtustrankaFormatedWithAdressOIB_1"> DVA PAPIRA d.o.o., OIB 00567201959, Glogovečka 4, 10000 Zagreb</derivirana_varijabla>
  </DomainObject.Predmet.ProtustrankaFormatedWithAdressOIB>
  <DomainObject.Predmet.ProtustrankaWithAdress>
    <izvorni_sadrzaj>DVA PAPIRA d.o.o. Glogovečka 4, 10000 Zagreb</izvorni_sadrzaj>
    <derivirana_varijabla naziv="DomainObject.Predmet.ProtustrankaWithAdress_1">DVA PAPIRA d.o.o. Glogovečka 4, 10000 Zagreb</derivirana_varijabla>
  </DomainObject.Predmet.ProtustrankaWithAdress>
  <DomainObject.Predmet.ProtustrankaWithAdressOIB>
    <izvorni_sadrzaj>DVA PAPIRA d.o.o., OIB 00567201959, Glogovečka 4, 10000 Zagreb</izvorni_sadrzaj>
    <derivirana_varijabla naziv="DomainObject.Predmet.ProtustrankaWithAdressOIB_1">DVA PAPIRA d.o.o., OIB 00567201959, Glogovečka 4, 10000 Zagreb</derivirana_varijabla>
  </DomainObject.Predmet.ProtustrankaWithAdressOIB>
  <DomainObject.Predmet.ProtustrankaNazivFormated>
    <izvorni_sadrzaj>DVA PAPIRA d.o.o.</izvorni_sadrzaj>
    <derivirana_varijabla naziv="DomainObject.Predmet.ProtustrankaNazivFormated_1">DVA PAPIRA d.o.o.</derivirana_varijabla>
  </DomainObject.Predmet.ProtustrankaNazivFormated>
  <DomainObject.Predmet.ProtustrankaNazivFormatedOIB>
    <izvorni_sadrzaj>DVA PAPIRA d.o.o., OIB 00567201959</izvorni_sadrzaj>
    <derivirana_varijabla naziv="DomainObject.Predmet.ProtustrankaNazivFormatedOIB_1">DVA PAPIRA d.o.o., OIB 00567201959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PAPIRA d.o.o.</item>
    </izvorni_sadrzaj>
    <derivirana_varijabla naziv="DomainObject.Predmet.ProtuStrankaListFormated_1">
      <item>DVA PAPIRA d.o.o.</item>
    </derivirana_varijabla>
  </DomainObject.Predmet.ProtuStrankaListFormated>
  <DomainObject.Predmet.ProtuStrankaListFormatedOIB>
    <izvorni_sadrzaj>
      <item>DVA PAPIRA d.o.o., OIB 00567201959</item>
    </izvorni_sadrzaj>
    <derivirana_varijabla naziv="DomainObject.Predmet.ProtuStrankaListFormatedOIB_1">
      <item>DVA PAPIRA d.o.o., OIB 00567201959</item>
    </derivirana_varijabla>
  </DomainObject.Predmet.ProtuStrankaListFormatedOIB>
  <DomainObject.Predmet.ProtuStrankaListFormatedWithAdress>
    <izvorni_sadrzaj>
      <item>DVA PAPIRA d.o.o., Glogovečka 4, 10000 Zagreb</item>
    </izvorni_sadrzaj>
    <derivirana_varijabla naziv="DomainObject.Predmet.ProtuStrankaListFormatedWithAdress_1">
      <item>DVA PAPIRA d.o.o., Glogovečka 4, 10000 Zagreb</item>
    </derivirana_varijabla>
  </DomainObject.Predmet.ProtuStrankaListFormatedWithAdress>
  <DomainObject.Predmet.ProtuStrankaListFormatedWithAdressOIB>
    <izvorni_sadrzaj>
      <item>DVA PAPIRA d.o.o., OIB 00567201959, Glogovečka 4, 10000 Zagreb</item>
    </izvorni_sadrzaj>
    <derivirana_varijabla naziv="DomainObject.Predmet.ProtuStrankaListFormatedWithAdressOIB_1">
      <item>DVA PAPIRA d.o.o., OIB 00567201959, Glogovečka 4, 10000 Zagreb</item>
    </derivirana_varijabla>
  </DomainObject.Predmet.ProtuStrankaListFormatedWithAdressOIB>
  <DomainObject.Predmet.ProtuStrankaListNazivFormated>
    <izvorni_sadrzaj>
      <item>DVA PAPIRA d.o.o.</item>
    </izvorni_sadrzaj>
    <derivirana_varijabla naziv="DomainObject.Predmet.ProtuStrankaListNazivFormated_1">
      <item>DVA PAPIRA d.o.o.</item>
    </derivirana_varijabla>
  </DomainObject.Predmet.ProtuStrankaListNazivFormated>
  <DomainObject.Predmet.ProtuStrankaListNazivFormatedOIB>
    <izvorni_sadrzaj>
      <item>DVA PAPIRA d.o.o., OIB 00567201959</item>
    </izvorni_sadrzaj>
    <derivirana_varijabla naziv="DomainObject.Predmet.ProtuStrankaListNazivFormatedOIB_1">
      <item>DVA PAPIRA d.o.o., OIB 00567201959</item>
    </derivirana_varijabla>
  </DomainObject.Predmet.ProtuStrankaListNazivFormatedOIB>
  <DomainObject.Predmet.OstaliListFormated>
    <izvorni_sadrzaj>
      <item>Marko Šlopar</item>
    </izvorni_sadrzaj>
    <derivirana_varijabla naziv="DomainObject.Predmet.OstaliListFormated_1">
      <item>Marko Šlopar</item>
    </derivirana_varijabla>
  </DomainObject.Predmet.OstaliListFormated>
  <DomainObject.Predmet.OstaliListFormatedOIB>
    <izvorni_sadrzaj>
      <item>Marko Šlopar, OIB 96575133232</item>
    </izvorni_sadrzaj>
    <derivirana_varijabla naziv="DomainObject.Predmet.OstaliListFormatedOIB_1">
      <item>Marko Šlopar, OIB 96575133232</item>
    </derivirana_varijabla>
  </DomainObject.Predmet.OstaliListFormatedOIB>
  <DomainObject.Predmet.OstaliListFormatedWithAdress>
    <izvorni_sadrzaj>
      <item>Marko Šlopar, Glogovečka 4, 10000 Zagreb</item>
    </izvorni_sadrzaj>
    <derivirana_varijabla naziv="DomainObject.Predmet.OstaliListFormatedWithAdress_1">
      <item>Marko Šlopar, Glogovečka 4, 10000 Zagreb</item>
    </derivirana_varijabla>
  </DomainObject.Predmet.OstaliListFormatedWithAdress>
  <DomainObject.Predmet.OstaliListFormatedWithAdressOIB>
    <izvorni_sadrzaj>
      <item>Marko Šlopar, OIB 96575133232, Glogovečka 4, 10000 Zagreb</item>
    </izvorni_sadrzaj>
    <derivirana_varijabla naziv="DomainObject.Predmet.OstaliListFormatedWithAdressOIB_1">
      <item>Marko Šlopar, OIB 96575133232, Glogovečka 4, 10000 Zagreb</item>
    </derivirana_varijabla>
  </DomainObject.Predmet.OstaliListFormatedWithAdressOIB>
  <DomainObject.Predmet.OstaliListNazivFormated>
    <izvorni_sadrzaj>
      <item>Marko Šlopar</item>
    </izvorni_sadrzaj>
    <derivirana_varijabla naziv="DomainObject.Predmet.OstaliListNazivFormated_1">
      <item>Marko Šlopar</item>
    </derivirana_varijabla>
  </DomainObject.Predmet.OstaliListNazivFormated>
  <DomainObject.Predmet.OstaliListNazivFormatedOIB>
    <izvorni_sadrzaj>
      <item>Marko Šlopar, OIB 96575133232</item>
    </izvorni_sadrzaj>
    <derivirana_varijabla naziv="DomainObject.Predmet.OstaliListNazivFormatedOIB_1">
      <item>Marko Šlopar, OIB 96575133232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PAPIRA d.o.o.</izvorni_sadrzaj>
    <derivirana_varijabla naziv="DomainObject.Predmet.ProtustrankaIDrugi_1">DVA PAPIRA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PAPIRA d.o.o., OIB 00567201959, Glogovečka 4, 10000 Zagreb</izvorni_sadrzaj>
    <derivirana_varijabla naziv="DomainObject.Predmet.ProtustrankaIDrugiAdressOIB_1">DVA PAPIRA d.o.o., OIB 00567201959, Glogovečka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PAPIRA d.o.o.</item>
      <item>FINA Regionalni centar Zagreb</item>
      <item>Marko Šlopar</item>
    </izvorni_sadrzaj>
    <derivirana_varijabla naziv="DomainObject.Predmet.SudioniciListNaziv_1">
      <item>DVA PAPIRA d.o.o.</item>
      <item>FINA Regionalni centar Zagreb</item>
      <item>Marko Šlopar</item>
    </derivirana_varijabla>
  </DomainObject.Predmet.SudioniciListNaziv>
  <DomainObject.Predmet.SudioniciListAdressOIB>
    <izvorni_sadrzaj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izvorni_sadrzaj>
    <derivirana_varijabla naziv="DomainObject.Predmet.SudioniciListAdressOIB_1">
      <item>DVA PAPIRA d.o.o., OIB 00567201959, Glogovečka 4,10000 Zagreb</item>
      <item>FINA Regionalni centar Zagreb, OIB 85821130368, Trg svibanjskih žrtava 1995. 1,10000 Zagreb</item>
      <item>Marko Šlopar, OIB 96575133232, Glogovečka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00567201959</item>
      <item>, OIB 85821130368</item>
      <item>, OIB 96575133232</item>
    </izvorni_sadrzaj>
    <derivirana_varijabla naziv="DomainObject.Predmet.SudioniciListNazivOIB_1">
      <item>, OIB 00567201959</item>
      <item>, OIB 85821130368</item>
      <item>, OIB 96575133232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8018C-495B-4E12-A3C8-045A2C3AE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1908</properties:Characters>
  <properties:Lines>83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2018-07-03T11:55:00Z</dcterms:created>
  <dc:creator>Baran Mirjana</dc:creator>
  <cp:lastModifiedBy>Sanja Ban</cp:lastModifiedBy>
  <cp:lastPrinted>2018-07-03T11:59:00Z</cp:lastPrinted>
  <dcterms:modified xmlns:xsi="http://www.w3.org/2001/XMLSchema-instance" xsi:type="dcterms:W3CDTF">2018-07-03T12:01:00Z</dcterms:modified>
  <cp:revision>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