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ef399" w14:paraId="6cef399" w:rsidRDefault="00BE4433" w:rsidP="00BE4433" w:rsidR="00BE4433">
      <w:pPr>
        <w:pStyle w:val="SudNaziv"/>
        <w:ind w:firstLine="708" w:left="5664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</w:p>
    <w:p w:rsidRDefault="00FC7925" w:rsidP="00BE4433" w:rsidR="00BE4433">
      <w:pPr>
        <w:pStyle w:val="SudNaziv"/>
        <w:ind w:firstLine="708" w:left="6372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AAAAAAAAAAkFAABkcnMvZG93bnJldi54bWxQSwUGAAAAAAQABADzAAAAFAYAAAAA">
            <v:textbox inset="0,0,0,0">
              <w:txbxContent>
                <w:p w:rsidRDefault="00BE4433" w:rsidP="00BE4433" w:rsidR="00BE4433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="00BE4433">
        <w:rPr>
          <w:rFonts w:cs="Times New Roman" w:eastAsia="Times New Roman"/>
          <w:lang w:eastAsia="hr-HR"/>
        </w:rPr>
        <w:t>9St-363/2018</w:t>
      </w:r>
    </w:p>
    <w:p w:rsidRDefault="00BE4433" w:rsidP="00BE4433" w:rsidR="00BE4433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</w:t>
      </w:r>
    </w:p>
    <w:p w:rsidRDefault="00BE4433" w:rsidP="00BE4433" w:rsidR="00BE4433">
      <w:pPr>
        <w:spacing w:after="0"/>
        <w:rPr>
          <w:rFonts w:cs="Times New Roman" w:eastAsia="Calibri"/>
        </w:rPr>
      </w:pPr>
      <w:r>
        <w:rPr>
          <w:rFonts w:cs="Times New Roman" w:eastAsia="Times New Roman"/>
          <w:lang w:eastAsia="hr-HR"/>
        </w:rPr>
        <w:t>TRGOVAČKI SUD U ZADRU</w:t>
      </w:r>
      <w:r>
        <w:rPr>
          <w:rFonts w:cs="Times New Roman" w:eastAsia="Calibri"/>
        </w:rPr>
        <w:t xml:space="preserve"> </w:t>
      </w:r>
    </w:p>
    <w:p w:rsidRDefault="00BE4433" w:rsidP="00BE4433" w:rsidR="00BE4433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STALNA SLUŽBA U ŠIBENIKU                                                             </w:t>
      </w:r>
    </w:p>
    <w:p w:rsidRDefault="00BE4433" w:rsidP="00BE4433" w:rsidR="00BE4433">
      <w:pPr>
        <w:spacing w:before="24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 H R V A T S KA</w:t>
      </w:r>
    </w:p>
    <w:p w:rsidRDefault="00BE4433" w:rsidP="00BE4433" w:rsidR="00BE4433">
      <w:pPr>
        <w:spacing w:after="300" w:before="30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BE4433" w:rsidP="00BE4433" w:rsidR="00BE4433">
      <w:pPr>
        <w:spacing w:after="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Trgovački sud u Zadru, Stalna služba u Šibeniku, OIB 3967046465, po sutkinji Tereziji Goreta, u stečajnom postupku nad dužnikom KIKI d.o.o. iz </w:t>
      </w:r>
      <w:proofErr w:type="spellStart"/>
      <w:r>
        <w:rPr>
          <w:rFonts w:cs="Times New Roman" w:eastAsia="Calibri"/>
        </w:rPr>
        <w:t>Krapnja</w:t>
      </w:r>
      <w:proofErr w:type="spellEnd"/>
      <w:r>
        <w:rPr>
          <w:rFonts w:cs="Times New Roman" w:eastAsia="Calibri"/>
        </w:rPr>
        <w:t>, Obala II kbr.3., OIB: 39278028422, dana 1</w:t>
      </w:r>
      <w:r w:rsidR="00FC7925">
        <w:rPr>
          <w:rFonts w:cs="Times New Roman" w:eastAsia="Calibri"/>
        </w:rPr>
        <w:t>3</w:t>
      </w:r>
      <w:r>
        <w:rPr>
          <w:rFonts w:cs="Times New Roman" w:eastAsia="Calibri"/>
        </w:rPr>
        <w:t>.veljače 2019. godine</w:t>
      </w:r>
    </w:p>
    <w:p w:rsidRDefault="00BE4433" w:rsidP="00BE4433" w:rsidR="00BE4433">
      <w:pPr>
        <w:spacing w:before="100"/>
        <w:jc w:val="center"/>
        <w:rPr>
          <w:rFonts w:cs="Times New Roman" w:eastAsia="Calibri"/>
        </w:rPr>
      </w:pPr>
    </w:p>
    <w:p w:rsidRDefault="00BE4433" w:rsidP="00BE4433" w:rsidR="00BE4433">
      <w:pPr>
        <w:spacing w:before="10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je</w:t>
      </w:r>
    </w:p>
    <w:p w:rsidRDefault="00BE4433" w:rsidP="00BE4433" w:rsidR="00BE4433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>I. Pozivaju se vjerovnici nižih isplatnih redova stečajnog dužnika da u roku od 60 dana od dana objave ovog rješenja prijave svoje tražbine stečajnom upravitelju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IBAN HR 12 1001005-1863000160, s pozivom na broj 64  5045-23405-363-2018.</w:t>
      </w:r>
    </w:p>
    <w:p w:rsidRDefault="00BE4433" w:rsidP="00BE4433" w:rsidR="00BE4433">
      <w:pPr>
        <w:spacing w:after="0" w:before="200"/>
        <w:ind w:firstLine="709"/>
        <w:jc w:val="both"/>
        <w:rPr>
          <w:rFonts w:cs="Times New Roman" w:eastAsia="Calibri"/>
          <w:b/>
        </w:rPr>
      </w:pPr>
      <w:r>
        <w:rPr>
          <w:rFonts w:cs="Times New Roman" w:eastAsia="Calibri"/>
        </w:rPr>
        <w:t xml:space="preserve">II. Ispitno ročište na kojem će se ispitivati prijavljene tražbine određuje se za dan </w:t>
      </w:r>
      <w:r>
        <w:rPr>
          <w:rFonts w:cs="Times New Roman" w:eastAsia="Calibri"/>
          <w:b/>
        </w:rPr>
        <w:t>23. svibnja 2019. godine u 09,00 sati, u prostorijama Trgovačkog suda u Zadru, Stalna služba u Šibeniku, S. Radića 81, 22000 Šibenik, sudnica broj 212.</w:t>
      </w:r>
    </w:p>
    <w:p w:rsidRDefault="00BE4433" w:rsidP="00BE4433" w:rsidR="00BE4433">
      <w:pPr>
        <w:spacing w:after="0" w:before="200"/>
        <w:ind w:firstLine="709"/>
        <w:jc w:val="both"/>
        <w:rPr>
          <w:rFonts w:cs="Times New Roman" w:eastAsia="Calibri"/>
          <w:b/>
        </w:rPr>
      </w:pPr>
      <w:r>
        <w:rPr>
          <w:rFonts w:cs="Times New Roman" w:eastAsia="Calibri"/>
        </w:rPr>
        <w:t xml:space="preserve">III. Izvještajno ročište na kojem će se na temelju izvješća stečajnog upravitelja odlučivati o daljnjem tijeku stečajnog postupka određuje se za dan </w:t>
      </w:r>
      <w:r>
        <w:rPr>
          <w:rFonts w:cs="Times New Roman" w:eastAsia="Calibri"/>
          <w:b/>
        </w:rPr>
        <w:t>23. svibnja 2019. godine  i održat će se odmah nakon ispitnog ročišta, u prostorijama Trgovačkog suda u Zadru, Stalna služba u Šibeniku, S. Radića 81, 22000 Šibenik, sudnica broj 212.</w:t>
      </w:r>
    </w:p>
    <w:p w:rsidRDefault="00BE4433" w:rsidP="00BE4433" w:rsidR="00BE4433">
      <w:pPr>
        <w:spacing w:before="30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BE4433" w:rsidP="00BE4433" w:rsidR="00BE4433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Na prijedlog FINANCIJSKE AGENCIJE, Regionalni centar Split, Podružnica Šibenik, a rješenjem ovog suda 9.St.-116/2016 od 24. siječnja 2017. godine otvoren je i zaključen stečajni postupak nad dužnikom KIKI d.o.o. iz </w:t>
      </w:r>
      <w:proofErr w:type="spellStart"/>
      <w:r>
        <w:rPr>
          <w:rFonts w:cs="Times New Roman" w:eastAsia="Calibri"/>
        </w:rPr>
        <w:t>Krapnja</w:t>
      </w:r>
      <w:proofErr w:type="spellEnd"/>
      <w:r>
        <w:rPr>
          <w:rFonts w:cs="Times New Roman" w:eastAsia="Calibri"/>
        </w:rPr>
        <w:t xml:space="preserve">, Obala II kbr.3., OIB: 39278028422, a temeljem odredbe čl. 431. i čl. 432. SZ-a. </w:t>
      </w:r>
    </w:p>
    <w:p w:rsidRDefault="00BE4433" w:rsidP="00BE4433" w:rsidR="00BE4433">
      <w:pPr>
        <w:spacing w:after="0" w:before="20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 xml:space="preserve">U podnesku od 30. siječnja 2017. godine imenovani stečajni upravitelj Hrvoje </w:t>
      </w:r>
      <w:proofErr w:type="spellStart"/>
      <w:r>
        <w:rPr>
          <w:rFonts w:cs="Times New Roman" w:eastAsia="Calibri"/>
        </w:rPr>
        <w:t>Kraljičković</w:t>
      </w:r>
      <w:proofErr w:type="spellEnd"/>
      <w:r>
        <w:rPr>
          <w:rFonts w:cs="Times New Roman" w:eastAsia="Calibri"/>
        </w:rPr>
        <w:t xml:space="preserve"> je podnio podnesak u kojem je naveo da je pronađena imovina dužnika te da podnosi zahtjev radi naknadne diobe stečajne mase dužnika.</w:t>
      </w:r>
    </w:p>
    <w:p w:rsidRDefault="00BE4433" w:rsidP="00BE4433" w:rsidR="00BE4433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U smislu čl. 289. SZ-a, stečajni sudac je na prijedlog stečajnog upravitelja rješenjem ovog suda od 05. studenog 2018. godine odre</w:t>
      </w:r>
      <w:r w:rsidR="005F0B82">
        <w:rPr>
          <w:rFonts w:cs="Times New Roman" w:eastAsia="Calibri"/>
        </w:rPr>
        <w:t xml:space="preserve">dio </w:t>
      </w:r>
      <w:r>
        <w:rPr>
          <w:rFonts w:cs="Times New Roman" w:eastAsia="Calibri"/>
        </w:rPr>
        <w:t xml:space="preserve">nastavak postupak te su pozvani vjerovnici viših isplatnih redova da prijave svoje tražbine te je određeno ispitno i izvještajno ročište za dan 23. siječnja 2019. godine. </w:t>
      </w:r>
    </w:p>
    <w:p w:rsidRDefault="00BE4433" w:rsidP="00BE4433" w:rsidR="00BE4433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lastRenderedPageBreak/>
        <w:t>Međutim do naveden</w:t>
      </w:r>
      <w:r w:rsidR="005F0B82">
        <w:rPr>
          <w:rFonts w:cs="Times New Roman" w:eastAsia="Calibri"/>
        </w:rPr>
        <w:t>ih</w:t>
      </w:r>
      <w:r>
        <w:rPr>
          <w:rFonts w:cs="Times New Roman" w:eastAsia="Calibri"/>
        </w:rPr>
        <w:t xml:space="preserve"> ročišta niti jedan vjerovnik viših isplatnih redova nije prijavio tražbinu, to je stoga temeljem čl. 257.st.5. i čl.261 Stečajnog zakona valjalo riješiti kao u izreci. </w:t>
      </w:r>
    </w:p>
    <w:p w:rsidRDefault="00BE4433" w:rsidP="00BE4433" w:rsidR="00BE4433">
      <w:pPr>
        <w:spacing w:after="0" w:before="20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U Šibeniku, </w:t>
      </w:r>
      <w:r w:rsidR="005F0B82">
        <w:rPr>
          <w:rFonts w:cs="Times New Roman" w:eastAsia="Calibri"/>
        </w:rPr>
        <w:t>1</w:t>
      </w:r>
      <w:r w:rsidR="00FC7925">
        <w:rPr>
          <w:rFonts w:cs="Times New Roman" w:eastAsia="Calibri"/>
        </w:rPr>
        <w:t>3</w:t>
      </w:r>
      <w:r w:rsidR="005F0B82">
        <w:rPr>
          <w:rFonts w:cs="Times New Roman" w:eastAsia="Calibri"/>
        </w:rPr>
        <w:t xml:space="preserve">. veljače </w:t>
      </w:r>
      <w:r>
        <w:rPr>
          <w:rFonts w:cs="Times New Roman" w:eastAsia="Calibri"/>
        </w:rPr>
        <w:t>201</w:t>
      </w:r>
      <w:r w:rsidR="005F0B82">
        <w:rPr>
          <w:rFonts w:cs="Times New Roman" w:eastAsia="Calibri"/>
        </w:rPr>
        <w:t>9</w:t>
      </w:r>
      <w:r>
        <w:rPr>
          <w:rFonts w:cs="Times New Roman" w:eastAsia="Calibri"/>
        </w:rPr>
        <w:t>. godine</w:t>
      </w:r>
    </w:p>
    <w:p w:rsidRDefault="00BE4433" w:rsidP="00BE4433" w:rsidR="00BE4433">
      <w:pPr>
        <w:spacing w:after="0" w:before="300"/>
        <w:ind w:left="6372"/>
        <w:jc w:val="center"/>
        <w:rPr>
          <w:rFonts w:cs="Times New Roman" w:eastAsia="Calibri"/>
        </w:rPr>
      </w:pPr>
      <w:r>
        <w:rPr>
          <w:rFonts w:cs="Times New Roman" w:eastAsia="Calibri"/>
        </w:rPr>
        <w:t>SUTKINJA</w:t>
      </w:r>
    </w:p>
    <w:p w:rsidRDefault="00BE4433" w:rsidP="00BE4433" w:rsidR="00BE4433">
      <w:pPr>
        <w:spacing w:after="0" w:before="300"/>
        <w:ind w:left="6373"/>
        <w:jc w:val="center"/>
        <w:rPr>
          <w:rFonts w:cs="Times New Roman" w:eastAsia="Calibri"/>
        </w:rPr>
      </w:pPr>
      <w:r>
        <w:rPr>
          <w:rFonts w:cs="Times New Roman" w:eastAsia="Calibri"/>
        </w:rPr>
        <w:t>Terezija Goreta</w:t>
      </w:r>
    </w:p>
    <w:p w:rsidRDefault="00BE4433" w:rsidP="00BE4433" w:rsidR="00BE4433">
      <w:pPr>
        <w:spacing w:after="0" w:before="300"/>
        <w:ind w:left="6373"/>
        <w:jc w:val="center"/>
        <w:rPr>
          <w:rFonts w:cs="Times New Roman" w:eastAsia="Calibri"/>
        </w:rPr>
      </w:pPr>
    </w:p>
    <w:p w:rsidRDefault="00BE4433" w:rsidP="00BE4433" w:rsidR="00BE4433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UPUTA O PRAVNOM LIJEKU: </w:t>
      </w:r>
    </w:p>
    <w:p w:rsidRDefault="00BE4433" w:rsidP="00BE4433" w:rsidR="00BE4433">
      <w:pPr>
        <w:spacing w:after="0"/>
        <w:rPr>
          <w:rFonts w:cs="Times New Roman" w:eastAsia="Calibri"/>
        </w:rPr>
      </w:pPr>
    </w:p>
    <w:p w:rsidRDefault="00BE4433" w:rsidP="00BE4433" w:rsidR="00BE4433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 putem ovog suda,  pismeno u tri primjerka, a o istoj odlučuje Visoki trgovački sud Republike Hrvatske.</w:t>
      </w:r>
    </w:p>
    <w:p w:rsidRDefault="00BE4433" w:rsidP="00BE4433" w:rsidR="00BE4433">
      <w:pPr>
        <w:spacing w:after="0"/>
        <w:jc w:val="both"/>
        <w:rPr>
          <w:rFonts w:cs="Times New Roman" w:eastAsia="Calibri"/>
        </w:rPr>
      </w:pPr>
    </w:p>
    <w:p w:rsidRDefault="00BE4433" w:rsidP="00BE4433" w:rsidR="00BE4433">
      <w:pPr>
        <w:spacing w:after="0" w:before="1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DNA:</w:t>
      </w:r>
    </w:p>
    <w:p w:rsidRDefault="00BE4433" w:rsidP="00BE4433" w:rsidR="00BE4433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 predlagatelju FINI</w:t>
      </w:r>
    </w:p>
    <w:p w:rsidRDefault="00BE4433" w:rsidP="00BE4433" w:rsidR="00BE4433">
      <w:pPr>
        <w:spacing w:after="0"/>
        <w:rPr>
          <w:rFonts w:cs="Times New Roman" w:eastAsia="Times New Roman"/>
        </w:rPr>
      </w:pPr>
      <w:r>
        <w:rPr>
          <w:rFonts w:cs="Times New Roman" w:eastAsia="Times New Roman"/>
        </w:rPr>
        <w:t xml:space="preserve">-  stečajnom upravitelju Hrvoje </w:t>
      </w:r>
      <w:proofErr w:type="spellStart"/>
      <w:r>
        <w:rPr>
          <w:rFonts w:cs="Times New Roman" w:eastAsia="Times New Roman"/>
        </w:rPr>
        <w:t>Kraljičković</w:t>
      </w:r>
      <w:proofErr w:type="spellEnd"/>
    </w:p>
    <w:p w:rsidRDefault="00BE4433" w:rsidP="00BE4433" w:rsidR="00BE4433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 mrežna stranica e-Oglasna ploča sudova</w:t>
      </w:r>
    </w:p>
    <w:p w:rsidRDefault="00BE4433" w:rsidP="00BE4433" w:rsidR="00BE4433">
      <w:pPr>
        <w:rPr>
          <w:rFonts w:cs="Times New Roman" w:eastAsia="Calibri"/>
        </w:rPr>
      </w:pPr>
    </w:p>
    <w:p w:rsidRDefault="00BE4433" w:rsidP="00BE4433" w:rsidR="00BE4433">
      <w:pPr>
        <w:rPr>
          <w:rFonts w:cs="Times New Roman" w:eastAsia="Calibri"/>
        </w:rPr>
      </w:pPr>
    </w:p>
    <w:p w:rsidRDefault="00BE4433" w:rsidP="00BE4433" w:rsidR="00BE4433">
      <w:pPr>
        <w:pStyle w:val="SudSjedite"/>
      </w:pPr>
      <w:r>
        <w:tab/>
      </w:r>
    </w:p>
    <w:p w:rsidRDefault="00BE4433" w:rsidP="00BE4433" w:rsidR="00BE4433">
      <w:pPr>
        <w:pStyle w:val="Naslovdokumenta"/>
      </w:pPr>
    </w:p>
    <w:p w:rsidRDefault="00BE4433" w:rsidP="00BE4433" w:rsidR="00BE4433">
      <w:pPr>
        <w:pStyle w:val="Poetniodjeljak"/>
      </w:pPr>
    </w:p>
    <w:p w:rsidRDefault="00BE4433" w:rsidP="00BE4433" w:rsidR="00BE4433">
      <w:pPr>
        <w:pStyle w:val="NormaleSPIS"/>
        <w:rPr>
          <w:noProof/>
        </w:rPr>
      </w:pPr>
    </w:p>
    <w:p w:rsidRDefault="00BE4433" w:rsidP="00BE4433" w:rsidR="00BE4433">
      <w:pPr>
        <w:pStyle w:val="ZapisniarPotpis"/>
      </w:pPr>
    </w:p>
    <w:p w:rsidRDefault="00BE4433" w:rsidP="00BE4433" w:rsidR="00BE4433"/>
    <w:p w:rsidRDefault="00C55B00" w:rsidR="00C55B00"/>
    <w:sectPr w:rsidR="00C55B0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E51F0"/>
    <w:multiLevelType w:val="hybridMultilevel"/>
    <w:tmpl w:val="0C28C0E0"/>
    <w:lvl w:tplc="88245C66" w:ilvl="0">
      <w:start w:val="1"/>
      <w:numFmt w:val="upperRoman"/>
      <w:lvlText w:val="%1."/>
      <w:lvlJc w:val="left"/>
      <w:pPr>
        <w:ind w:hanging="720" w:left="1429"/>
      </w:pPr>
    </w:lvl>
    <w:lvl w:tplc="041A0019" w:ilvl="1">
      <w:start w:val="1"/>
      <w:numFmt w:val="lowerLetter"/>
      <w:lvlText w:val="%2."/>
      <w:lvlJc w:val="left"/>
      <w:pPr>
        <w:ind w:hanging="360" w:left="1789"/>
      </w:pPr>
    </w:lvl>
    <w:lvl w:tplc="041A001B" w:ilvl="2">
      <w:start w:val="1"/>
      <w:numFmt w:val="lowerRoman"/>
      <w:lvlText w:val="%3."/>
      <w:lvlJc w:val="right"/>
      <w:pPr>
        <w:ind w:hanging="180" w:left="2509"/>
      </w:pPr>
    </w:lvl>
    <w:lvl w:tplc="041A000F" w:ilvl="3">
      <w:start w:val="1"/>
      <w:numFmt w:val="decimal"/>
      <w:lvlText w:val="%4."/>
      <w:lvlJc w:val="left"/>
      <w:pPr>
        <w:ind w:hanging="360" w:left="3229"/>
      </w:pPr>
    </w:lvl>
    <w:lvl w:tplc="041A0019" w:ilvl="4">
      <w:start w:val="1"/>
      <w:numFmt w:val="lowerLetter"/>
      <w:lvlText w:val="%5."/>
      <w:lvlJc w:val="left"/>
      <w:pPr>
        <w:ind w:hanging="360" w:left="3949"/>
      </w:pPr>
    </w:lvl>
    <w:lvl w:tplc="041A001B" w:ilvl="5">
      <w:start w:val="1"/>
      <w:numFmt w:val="lowerRoman"/>
      <w:lvlText w:val="%6."/>
      <w:lvlJc w:val="right"/>
      <w:pPr>
        <w:ind w:hanging="180" w:left="4669"/>
      </w:pPr>
    </w:lvl>
    <w:lvl w:tplc="041A000F" w:ilvl="6">
      <w:start w:val="1"/>
      <w:numFmt w:val="decimal"/>
      <w:lvlText w:val="%7."/>
      <w:lvlJc w:val="left"/>
      <w:pPr>
        <w:ind w:hanging="360" w:left="5389"/>
      </w:pPr>
    </w:lvl>
    <w:lvl w:tplc="041A0019" w:ilvl="7">
      <w:start w:val="1"/>
      <w:numFmt w:val="lowerLetter"/>
      <w:lvlText w:val="%8."/>
      <w:lvlJc w:val="left"/>
      <w:pPr>
        <w:ind w:hanging="360" w:left="6109"/>
      </w:pPr>
    </w:lvl>
    <w:lvl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BE4433"/>
    <w:rsid w:val="005F0B82"/>
    <w:rsid w:val="00BE4433"/>
    <w:rsid w:val="00C55B00"/>
    <w:rsid w:val="00FC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4:docId w14:val="60AF6EC4"/>
  <w15:docId w15:val="{5FC8B767-1F89-46B1-9831-8AEDAFCE9BDC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BE4433"/>
    <w:pPr>
      <w:spacing w:lineRule="auto" w:line="276"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BE4433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BE4433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BE4433"/>
    <w:pPr>
      <w:keepNext/>
      <w:spacing w:lineRule="auto" w:line="240" w:after="480" w:before="480"/>
      <w:jc w:val="center"/>
    </w:pPr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SudNaziv" w:type="paragraph">
    <w:name w:val="Sud_Naziv"/>
    <w:basedOn w:val="Normal"/>
    <w:rsid w:val="00BE4433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BE4433"/>
    <w:pPr>
      <w:tabs>
        <w:tab w:pos="7088" w:val="left"/>
      </w:tabs>
      <w:contextualSpacing/>
    </w:pPr>
    <w:rPr>
      <w:rFonts w:cs="Times New Roman" w:eastAsia="Times New Roman" w:hAnsi="Times New Roman" w:ascii="Times New Roman"/>
      <w:noProof/>
      <w:sz w:val="24"/>
      <w:szCs w:val="24"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BE4433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NormaleSPISChar" w:type="character">
    <w:name w:val="Normal_eSPIS Char"/>
    <w:basedOn w:val="Zadanifontodlomka"/>
    <w:link w:val="NormaleSPIS"/>
    <w:locked/>
    <w:rsid w:val="00BE443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BE4433"/>
    <w:pPr>
      <w:spacing w:lineRule="auto" w:line="240" w:after="240"/>
      <w:ind w:firstLine="567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BE4433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BE4433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F0B82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B82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FC79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925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C7925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C7925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C7925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2919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St-363/2018</izvorni_sadrzaj>
    <derivirana_varijabla naziv="DomainObject.Predmet.OznakaBroj_1">St-363/2018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KIKI društvo s ograničenom odgovornošću za proizvodnju, trgovinu i usluge u stečaju</izvorni_sadrzaj>
    <derivirana_varijabla naziv="DomainObject.Predmet.ProtustrankaFormated_1">  Stečajna masa iza KIKI društvo s ograničenom odgovornošću za proizvodnju, trgovinu i usluge u stečaju</derivirana_varijabla>
  </DomainObject.Predmet.ProtustrankaFormated>
  <DomainObject.Predmet.ProtustrankaFormatedOIB>
    <izvorni_sadrzaj>  Stečajna masa iza KIKI društvo s ograničenom odgovornošću za proizvodnju, trgovinu i usluge u stečaju, OIB 73029488977</izvorni_sadrzaj>
    <derivirana_varijabla naziv="DomainObject.Predmet.ProtustrankaFormatedOIB_1">  Stečajna masa iza KIKI društvo s ograničenom odgovornošću za proizvodnju, trgovinu i usluge u stečaju, OIB 73029488977</derivirana_varijabla>
  </DomainObject.Predmet.ProtustrankaFormatedOIB>
  <DomainObject.Predmet.ProtustrankaFormatedWithAdress>
    <izvorni_sadrzaj> Stečajna masa iza KIKI društvo s ograničenom odgovornošću za proizvodnju, trgovinu i usluge u stečaju, Trg hrvatskih velikana 4, 10000 Zagreb</izvorni_sadrzaj>
    <derivirana_varijabla naziv="DomainObject.Predmet.ProtustrankaFormatedWithAdress_1"> Stečajna masa iza KIKI društvo s ograničenom odgovornošću za proizvodnju, trgovinu i usluge u stečaju, Trg hrvatskih velikana 4, 10000 Zagreb</derivirana_varijabla>
  </DomainObject.Predmet.ProtustrankaFormatedWithAdress>
  <DomainObject.Predmet.ProtustrankaFormatedWithAdressOIB>
    <izvorni_sadrzaj> Stečajna masa iza KIKI društvo s ograničenom odgovornošću za proizvodnju, trgovinu i usluge u stečaju, OIB 73029488977, Trg hrvatskih velikana 4, 10000 Zagreb</izvorni_sadrzaj>
    <derivirana_varijabla naziv="DomainObject.Predmet.ProtustrankaFormatedWithAdressOIB_1"> Stečajna masa iza KIKI društvo s ograničenom odgovornošću za proizvodnju, trgovinu i usluge u stečaju, OIB 73029488977, Trg hrvatskih velikana 4, 10000 Zagreb</derivirana_varijabla>
  </DomainObject.Predmet.ProtustrankaFormatedWithAdressOIB>
  <DomainObject.Predmet.ProtustrankaWithAdress>
    <izvorni_sadrzaj>Stečajna masa iza KIKI društvo s ograničenom odgovornošću za proizvodnju, trgovinu i usluge u stečaju Trg hrvatskih velikana 4, 10000 Zagreb</izvorni_sadrzaj>
    <derivirana_varijabla naziv="DomainObject.Predmet.ProtustrankaWithAdress_1">Stečajna masa iza KIKI društvo s ograničenom odgovornošću za proizvodnju, trgovinu i usluge u stečaju Trg hrvatskih velikana 4, 10000 Zagreb</derivirana_varijabla>
  </DomainObject.Predmet.ProtustrankaWithAdress>
  <DomainObject.Predmet.ProtustrankaWithAdressOIB>
    <izvorni_sadrzaj>Stečajna masa iza KIKI društvo s ograničenom odgovornošću za proizvodnju, trgovinu i usluge u stečaju, OIB 73029488977, Trg hrvatskih velikana 4, 10000 Zagreb</izvorni_sadrzaj>
    <derivirana_varijabla naziv="DomainObject.Predmet.ProtustrankaWithAdressOIB_1">Stečajna masa iza KIKI društvo s ograničenom odgovornošću za proizvodnju, trgovinu i usluge u stečaju, OIB 73029488977, Trg hrvatskih velikana 4, 10000 Zagreb</derivirana_varijabla>
  </DomainObject.Predmet.ProtustrankaWithAdressOIB>
  <DomainObject.Predmet.ProtustrankaNazivFormated>
    <izvorni_sadrzaj>Stečajna masa iza KIKI društvo s ograničenom odgovornošću za proizvodnju, trgovinu i usluge u stečaju</izvorni_sadrzaj>
    <derivirana_varijabla naziv="DomainObject.Predmet.ProtustrankaNazivFormated_1">Stečajna masa iza KIKI društvo s ograničenom odgovornošću za proizvodnju, trgovinu i usluge u stečaju</derivirana_varijabla>
  </DomainObject.Predmet.ProtustrankaNazivFormated>
  <DomainObject.Predmet.ProtustrankaNazivFormatedOIB>
    <izvorni_sadrzaj>Stečajna masa iza KIKI društvo s ograničenom odgovornošću za proizvodnju, trgovinu i usluge u stečaju, OIB 73029488977</izvorni_sadrzaj>
    <derivirana_varijabla naziv="DomainObject.Predmet.ProtustrankaNazivFormatedOIB_1">Stečajna masa iza KIKI društvo s ograničenom odgovornošću za proizvodnju, trgovinu i usluge u stečaju, OIB 73029488977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Stečajna masa iza KIKI društvo s ograničenom odgovornošću za proizvodnju, trgovinu i usluge u stečaju</item>
    </izvorni_sadrzaj>
    <derivirana_varijabla naziv="DomainObject.Predmet.ProtuStrankaListFormated_1">
      <item>Stečajna masa iza KIKI društvo s ograničenom odgovornošću za proizvodnju, trgovinu i usluge u stečaju</item>
    </derivirana_varijabla>
  </DomainObject.Predmet.ProtuStrankaListFormated>
  <DomainObject.Predmet.ProtuStrankaListFormatedOIB>
    <izvorni_sadrzaj>
      <item>Stečajna masa iza KIKI društvo s ograničenom odgovornošću za proizvodnju, trgovinu i usluge u stečaju, OIB 73029488977</item>
    </izvorni_sadrzaj>
    <derivirana_varijabla naziv="DomainObject.Predmet.ProtuStrankaListFormatedOIB_1">
      <item>Stečajna masa iza KIKI društvo s ograničenom odgovornošću za proizvodnju, trgovinu i usluge u stečaju, OIB 73029488977</item>
    </derivirana_varijabla>
  </DomainObject.Predmet.ProtuStrankaListFormatedOIB>
  <DomainObject.Predmet.ProtuStrankaListFormatedWithAdress>
    <izvorni_sadrzaj>
      <item>Stečajna masa iza KIKI društvo s ograničenom odgovornošću za proizvodnju, trgovinu i usluge u stečaju, Trg hrvatskih velikana 4, 10000 Zagreb</item>
    </izvorni_sadrzaj>
    <derivirana_varijabla naziv="DomainObject.Predmet.ProtuStrankaListFormatedWithAdress_1">
      <item>Stečajna masa iza KIKI društvo s ograničenom odgovornošću za proizvodnju, trgovinu i usluge u stečaju, Trg hrvatskih velikana 4, 10000 Zagreb</item>
    </derivirana_varijabla>
  </DomainObject.Predmet.ProtuStrankaListFormatedWithAdress>
  <DomainObject.Predmet.ProtuStrankaListFormatedWithAdressOIB>
    <izvorni_sadrzaj>
      <item>Stečajna masa iza KIKI društvo s ograničenom odgovornošću za proizvodnju, trgovinu i usluge u stečaju, OIB 73029488977, Trg hrvatskih velikana 4, 10000 Zagreb</item>
    </izvorni_sadrzaj>
    <derivirana_varijabla naziv="DomainObject.Predmet.ProtuStrankaListFormatedWithAdressOIB_1">
      <item>Stečajna masa iza KIKI društvo s ograničenom odgovornošću za proizvodnju, trgovinu i usluge u stečaju, OIB 73029488977, Trg hrvatskih velikana 4, 10000 Zagreb</item>
    </derivirana_varijabla>
  </DomainObject.Predmet.ProtuStrankaListFormatedWithAdressOIB>
  <DomainObject.Predmet.ProtuStrankaListNazivFormated>
    <izvorni_sadrzaj>
      <item>Stečajna masa iza KIKI društvo s ograničenom odgovornošću za proizvodnju, trgovinu i usluge u stečaju</item>
    </izvorni_sadrzaj>
    <derivirana_varijabla naziv="DomainObject.Predmet.ProtuStrankaListNazivFormated_1">
      <item>Stečajna masa iza KIKI društvo s ograničenom odgovornošću za proizvodnju, trgovinu i usluge u stečaju</item>
    </derivirana_varijabla>
  </DomainObject.Predmet.ProtuStrankaListNazivFormated>
  <DomainObject.Predmet.ProtuStrankaListNazivFormatedOIB>
    <izvorni_sadrzaj>
      <item>Stečajna masa iza KIKI društvo s ograničenom odgovornošću za proizvodnju, trgovinu i usluge u stečaju, OIB 73029488977</item>
    </izvorni_sadrzaj>
    <derivirana_varijabla naziv="DomainObject.Predmet.ProtuStrankaListNazivFormatedOIB_1">
      <item>Stečajna masa iza KIKI društvo s ograničenom odgovornošću za proizvodnju, trgovinu i usluge u stečaju, OIB 73029488977</item>
    </derivirana_varijabla>
  </DomainObject.Predmet.ProtuStrankaListNazivFormatedOIB>
  <DomainObject.Predmet.OstaliListFormated>
    <izvorni_sadrzaj>
      <item>Hrvoje Kraljičković, stečajni upravitelj</item>
    </izvorni_sadrzaj>
    <derivirana_varijabla naziv="DomainObject.Predmet.OstaliListFormated_1">
      <item>Hrvoje Kraljičković, stečajni upravitelj</item>
    </derivirana_varijabla>
  </DomainObject.Predmet.OstaliListFormated>
  <DomainObject.Predmet.OstaliListFormatedOIB>
    <izvorni_sadrzaj>
      <item>Hrvoje Kraljičković, stečajni upravitelj, OIB 63875916042</item>
    </izvorni_sadrzaj>
    <derivirana_varijabla naziv="DomainObject.Predmet.OstaliListFormatedOIB_1">
      <item>Hrvoje Kraljičković, stečajni upravitelj, OIB 63875916042</item>
    </derivirana_varijabla>
  </DomainObject.Predmet.OstaliListFormatedOIB>
  <DomainObject.Predmet.OstaliListFormatedWithAdress>
    <izvorni_sadrzaj>
      <item>Hrvoje Kraljičković, stečajni upravitelj, Trg hrvatskih velikana 4, 10000 Zagreb</item>
    </izvorni_sadrzaj>
    <derivirana_varijabla naziv="DomainObject.Predmet.OstaliListFormatedWithAdress_1">
      <item>Hrvoje Kraljičković, stečajni upravitelj, Trg hrvatskih velikana 4, 10000 Zagreb</item>
    </derivirana_varijabla>
  </DomainObject.Predmet.OstaliListFormatedWithAdress>
  <DomainObject.Predmet.OstaliListFormatedWithAdressOIB>
    <izvorni_sadrzaj>
      <item>Hrvoje Kraljičković, stečajni upravitelj, OIB 63875916042, Trg hrvatskih velikana 4, 10000 Zagreb</item>
    </izvorni_sadrzaj>
    <derivirana_varijabla naziv="DomainObject.Predmet.OstaliListFormatedWithAdressOIB_1">
      <item>Hrvoje Kraljičković, stečajni upravitelj, OIB 63875916042, Trg hrvatskih velikana 4, 10000 Zagreb</item>
    </derivirana_varijabla>
  </DomainObject.Predmet.OstaliListFormatedWithAdressOIB>
  <DomainObject.Predmet.OstaliListNazivFormated>
    <izvorni_sadrzaj>
      <item>Hrvoje Kraljičković, stečajni upravitelj</item>
    </izvorni_sadrzaj>
    <derivirana_varijabla naziv="DomainObject.Predmet.OstaliListNazivFormated_1">
      <item>Hrvoje Kraljičković, stečajni upravitelj</item>
    </derivirana_varijabla>
  </DomainObject.Predmet.OstaliListNazivFormated>
  <DomainObject.Predmet.OstaliListNazivFormatedOIB>
    <izvorni_sadrzaj>
      <item>Hrvoje Kraljičković, stečajni upravitelj, OIB 63875916042</item>
    </izvorni_sadrzaj>
    <derivirana_varijabla naziv="DomainObject.Predmet.OstaliListNazivFormatedOIB_1">
      <item>Hrvoje Kraljičković, stečajni upravitelj, OIB 63875916042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Stečajna masa iza KIKI društvo s ograničenom odgovornošću za proizvodnju, trgovinu i usluge u stečaju</izvorni_sadrzaj>
    <derivirana_varijabla naziv="DomainObject.Predmet.ProtustrankaIDrugi_1">Stečajna masa iza KIKI društvo s ograničenom odgovornošću za proizvodnju, trgovinu i usluge u stečaju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Stečajna masa iza KIKI društvo s ograničenom odgovornošću za proizvodnju, trgovinu i usluge u stečaju, OIB 73029488977, Trg hrvatskih velikana 4, 10000 Zagreb</izvorni_sadrzaj>
    <derivirana_varijabla naziv="DomainObject.Predmet.ProtustrankaIDrugiAdressOIB_1">Stečajna masa iza KIKI društvo s ograničenom odgovornošću za proizvodnju, trgovinu i usluge u stečaju, OIB 73029488977, Trg hrvatskih velikana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KIKI društvo s ograničenom odgovornošću za proizvodnju, trgovinu i usluge u stečaju</item>
      <item>FINA - Podružnica Šibenik</item>
      <item>Hrvoje Kraljičković, stečajni upravitelj</item>
    </izvorni_sadrzaj>
    <derivirana_varijabla naziv="DomainObject.Predmet.SudioniciListNaziv_1">
      <item>Stečajna masa iza KIKI društvo s ograničenom odgovornošću za proizvodnju, trgovinu i usluge u stečaju</item>
      <item>FINA - Podružnica Šibenik</item>
      <item>Hrvoje Kraljičković, stečajni upravitelj</item>
    </derivirana_varijabla>
  </DomainObject.Predmet.SudioniciListNaziv>
  <DomainObject.Predmet.SudioniciListAdressOIB>
    <izvorni_sadrzaj>
      <item>Stečajna masa iza KIKI društvo s ograničenom odgovornošću za proizvodnju, trgovinu i usluge u stečaju, OIB 73029488977, Trg hrvatskih velikana 4,10000 Zagreb</item>
      <item>FINA - Podružnica Šibenik, OIB 85821130368, Perivoj L. Marune 1,22000 Šibenik</item>
      <item>Hrvoje Kraljičković, stečajni upravitelj, OIB 63875916042, Trg hrvatskih velikana 4,10000 Zagreb</item>
    </izvorni_sadrzaj>
    <derivirana_varijabla naziv="DomainObject.Predmet.SudioniciListAdressOIB_1">
      <item>Stečajna masa iza KIKI društvo s ograničenom odgovornošću za proizvodnju, trgovinu i usluge u stečaju, OIB 73029488977, Trg hrvatskih velikana 4,10000 Zagreb</item>
      <item>FINA - Podružnica Šibenik, OIB 85821130368, Perivoj L. Marune 1,22000 Šibenik</item>
      <item>Hrvoje Kraljičković, stečajni upravitelj, OIB 63875916042,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73029488977</item>
      <item>, OIB 85821130368</item>
      <item>, OIB 63875916042</item>
    </izvorni_sadrzaj>
    <derivirana_varijabla naziv="DomainObject.Predmet.SudioniciListNazivOIB_1">
      <item>, OIB 73029488977</item>
      <item>, OIB 85821130368</item>
      <item>, OIB 63875916042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B7897E-EF03-495B-B2D7-0AD7AD8E27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490</properties:Words>
  <properties:Characters>2582</properties:Characters>
  <properties:Lines>61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2019-02-11T13:24:00Z</dcterms:created>
  <dc:creator>Anita Hrabrov Petrić</dc:creator>
  <dc:description/>
  <cp:keywords/>
  <cp:lastModifiedBy>Anita Hrabrov Petrić</cp:lastModifiedBy>
  <cp:lastPrinted>2019-02-13T09:48:00Z</cp:lastPrinted>
  <dcterms:modified xmlns:xsi="http://www.w3.org/2001/XMLSchema-instance" xsi:type="dcterms:W3CDTF">2019-02-13T09:49:00Z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(st-363-2018.docx)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