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ac0a" w14:paraId="57aac0a" w:rsidRDefault="003E2C86" w:rsidP="003E2C86" w:rsidR="003E2C86">
      <w:pPr>
        <w:jc w:val="right"/>
        <w15:collapsed w:val="false"/>
      </w:pPr>
      <w:bookmarkStart w:name="_GoBack" w:id="0"/>
      <w:bookmarkEnd w:id="0"/>
      <w:r>
        <w:t>9 St-972/2015</w:t>
      </w:r>
    </w:p>
    <w:p w:rsidRDefault="003E2C86" w:rsidP="003E2C86" w:rsidR="003E2C86"/>
    <w:p w:rsidRDefault="003E2C86" w:rsidP="003E2C86" w:rsidR="003E2C86"/>
    <w:p w:rsidRDefault="003E2C86" w:rsidP="003E2C86" w:rsidR="003E2C86">
      <w:r>
        <w:t>REPUBLIKA HRVATSKA</w:t>
      </w:r>
    </w:p>
    <w:p w:rsidRDefault="003E2C86" w:rsidP="003E2C86" w:rsidR="003E2C86">
      <w:r>
        <w:t>TRGOVAČKI SUD U ZADRU</w:t>
      </w:r>
    </w:p>
    <w:p w:rsidRDefault="003E2C86" w:rsidP="003E2C86" w:rsidR="003E2C86">
      <w:r>
        <w:t>STALNA SLUŽBA U ŠIBENIKU</w:t>
      </w:r>
    </w:p>
    <w:p w:rsidRDefault="003E2C86" w:rsidP="003E2C86" w:rsidR="003E2C86"/>
    <w:p w:rsidRDefault="003E2C86" w:rsidP="003E2C86" w:rsidR="003E2C86"/>
    <w:p w:rsidRDefault="003E2C86" w:rsidP="003E2C86" w:rsidR="003E2C86"/>
    <w:p w:rsidRDefault="003E2C86" w:rsidP="003E2C86" w:rsidR="003E2C86">
      <w:pPr>
        <w:jc w:val="center"/>
      </w:pPr>
      <w:r>
        <w:t xml:space="preserve">R E P U B L I K A </w:t>
      </w:r>
      <w:r w:rsidR="00BA6308">
        <w:t xml:space="preserve"> </w:t>
      </w:r>
      <w:r>
        <w:t xml:space="preserve"> H R V A T S K A</w:t>
      </w:r>
    </w:p>
    <w:p w:rsidRDefault="003E2C86" w:rsidP="003E2C86" w:rsidR="003E2C86">
      <w:pPr>
        <w:jc w:val="center"/>
      </w:pPr>
    </w:p>
    <w:p w:rsidRDefault="003E2C86" w:rsidP="003E2C86" w:rsidR="003E2C86">
      <w:pPr>
        <w:jc w:val="center"/>
      </w:pPr>
    </w:p>
    <w:p w:rsidRDefault="003E2C86" w:rsidP="003E2C86" w:rsidR="003E2C86">
      <w:pPr>
        <w:jc w:val="center"/>
      </w:pPr>
      <w:r>
        <w:t>R J E Š E N J E</w:t>
      </w:r>
    </w:p>
    <w:p w:rsidRDefault="003E2C86" w:rsidP="003E2C86" w:rsidR="003E2C86">
      <w:pPr>
        <w:jc w:val="center"/>
      </w:pPr>
    </w:p>
    <w:p w:rsidRDefault="003E2C86" w:rsidP="003E2C86" w:rsidR="003E2C86">
      <w:pPr>
        <w:jc w:val="both"/>
      </w:pPr>
    </w:p>
    <w:p w:rsidRDefault="003E2C86" w:rsidP="003E2C86" w:rsidR="003E2C86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po stečajnom sucu Tereziji Goreta, u skraćenom postupku nad dužnikom DALMATINSKI ORAO d.o.o. iz Šibenika, Prilaz tvornici 21, OIB: 78643616955, povodom zahtjeva Financijske agencije – Regionalni centar Split, Podružnica Šibenik, po službenoj dužnosti dana </w:t>
      </w:r>
      <w:r w:rsidR="00BA6308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3E2C86" w:rsidP="003E2C86" w:rsidR="003E2C86">
      <w:pPr>
        <w:jc w:val="both"/>
        <w:rPr>
          <w:lang w:val="hr-HR"/>
        </w:rPr>
      </w:pPr>
    </w:p>
    <w:p w:rsidRDefault="003E2C86" w:rsidP="003E2C86" w:rsidR="003E2C86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3E2C86" w:rsidP="003E2C86" w:rsidR="003E2C86">
      <w:pPr>
        <w:tabs>
          <w:tab w:pos="885" w:val="left"/>
        </w:tabs>
        <w:rPr>
          <w:lang w:val="hr-HR"/>
        </w:rPr>
      </w:pPr>
    </w:p>
    <w:p w:rsidRDefault="003E2C86" w:rsidP="003E2C86" w:rsidR="003E2C86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3E2C86">
        <w:rPr>
          <w:lang w:val="hr-HR"/>
        </w:rPr>
        <w:t xml:space="preserve"> </w:t>
      </w:r>
      <w:r>
        <w:rPr>
          <w:lang w:val="hr-HR"/>
        </w:rPr>
        <w:t xml:space="preserve">DALMATINSKI ORAO d.o.o. iz Šibenika, Prilaz tvornici 21, OIB: 78643616955, sa danom </w:t>
      </w:r>
      <w:r w:rsidR="00BA6308">
        <w:rPr>
          <w:lang w:val="hr-HR"/>
        </w:rPr>
        <w:t>29. ožujka</w:t>
      </w:r>
      <w:r>
        <w:rPr>
          <w:lang w:val="hr-HR"/>
        </w:rPr>
        <w:t xml:space="preserve"> 2016. godine, </w:t>
      </w:r>
      <w:r w:rsidR="00BA6308">
        <w:rPr>
          <w:lang w:val="hr-HR"/>
        </w:rPr>
        <w:t xml:space="preserve">u 13.00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3E2C86" w:rsidP="003E2C86" w:rsidR="003E2C86">
      <w:pPr>
        <w:jc w:val="both"/>
        <w:rPr>
          <w:lang w:val="hr-HR"/>
        </w:rPr>
      </w:pPr>
    </w:p>
    <w:p w:rsidRDefault="003E2C86" w:rsidP="003E2C86" w:rsidR="003E2C8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stečajnom postupku imenuje se</w:t>
      </w:r>
      <w:r w:rsidR="00BA6308">
        <w:rPr>
          <w:lang w:val="hr-HR"/>
        </w:rPr>
        <w:t xml:space="preserve"> Ante Gabelica iz Splita, Ruđera Boškovića 7/125, OIB: 68765596631.</w:t>
      </w:r>
    </w:p>
    <w:p w:rsidRDefault="003E2C86" w:rsidP="003E2C86" w:rsidR="003E2C86">
      <w:pPr>
        <w:jc w:val="both"/>
        <w:rPr>
          <w:lang w:val="hr-HR"/>
        </w:rPr>
      </w:pPr>
    </w:p>
    <w:p w:rsidRDefault="003E2C86" w:rsidP="003E2C86" w:rsidR="003E2C86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3E2C86">
        <w:rPr>
          <w:lang w:val="hr-HR"/>
        </w:rPr>
        <w:t xml:space="preserve"> </w:t>
      </w:r>
      <w:r>
        <w:rPr>
          <w:lang w:val="hr-HR"/>
        </w:rPr>
        <w:t xml:space="preserve">DALMATINSKI ORAO d.o.o. iz Šibenika, Prilaz tvornici 21, OIB: 78643616955, sa danom </w:t>
      </w:r>
      <w:r w:rsidR="00BA6308">
        <w:rPr>
          <w:lang w:val="hr-HR"/>
        </w:rPr>
        <w:t>29. ožujka</w:t>
      </w:r>
      <w:r>
        <w:rPr>
          <w:lang w:val="hr-HR"/>
        </w:rPr>
        <w:t xml:space="preserve"> 2016. godine.</w:t>
      </w:r>
    </w:p>
    <w:p w:rsidRDefault="003E2C86" w:rsidP="003E2C86" w:rsidR="003E2C86">
      <w:pPr>
        <w:jc w:val="both"/>
        <w:rPr>
          <w:lang w:val="hr-HR"/>
        </w:rPr>
      </w:pPr>
    </w:p>
    <w:p w:rsidRDefault="003E2C86" w:rsidP="003E2C86" w:rsidR="003E2C8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3E2C86" w:rsidP="003E2C86" w:rsidR="003E2C86">
      <w:pPr>
        <w:jc w:val="both"/>
        <w:rPr>
          <w:lang w:val="hr-HR"/>
        </w:rPr>
      </w:pPr>
    </w:p>
    <w:p w:rsidRDefault="003E2C86" w:rsidP="003E2C86" w:rsidR="003E2C8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3E2C86" w:rsidP="003E2C86" w:rsidR="003E2C86">
      <w:pPr>
        <w:jc w:val="both"/>
        <w:rPr>
          <w:lang w:val="hr-HR"/>
        </w:rPr>
      </w:pPr>
    </w:p>
    <w:p w:rsidRDefault="003E2C86" w:rsidP="003E2C86" w:rsidR="003E2C8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3E2C86" w:rsidP="003E2C86" w:rsidR="003E2C86">
      <w:pPr>
        <w:jc w:val="center"/>
        <w:rPr>
          <w:lang w:val="hr-HR"/>
        </w:rPr>
      </w:pPr>
    </w:p>
    <w:p w:rsidRDefault="003E2C86" w:rsidP="00BA6308" w:rsidR="00BA6308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17. prosinca 2015. godine zaprimljen je na ovom sudu zahtjev Financijske agencije – Regionalni centar Split, Podružnica Šibenik, za provedbu skraćenog stečajnog </w:t>
      </w:r>
    </w:p>
    <w:p w:rsidRDefault="00BA6308" w:rsidP="00BA6308" w:rsidR="00BA6308">
      <w:pPr>
        <w:jc w:val="both"/>
        <w:rPr>
          <w:lang w:val="hr-HR"/>
        </w:rPr>
      </w:pPr>
    </w:p>
    <w:p w:rsidRDefault="00BA6308" w:rsidP="00BA6308" w:rsidR="00BA6308">
      <w:pPr>
        <w:ind w:firstLine="720" w:left="2880"/>
        <w:jc w:val="center"/>
        <w:rPr>
          <w:lang w:val="hr-HR"/>
        </w:rPr>
      </w:pPr>
      <w:r>
        <w:rPr>
          <w:lang w:val="hr-HR"/>
        </w:rPr>
        <w:lastRenderedPageBreak/>
        <w:t>2                                                9St-972/2015</w:t>
      </w:r>
    </w:p>
    <w:p w:rsidRDefault="00BA6308" w:rsidP="00BA6308" w:rsidR="00BA6308">
      <w:pPr>
        <w:jc w:val="both"/>
        <w:rPr>
          <w:lang w:val="hr-HR"/>
        </w:rPr>
      </w:pPr>
    </w:p>
    <w:p w:rsidRDefault="003E2C86" w:rsidP="00BA6308" w:rsidR="003E2C86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3E2C86">
        <w:rPr>
          <w:lang w:val="hr-HR"/>
        </w:rPr>
        <w:t xml:space="preserve"> </w:t>
      </w:r>
      <w:r>
        <w:rPr>
          <w:lang w:val="hr-HR"/>
        </w:rPr>
        <w:t>DALMATINSKI ORAO d.o.o. iz Šibenika, Prilaz tvornici 21, OIB: 78643616955.</w:t>
      </w:r>
    </w:p>
    <w:p w:rsidRDefault="003E2C86" w:rsidP="003E2C86" w:rsidR="003E2C86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St-9</w:t>
      </w:r>
      <w:r w:rsidR="00B60906">
        <w:rPr>
          <w:lang w:val="hr-HR"/>
        </w:rPr>
        <w:t>72</w:t>
      </w:r>
      <w:r>
        <w:rPr>
          <w:lang w:val="hr-HR"/>
        </w:rPr>
        <w:t>/2015 od dana 22. prosinca 2015.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3E2C86" w:rsidP="003E2C86" w:rsidR="003E2C86">
      <w:pPr>
        <w:ind w:firstLine="720"/>
        <w:jc w:val="both"/>
        <w:rPr>
          <w:lang w:val="hr-HR"/>
        </w:rPr>
      </w:pPr>
    </w:p>
    <w:p w:rsidRDefault="003E2C86" w:rsidP="003E2C86" w:rsidR="003E2C86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22. prosinca 2015. godine.</w:t>
      </w:r>
    </w:p>
    <w:p w:rsidRDefault="003E2C86" w:rsidP="003E2C86" w:rsidR="003E2C86">
      <w:pPr>
        <w:ind w:firstLine="720"/>
        <w:jc w:val="both"/>
        <w:rPr>
          <w:lang w:val="hr-HR"/>
        </w:rPr>
      </w:pPr>
    </w:p>
    <w:p w:rsidRDefault="003E2C86" w:rsidP="003E2C86" w:rsidR="003E2C86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863FDA">
        <w:rPr>
          <w:lang w:val="hr-HR"/>
        </w:rPr>
        <w:t>ik nesposoban za plaćanje, pa j</w:t>
      </w:r>
      <w:r>
        <w:rPr>
          <w:lang w:val="hr-HR"/>
        </w:rPr>
        <w:t>e</w:t>
      </w:r>
      <w:r w:rsidR="00863FDA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3E2C86" w:rsidP="003E2C86" w:rsidR="003E2C86">
      <w:pPr>
        <w:ind w:firstLine="720"/>
        <w:jc w:val="both"/>
        <w:rPr>
          <w:lang w:val="hr-HR"/>
        </w:rPr>
      </w:pPr>
    </w:p>
    <w:p w:rsidRDefault="003E2C86" w:rsidP="003E2C86" w:rsidR="003E2C86">
      <w:pPr>
        <w:ind w:firstLine="720"/>
        <w:jc w:val="both"/>
        <w:rPr>
          <w:lang w:val="hr-HR"/>
        </w:rPr>
      </w:pPr>
    </w:p>
    <w:p w:rsidRDefault="003E2C86" w:rsidP="003E2C86" w:rsidR="003E2C86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BA6308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3E2C86" w:rsidP="003E2C86" w:rsidR="003E2C86">
      <w:pPr>
        <w:ind w:firstLine="720"/>
        <w:jc w:val="center"/>
        <w:rPr>
          <w:lang w:val="hr-HR"/>
        </w:rPr>
      </w:pPr>
    </w:p>
    <w:p w:rsidRDefault="003E2C86" w:rsidP="003E2C86" w:rsidR="003E2C86">
      <w:pPr>
        <w:ind w:firstLine="720"/>
        <w:jc w:val="center"/>
        <w:rPr>
          <w:lang w:val="hr-HR"/>
        </w:rPr>
      </w:pPr>
    </w:p>
    <w:p w:rsidRDefault="003E2C86" w:rsidP="003E2C86" w:rsidR="003E2C86">
      <w:pPr>
        <w:ind w:firstLine="720"/>
        <w:jc w:val="right"/>
        <w:rPr>
          <w:lang w:val="hr-HR"/>
        </w:rPr>
      </w:pPr>
    </w:p>
    <w:p w:rsidRDefault="003E2C86" w:rsidP="003E2C86" w:rsidR="003E2C86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3E2C86" w:rsidP="003E2C86" w:rsidR="003E2C86">
      <w:pPr>
        <w:ind w:firstLine="720"/>
        <w:jc w:val="right"/>
        <w:rPr>
          <w:lang w:val="hr-HR"/>
        </w:rPr>
      </w:pPr>
    </w:p>
    <w:p w:rsidRDefault="00BA6308" w:rsidP="003E2C86" w:rsidR="003E2C86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3E2C86" w:rsidP="003E2C86" w:rsidR="003E2C86">
      <w:pPr>
        <w:ind w:firstLine="720"/>
        <w:jc w:val="right"/>
        <w:rPr>
          <w:lang w:val="hr-HR"/>
        </w:rPr>
      </w:pPr>
    </w:p>
    <w:p w:rsidRDefault="003E2C86" w:rsidP="003E2C86" w:rsidR="003E2C86">
      <w:pPr>
        <w:jc w:val="both"/>
        <w:rPr>
          <w:lang w:val="hr-HR"/>
        </w:rPr>
      </w:pPr>
    </w:p>
    <w:p w:rsidRDefault="003E2C86" w:rsidP="003E2C86" w:rsidR="003E2C86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3E2C86" w:rsidP="003E2C86" w:rsidR="003E2C86">
      <w:pPr>
        <w:jc w:val="both"/>
        <w:rPr>
          <w:lang w:val="hr-HR"/>
        </w:rPr>
      </w:pPr>
    </w:p>
    <w:p w:rsidRDefault="003E2C86" w:rsidP="003E2C86" w:rsidR="003E2C86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3E2C86" w:rsidP="003E2C86" w:rsidR="003E2C86">
      <w:pPr>
        <w:jc w:val="both"/>
        <w:rPr>
          <w:lang w:val="hr-HR"/>
        </w:rPr>
      </w:pPr>
    </w:p>
    <w:p w:rsidRDefault="003E2C86" w:rsidP="003E2C86" w:rsidR="003E2C86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3E2C86" w:rsidP="003E2C86" w:rsidR="003E2C86">
      <w:pPr>
        <w:jc w:val="both"/>
        <w:rPr>
          <w:lang w:val="hr-HR"/>
        </w:rPr>
      </w:pPr>
    </w:p>
    <w:p w:rsidRDefault="003E2C86" w:rsidP="00BA6308" w:rsidR="003E2C86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3E2C86" w:rsidP="00BA6308" w:rsidR="003E2C86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Zakonskom zastupniku dužnika</w:t>
      </w:r>
    </w:p>
    <w:p w:rsidRDefault="003E2C86" w:rsidP="00BA6308" w:rsidR="003E2C86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3E2C86" w:rsidP="00BA6308" w:rsidR="003E2C86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3E2C86" w:rsidP="00BA6308" w:rsidR="003E2C86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sudski registar,</w:t>
      </w:r>
      <w:r w:rsidR="00BA6308">
        <w:rPr>
          <w:lang w:val="hr-HR"/>
        </w:rPr>
        <w:t xml:space="preserve"> prije i</w:t>
      </w:r>
      <w:r>
        <w:rPr>
          <w:lang w:val="hr-HR"/>
        </w:rPr>
        <w:t xml:space="preserve"> po pravomoćnosti</w:t>
      </w:r>
    </w:p>
    <w:p w:rsidRDefault="00BA6308" w:rsidP="00BA6308" w:rsidR="00BA6308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ŽDO Građansko upravni odjel Šibenik</w:t>
      </w:r>
    </w:p>
    <w:p w:rsidRDefault="00BA6308" w:rsidP="00BA6308" w:rsidR="00BA6308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3E2C86" w:rsidP="003E2C86" w:rsidR="003E2C86"/>
    <w:p w:rsidRDefault="003E2C86" w:rsidR="003E2C86"/>
    <w:sectPr w:rsidR="003E2C8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C5F4F"/>
    <w:multiLevelType w:val="hybridMultilevel"/>
    <w:tmpl w:val="AB30D25C"/>
    <w:lvl w:tplc="9A6A47B0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C86"/>
    <w:rsid w:val="003B0DC1"/>
    <w:rsid w:val="003E2C86"/>
    <w:rsid w:val="00863FDA"/>
    <w:rsid w:val="00B36E6C"/>
    <w:rsid w:val="00B60906"/>
    <w:rsid w:val="00BA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2C86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0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D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2C86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0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D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D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D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ORAO d.o.o. za trgovinu i turizam</izvorni_sadrzaj>
    <derivirana_varijabla naziv="DomainObject.Predmet.ProtustrankaFormated_1">  DALMATINSKI ORAO d.o.o. za trgovinu i turizam</derivirana_varijabla>
  </DomainObject.Predmet.ProtustrankaFormated>
  <DomainObject.Predmet.ProtustrankaFormatedOIB>
    <izvorni_sadrzaj>  DALMATINSKI ORAO d.o.o. za trgovinu i turizam, OIB 78643616955</izvorni_sadrzaj>
    <derivirana_varijabla naziv="DomainObject.Predmet.ProtustrankaFormatedOIB_1">  DALMATINSKI ORAO d.o.o. za trgovinu i turizam, OIB 78643616955</derivirana_varijabla>
  </DomainObject.Predmet.ProtustrankaFormatedOIB>
  <DomainObject.Predmet.ProtustrankaFormatedWithAdress>
    <izvorni_sadrzaj> DALMATINSKI ORAO d.o.o. za trgovinu i turizam, Prilaz tvornici 21, 22000 Šibenik</izvorni_sadrzaj>
    <derivirana_varijabla naziv="DomainObject.Predmet.ProtustrankaFormatedWithAdress_1"> DALMATINSKI ORAO d.o.o. za trgovinu i turizam, Prilaz tvornici 21, 22000 Šibenik</derivirana_varijabla>
  </DomainObject.Predmet.ProtustrankaFormatedWithAdress>
  <DomainObject.Predmet.ProtustrankaFormatedWithAdressOIB>
    <izvorni_sadrzaj> DALMATINSKI ORAO d.o.o. za trgovinu i turizam, OIB 78643616955, Prilaz tvornici 21, 22000 Šibenik</izvorni_sadrzaj>
    <derivirana_varijabla naziv="DomainObject.Predmet.ProtustrankaFormatedWithAdressOIB_1"> DALMATINSKI ORAO d.o.o. za trgovinu i turizam, OIB 78643616955, Prilaz tvornici 21, 22000 Šibenik</derivirana_varijabla>
  </DomainObject.Predmet.ProtustrankaFormatedWithAdressOIB>
  <DomainObject.Predmet.ProtustrankaWithAdress>
    <izvorni_sadrzaj>DALMATINSKI ORAO d.o.o. za trgovinu i turizam Prilaz tvornici 21, 22000 Šibenik</izvorni_sadrzaj>
    <derivirana_varijabla naziv="DomainObject.Predmet.ProtustrankaWithAdress_1">DALMATINSKI ORAO d.o.o. za trgovinu i turizam Prilaz tvornici 21, 22000 Šibenik</derivirana_varijabla>
  </DomainObject.Predmet.ProtustrankaWithAdress>
  <DomainObject.Predmet.ProtustrankaWithAdressOIB>
    <izvorni_sadrzaj>DALMATINSKI ORAO d.o.o. za trgovinu i turizam, OIB 78643616955, Prilaz tvornici 21, 22000 Šibenik</izvorni_sadrzaj>
    <derivirana_varijabla naziv="DomainObject.Predmet.ProtustrankaWithAdressOIB_1">DALMATINSKI ORAO d.o.o. za trgovinu i turizam, OIB 78643616955, Prilaz tvornici 21, 22000 Šibenik</derivirana_varijabla>
  </DomainObject.Predmet.ProtustrankaWithAdressOIB>
  <DomainObject.Predmet.ProtustrankaNazivFormated>
    <izvorni_sadrzaj>DALMATINSKI ORAO d.o.o. za trgovinu i turizam</izvorni_sadrzaj>
    <derivirana_varijabla naziv="DomainObject.Predmet.ProtustrankaNazivFormated_1">DALMATINSKI ORAO d.o.o. za trgovinu i turizam</derivirana_varijabla>
  </DomainObject.Predmet.ProtustrankaNazivFormated>
  <DomainObject.Predmet.ProtustrankaNazivFormatedOIB>
    <izvorni_sadrzaj>DALMATINSKI ORAO d.o.o. za trgovinu i turizam, OIB 78643616955</izvorni_sadrzaj>
    <derivirana_varijabla naziv="DomainObject.Predmet.ProtustrankaNazivFormatedOIB_1">DALMATINSKI ORAO d.o.o. za trgovinu i turizam, OIB 78643616955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ORAO d.o.o. za trgovinu i turizam</item>
    </izvorni_sadrzaj>
    <derivirana_varijabla naziv="DomainObject.Predmet.ProtuStrankaListFormated_1">
      <item>DALMATINSKI ORAO d.o.o. za trgovinu i turizam</item>
    </derivirana_varijabla>
  </DomainObject.Predmet.ProtuStrankaListFormated>
  <DomainObject.Predmet.ProtuStrankaListFormatedOIB>
    <izvorni_sadrzaj>
      <item>DALMATINSKI ORAO d.o.o. za trgovinu i turizam, OIB 78643616955</item>
    </izvorni_sadrzaj>
    <derivirana_varijabla naziv="DomainObject.Predmet.ProtuStrankaListFormatedOIB_1">
      <item>DALMATINSKI ORAO d.o.o. za trgovinu i turizam, OIB 78643616955</item>
    </derivirana_varijabla>
  </DomainObject.Predmet.ProtuStrankaListFormatedOIB>
  <DomainObject.Predmet.ProtuStrankaListFormatedWithAdress>
    <izvorni_sadrzaj>
      <item>DALMATINSKI ORAO d.o.o. za trgovinu i turizam, Prilaz tvornici 21, 22000 Šibenik</item>
    </izvorni_sadrzaj>
    <derivirana_varijabla naziv="DomainObject.Predmet.ProtuStrankaListFormatedWithAdress_1">
      <item>DALMATINSKI ORAO d.o.o. za trgovinu i turizam, Prilaz tvornici 21, 22000 Šibenik</item>
    </derivirana_varijabla>
  </DomainObject.Predmet.ProtuStrankaListFormatedWithAdress>
  <DomainObject.Predmet.ProtuStrankaListFormatedWithAdressOIB>
    <izvorni_sadrzaj>
      <item>DALMATINSKI ORAO d.o.o. za trgovinu i turizam, OIB 78643616955, Prilaz tvornici 21, 22000 Šibenik</item>
    </izvorni_sadrzaj>
    <derivirana_varijabla naziv="DomainObject.Predmet.ProtuStrankaListFormatedWithAdressOIB_1">
      <item>DALMATINSKI ORAO d.o.o. za trgovinu i turizam, OIB 78643616955, Prilaz tvornici 21, 22000 Šibenik</item>
    </derivirana_varijabla>
  </DomainObject.Predmet.ProtuStrankaListFormatedWithAdressOIB>
  <DomainObject.Predmet.ProtuStrankaListNazivFormated>
    <izvorni_sadrzaj>
      <item>DALMATINSKI ORAO d.o.o. za trgovinu i turizam</item>
    </izvorni_sadrzaj>
    <derivirana_varijabla naziv="DomainObject.Predmet.ProtuStrankaListNazivFormated_1">
      <item>DALMATINSKI ORAO d.o.o. za trgovinu i turizam</item>
    </derivirana_varijabla>
  </DomainObject.Predmet.ProtuStrankaListNazivFormated>
  <DomainObject.Predmet.ProtuStrankaListNazivFormatedOIB>
    <izvorni_sadrzaj>
      <item>DALMATINSKI ORAO d.o.o. za trgovinu i turizam, OIB 78643616955</item>
    </izvorni_sadrzaj>
    <derivirana_varijabla naziv="DomainObject.Predmet.ProtuStrankaListNazivFormatedOIB_1">
      <item>DALMATINSKI ORAO d.o.o. za trgovinu i turizam, OIB 78643616955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ORAO d.o.o. za trgovinu i turizam</izvorni_sadrzaj>
    <derivirana_varijabla naziv="DomainObject.Predmet.ProtustrankaIDrugi_1">DALMATINSKI ORAO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DALMATINSKI ORAO d.o.o. za trgovinu i turizam, OIB 78643616955, Prilaz tvornici 21, 22000 Šibenik</izvorni_sadrzaj>
    <derivirana_varijabla naziv="DomainObject.Predmet.ProtustrankaIDrugiAdressOIB_1">DALMATINSKI ORAO d.o.o. za trgovinu i turizam, OIB 78643616955,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ORAO d.o.o. za trgovinu i turizam</item>
    </izvorni_sadrzaj>
    <derivirana_varijabla naziv="DomainObject.Predmet.SudioniciListNaziv_1">
      <item>FINA - Podružnica Šibenik</item>
      <item>DALMATINSKI ORAO 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DALMATINSKI ORAO d.o.o. za trgovinu i turizam, OIB 78643616955, Prilaz tvornici 21,22000 Šibenik</item>
    </izvorni_sadrzaj>
    <derivirana_varijabla naziv="DomainObject.Predmet.SudioniciListAdressOIB_1">
      <item>FINA - Podružnica Šibenik, OIB 85821130368, Perivoj L. Marune 1,22000 Šibenik</item>
      <item>DALMATINSKI ORAO d.o.o. za trgovinu i turizam, OIB 78643616955,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78643616955</item>
    </izvorni_sadrzaj>
    <derivirana_varijabla naziv="DomainObject.Predmet.SudioniciListNazivOIB_1">
      <item>, OIB 85821130368</item>
      <item>, OIB 78643616955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9D03C-A694-4AF1-A038-5C1731565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480</properties:Words>
  <properties:Characters>2601</properties:Characters>
  <properties:Lines>92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2016-03-29T10:42:00Z</dcterms:created>
  <dc:creator>Sektor za informatiku</dc:creator>
  <cp:keywords/>
  <cp:lastModifiedBy>Marina Gulin</cp:lastModifiedBy>
  <cp:lastPrinted>2016-03-29T10:04:00Z</cp:lastPrinted>
  <dcterms:modified xmlns:xsi="http://www.w3.org/2001/XMLSchema-instance" xsi:type="dcterms:W3CDTF">2016-03-29T10:43:00Z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