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c429f" w14:paraId="82c429f" w:rsidRDefault="00E34702" w:rsidP="0052343B" w:rsidR="008448D1">
      <w:pPr>
        <w:ind w:firstLine="426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563C0" w:rsidP="00BD641E" w:rsidR="00BD641E" w:rsidRPr="00992A94">
      <w:r w:rsidRPr="00992A94">
        <w:t xml:space="preserve">    Republika Hrvatska </w:t>
      </w:r>
    </w:p>
    <w:p w:rsidRDefault="00BD641E" w:rsidP="00BD641E" w:rsidR="00BD641E" w:rsidRPr="00992A94">
      <w:r w:rsidRPr="00992A94">
        <w:t xml:space="preserve">Trgovački sud u Zagrebu                    </w:t>
      </w:r>
      <w:r w:rsidRPr="00992A94">
        <w:tab/>
      </w:r>
      <w:r w:rsidRPr="00992A94">
        <w:tab/>
      </w:r>
      <w:r w:rsidRPr="00992A94">
        <w:tab/>
      </w:r>
      <w:r w:rsidRPr="00992A94">
        <w:tab/>
      </w:r>
      <w:r w:rsidRPr="00992A94">
        <w:tab/>
      </w:r>
      <w:r w:rsidR="000563C0" w:rsidRPr="00992A94">
        <w:t>66</w:t>
      </w:r>
      <w:r w:rsidR="00E34702">
        <w:t>.</w:t>
      </w:r>
      <w:r w:rsidRPr="00992A94">
        <w:t xml:space="preserve"> St-</w:t>
      </w:r>
      <w:r w:rsidR="00E34702">
        <w:t>616</w:t>
      </w:r>
      <w:r w:rsidR="00BD7A25">
        <w:t>/12</w:t>
      </w:r>
    </w:p>
    <w:p w:rsidRDefault="00BD641E" w:rsidP="00BD641E" w:rsidR="00BD641E" w:rsidRPr="00992A94">
      <w:r w:rsidRPr="00992A94">
        <w:t xml:space="preserve"> Zagreb, </w:t>
      </w:r>
      <w:proofErr w:type="spellStart"/>
      <w:r w:rsidRPr="00992A94">
        <w:t>Amruševa</w:t>
      </w:r>
      <w:proofErr w:type="spellEnd"/>
      <w:r w:rsidRPr="00992A94">
        <w:t xml:space="preserve"> 2/II</w:t>
      </w:r>
    </w:p>
    <w:p w:rsidRDefault="00BD641E" w:rsidP="00BD641E" w:rsidR="00BD641E" w:rsidRPr="00992A94">
      <w:pPr>
        <w:jc w:val="center"/>
        <w:rPr>
          <w:b/>
        </w:rPr>
      </w:pPr>
    </w:p>
    <w:p w:rsidRDefault="00BD641E" w:rsidP="00BD641E" w:rsidR="00BD641E" w:rsidRPr="00992A94">
      <w:pPr>
        <w:rPr>
          <w:b/>
        </w:rPr>
      </w:pPr>
    </w:p>
    <w:p w:rsidRDefault="00BD641E" w:rsidP="00BD641E" w:rsidR="00BD641E" w:rsidRPr="00992A94">
      <w:pPr>
        <w:jc w:val="center"/>
        <w:rPr>
          <w:b/>
        </w:rPr>
      </w:pPr>
    </w:p>
    <w:p w:rsidRDefault="00A945DE" w:rsidP="00A945DE" w:rsidR="00454ADA" w:rsidRPr="00992A94">
      <w:pPr>
        <w:jc w:val="both"/>
      </w:pPr>
      <w:r w:rsidRPr="006756CC">
        <w:t xml:space="preserve">               </w:t>
      </w:r>
      <w:r w:rsidR="00BD7A25" w:rsidRPr="006756CC">
        <w:t xml:space="preserve"> Trgovački sud u Zagrebu po sucu pojedincu Mislavu </w:t>
      </w:r>
      <w:proofErr w:type="spellStart"/>
      <w:r w:rsidR="00BD7A25" w:rsidRPr="006756CC">
        <w:t>Kolakušiću</w:t>
      </w:r>
      <w:proofErr w:type="spellEnd"/>
      <w:r w:rsidR="00BD7A25" w:rsidRPr="006756CC">
        <w:t xml:space="preserve">, kao stečajnom sucu u stečajnom postupku nad dužnikom </w:t>
      </w:r>
      <w:proofErr w:type="spellStart"/>
      <w:r w:rsidR="00B77AA6" w:rsidRPr="001D6E0A">
        <w:t>GIPSMONT</w:t>
      </w:r>
      <w:proofErr w:type="spellEnd"/>
      <w:r w:rsidR="00B77AA6" w:rsidRPr="001D6E0A">
        <w:t xml:space="preserve"> d.o.o., Zaprešić, Pere Devčića 63, </w:t>
      </w:r>
      <w:proofErr w:type="spellStart"/>
      <w:r w:rsidR="00B77AA6" w:rsidRPr="001D6E0A">
        <w:t>MBS</w:t>
      </w:r>
      <w:proofErr w:type="spellEnd"/>
      <w:r w:rsidR="00B77AA6" w:rsidRPr="001D6E0A">
        <w:t xml:space="preserve">:080129595, </w:t>
      </w:r>
      <w:proofErr w:type="spellStart"/>
      <w:r w:rsidR="00B77AA6" w:rsidRPr="001D6E0A">
        <w:t>OIB</w:t>
      </w:r>
      <w:proofErr w:type="spellEnd"/>
      <w:r w:rsidR="00B77AA6" w:rsidRPr="001D6E0A">
        <w:t>:21566532350</w:t>
      </w:r>
      <w:r w:rsidR="00BD7A25" w:rsidRPr="006756CC">
        <w:t xml:space="preserve">, </w:t>
      </w:r>
      <w:r w:rsidR="00B77AA6">
        <w:t>23. siječnja 2018</w:t>
      </w:r>
      <w:r w:rsidR="00BD7A25" w:rsidRPr="006756CC">
        <w:t>.,</w:t>
      </w:r>
      <w:r w:rsidR="00BD7A25">
        <w:t xml:space="preserve"> </w:t>
      </w:r>
      <w:r w:rsidR="00454ADA" w:rsidRPr="00992A94">
        <w:t>daje</w:t>
      </w:r>
    </w:p>
    <w:p w:rsidRDefault="00BD641E" w:rsidP="00BD641E" w:rsidR="00BD641E" w:rsidRPr="00992A94">
      <w:pPr>
        <w:ind w:firstLine="708"/>
        <w:jc w:val="both"/>
      </w:pPr>
    </w:p>
    <w:p w:rsidRDefault="00BD641E" w:rsidP="00BD641E" w:rsidR="00BD641E" w:rsidRPr="00992A94"/>
    <w:p w:rsidRDefault="00BD641E" w:rsidP="00BD641E" w:rsidR="00BD641E" w:rsidRPr="00196DA9">
      <w:pPr>
        <w:jc w:val="center"/>
      </w:pPr>
      <w:r w:rsidRPr="00196DA9">
        <w:t>O B A V I J E S T</w:t>
      </w:r>
    </w:p>
    <w:p w:rsidRDefault="00BD641E" w:rsidP="00BD641E" w:rsidR="00BD641E" w:rsidRPr="00992A94">
      <w:pPr>
        <w:pStyle w:val="Tijeloteksta"/>
        <w:ind w:firstLine="720"/>
        <w:jc w:val="center"/>
      </w:pPr>
    </w:p>
    <w:p w:rsidRDefault="00BD641E" w:rsidP="00BD641E" w:rsidR="00BD641E" w:rsidRPr="00992A94">
      <w:pPr>
        <w:pStyle w:val="Tijeloteksta"/>
        <w:ind w:firstLine="720"/>
      </w:pPr>
    </w:p>
    <w:p w:rsidRDefault="00BD641E" w:rsidP="00BD641E" w:rsidR="00BD641E" w:rsidRPr="00992A94">
      <w:pPr>
        <w:ind w:firstLine="720"/>
        <w:jc w:val="both"/>
      </w:pPr>
      <w:r w:rsidRPr="00992A94">
        <w:t xml:space="preserve">I Rješenjem ovog suda od </w:t>
      </w:r>
      <w:r w:rsidR="00B77AA6">
        <w:t>23. siječnja 2018</w:t>
      </w:r>
      <w:r w:rsidR="00454ADA" w:rsidRPr="00992A94">
        <w:t>.</w:t>
      </w:r>
      <w:r w:rsidRPr="00992A94">
        <w:t xml:space="preserve"> u ovom stečajnom postupku određena je nagrada </w:t>
      </w:r>
      <w:r w:rsidR="00454ADA" w:rsidRPr="00992A94">
        <w:t>stečajnom upravitelju.</w:t>
      </w:r>
    </w:p>
    <w:p w:rsidRDefault="00454ADA" w:rsidP="00BD641E" w:rsidR="00454ADA" w:rsidRPr="00992A94">
      <w:pPr>
        <w:ind w:firstLine="720"/>
        <w:jc w:val="both"/>
      </w:pPr>
    </w:p>
    <w:p w:rsidRDefault="00BD641E" w:rsidP="00BD641E" w:rsidR="00BD641E" w:rsidRPr="00992A94">
      <w:pPr>
        <w:ind w:firstLine="709"/>
        <w:jc w:val="both"/>
      </w:pPr>
      <w:r w:rsidRPr="00992A94">
        <w:t xml:space="preserve">II  Uvid u puni tekst rješenja može se izvršiti u sobi stečajnog suca broj </w:t>
      </w:r>
      <w:r w:rsidR="00454ADA" w:rsidRPr="00992A94">
        <w:t>88/II kat.</w:t>
      </w:r>
    </w:p>
    <w:p w:rsidRDefault="00BD641E" w:rsidP="00BD641E" w:rsidR="00BD641E" w:rsidRPr="00992A94">
      <w:pPr>
        <w:ind w:firstLine="720"/>
        <w:jc w:val="both"/>
      </w:pPr>
      <w:r w:rsidRPr="00992A94">
        <w:t xml:space="preserve"> </w:t>
      </w:r>
    </w:p>
    <w:p w:rsidRDefault="00BD641E" w:rsidP="00BD641E" w:rsidR="00BD641E" w:rsidRPr="00992A94">
      <w:pPr>
        <w:ind w:firstLine="720"/>
        <w:jc w:val="both"/>
      </w:pPr>
    </w:p>
    <w:p w:rsidRDefault="00BD641E" w:rsidP="00BD641E" w:rsidR="00BD641E" w:rsidRPr="00992A94">
      <w:pPr>
        <w:jc w:val="center"/>
      </w:pPr>
      <w:r w:rsidRPr="00992A94">
        <w:t xml:space="preserve">Zagreb, </w:t>
      </w:r>
      <w:r w:rsidR="00B77AA6">
        <w:t>23. siječnja 2018.</w:t>
      </w:r>
    </w:p>
    <w:p w:rsidRDefault="00BD641E" w:rsidP="00BD641E" w:rsidR="00BD641E" w:rsidRPr="00992A94">
      <w:pPr>
        <w:jc w:val="center"/>
      </w:pPr>
    </w:p>
    <w:p w:rsidRDefault="00BD641E" w:rsidP="00BD641E" w:rsidR="00BD641E" w:rsidRPr="00992A94">
      <w:pPr>
        <w:jc w:val="both"/>
      </w:pPr>
      <w:r w:rsidRPr="00992A94">
        <w:tab/>
      </w:r>
      <w:r w:rsidRPr="00992A94">
        <w:tab/>
      </w:r>
      <w:r w:rsidRPr="00992A94">
        <w:tab/>
      </w:r>
      <w:r w:rsidRPr="00992A94">
        <w:tab/>
      </w:r>
      <w:r w:rsidRPr="00992A94">
        <w:tab/>
      </w:r>
      <w:r w:rsidRPr="00992A94">
        <w:tab/>
      </w:r>
      <w:r w:rsidRPr="00992A94">
        <w:tab/>
      </w:r>
    </w:p>
    <w:p w:rsidRDefault="00BD641E" w:rsidP="00BD641E" w:rsidR="00BD641E" w:rsidRPr="00992A94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992A94">
        <w:rPr>
          <w:szCs w:val="24"/>
        </w:rPr>
        <w:t xml:space="preserve">              </w:t>
      </w:r>
      <w:r w:rsidRPr="00992A94">
        <w:rPr>
          <w:rFonts w:hAnsi="Times New Roman" w:ascii="Times New Roman"/>
          <w:b w:val="false"/>
          <w:color w:val="auto"/>
          <w:szCs w:val="24"/>
        </w:rPr>
        <w:t>Stečajni sudac</w:t>
      </w:r>
    </w:p>
    <w:p w:rsidRDefault="00BD641E" w:rsidP="00BD641E" w:rsidR="00BD641E" w:rsidRPr="00992A94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992A94">
        <w:rPr>
          <w:rFonts w:hAnsi="Times New Roman" w:ascii="Times New Roman"/>
          <w:b w:val="false"/>
          <w:color w:val="auto"/>
          <w:szCs w:val="24"/>
        </w:rPr>
        <w:t xml:space="preserve">             </w:t>
      </w:r>
      <w:r w:rsidR="00454ADA" w:rsidRPr="00992A94">
        <w:rPr>
          <w:rFonts w:hAnsi="Times New Roman" w:ascii="Times New Roman"/>
          <w:b w:val="false"/>
          <w:color w:val="auto"/>
          <w:szCs w:val="24"/>
        </w:rPr>
        <w:t>Mislav Kolakušić</w:t>
      </w:r>
      <w:r w:rsidR="00E71621">
        <w:rPr>
          <w:rFonts w:hAnsi="Times New Roman" w:ascii="Times New Roman"/>
          <w:b w:val="false"/>
          <w:color w:val="auto"/>
          <w:szCs w:val="24"/>
        </w:rPr>
        <w:t xml:space="preserve"> v.r.</w:t>
      </w:r>
    </w:p>
    <w:p w:rsidRDefault="00BD641E" w:rsidP="00BD641E" w:rsidR="00BD641E" w:rsidRPr="00992A94">
      <w:pPr>
        <w:ind w:firstLine="720" w:left="5040"/>
        <w:jc w:val="both"/>
      </w:pPr>
    </w:p>
    <w:p w:rsidRDefault="00BD641E" w:rsidP="00BD641E" w:rsidR="00BD641E" w:rsidRPr="00992A94">
      <w:pPr>
        <w:jc w:val="both"/>
      </w:pPr>
      <w:r w:rsidRPr="00992A94">
        <w:rPr>
          <w:b/>
        </w:rPr>
        <w:tab/>
      </w:r>
      <w:r w:rsidRPr="00992A94">
        <w:tab/>
      </w:r>
      <w:r w:rsidRPr="00992A94">
        <w:tab/>
      </w:r>
      <w:r w:rsidRPr="00992A94">
        <w:tab/>
      </w:r>
    </w:p>
    <w:p w:rsidRDefault="00BD641E" w:rsidP="00BD641E" w:rsidR="00BD641E"/>
    <w:p w:rsidRDefault="00E71621" w:rsidR="00E71621">
      <w:r>
        <w:t xml:space="preserve">Za točnost </w:t>
      </w:r>
      <w:proofErr w:type="spellStart"/>
      <w:r>
        <w:t>otpravka</w:t>
      </w:r>
      <w:proofErr w:type="spellEnd"/>
      <w:r>
        <w:t xml:space="preserve"> - ovlašteni službenik</w:t>
      </w:r>
    </w:p>
    <w:p w:rsidRDefault="00E71621" w:rsidR="00E71621" w:rsidRPr="000504A6">
      <w:r>
        <w:tab/>
        <w:t xml:space="preserve">      </w:t>
      </w:r>
      <w:r w:rsidRPr="000E6531">
        <w:t>Ivana Stampf</w:t>
      </w:r>
    </w:p>
    <w:p w:rsidRDefault="00E71621" w:rsidP="00BD641E" w:rsidR="00E71621" w:rsidRPr="00992A94"/>
    <w:p w:rsidRDefault="00BD641E" w:rsidP="00BD641E" w:rsidR="00BD641E" w:rsidRPr="00992A94"/>
    <w:p w:rsidRDefault="00BD641E" w:rsidP="00BD641E" w:rsidR="00BD641E" w:rsidRPr="00992A94"/>
    <w:p w:rsidRDefault="00BD641E" w:rsidP="00BD641E" w:rsidR="00BD641E" w:rsidRPr="00992A94"/>
    <w:p w:rsidRDefault="00B639DE" w:rsidR="00B639DE" w:rsidRPr="00992A94"/>
    <w:sectPr w:rsidR="00B639DE" w:rsidRPr="00992A94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2007A"/>
    <w:multiLevelType w:val="singleLevel"/>
    <w:tmpl w:val="0FFC96A6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D641E"/>
    <w:rsid w:val="000563C0"/>
    <w:rsid w:val="00196DA9"/>
    <w:rsid w:val="00296981"/>
    <w:rsid w:val="002E355B"/>
    <w:rsid w:val="00347BB4"/>
    <w:rsid w:val="00454ADA"/>
    <w:rsid w:val="004B7F3F"/>
    <w:rsid w:val="004E5469"/>
    <w:rsid w:val="004F022B"/>
    <w:rsid w:val="005071FA"/>
    <w:rsid w:val="0052343B"/>
    <w:rsid w:val="006E4475"/>
    <w:rsid w:val="007141AF"/>
    <w:rsid w:val="007A6843"/>
    <w:rsid w:val="007B3F07"/>
    <w:rsid w:val="008448D1"/>
    <w:rsid w:val="00887D75"/>
    <w:rsid w:val="00897B1B"/>
    <w:rsid w:val="008B05F8"/>
    <w:rsid w:val="00992A94"/>
    <w:rsid w:val="00A2605A"/>
    <w:rsid w:val="00A945DE"/>
    <w:rsid w:val="00B639DE"/>
    <w:rsid w:val="00B77AA6"/>
    <w:rsid w:val="00BD641E"/>
    <w:rsid w:val="00BD7A25"/>
    <w:rsid w:val="00DB06B8"/>
    <w:rsid w:val="00E34702"/>
    <w:rsid w:val="00E71621"/>
    <w:rsid w:val="00ED0496"/>
    <w:rsid w:val="00FA1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D641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BD641E"/>
    <w:pPr>
      <w:jc w:val="both"/>
    </w:pPr>
    <w:rPr>
      <w:rFonts w:hAnsi="Tahoma" w:ascii="Tahoma"/>
      <w:b/>
      <w:color w:val="0000FF"/>
      <w:szCs w:val="20"/>
    </w:rPr>
  </w:style>
  <w:style w:styleId="Tijeloteksta" w:type="paragraph">
    <w:name w:val="Body Text"/>
    <w:basedOn w:val="Normal"/>
    <w:rsid w:val="00BD641E"/>
    <w:pPr>
      <w:jc w:val="both"/>
    </w:pPr>
  </w:style>
  <w:style w:styleId="Tekstbalonia" w:type="paragraph">
    <w:name w:val="Balloon Text"/>
    <w:basedOn w:val="Normal"/>
    <w:semiHidden/>
    <w:rsid w:val="00897B1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16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162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162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162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162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D641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BD641E"/>
    <w:pPr>
      <w:jc w:val="both"/>
    </w:pPr>
    <w:rPr>
      <w:rFonts w:ascii="Tahoma" w:hAnsi="Tahoma"/>
      <w:b/>
      <w:color w:val="0000FF"/>
      <w:szCs w:val="20"/>
    </w:rPr>
  </w:style>
  <w:style w:styleId="Tijeloteksta" w:type="paragraph">
    <w:name w:val="Body Text"/>
    <w:basedOn w:val="Normal"/>
    <w:rsid w:val="00BD641E"/>
    <w:pPr>
      <w:jc w:val="both"/>
    </w:pPr>
  </w:style>
  <w:style w:styleId="Tekstbalonia" w:type="paragraph">
    <w:name w:val="Balloon Text"/>
    <w:basedOn w:val="Normal"/>
    <w:semiHidden/>
    <w:rsid w:val="00897B1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16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162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162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162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162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siječnja 2018.</izvorni_sadrzaj>
    <derivirana_varijabla naziv="DomainObject.DatumDonosenjaOdluke_1">23.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obavijest o nagradi stečajnoj upraviteljici</izvorni_sadrzaj>
    <derivirana_varijabla naziv="DomainObject.Primjedba_1">obavijest o nagradi stečajnoj upraviteljici</derivirana_varijabla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616</izvorni_sadrzaj>
    <derivirana_varijabla naziv="DomainObject.Predmet.Broj_1">616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lipnja 2012.</izvorni_sadrzaj>
    <derivirana_varijabla naziv="DomainObject.Predmet.DatumOsnivanja_1">4. lipnja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St-616/2012</izvorni_sadrzaj>
    <derivirana_varijabla naziv="DomainObject.Predmet.OznakaBroj_1">St-616/2012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GIPSMONT d.o.o.</izvorni_sadrzaj>
    <derivirana_varijabla naziv="DomainObject.Predmet.ProtustrankaFormated_1">  GIPSMONT d.o.o.</derivirana_varijabla>
  </DomainObject.Predmet.ProtustrankaFormated>
  <DomainObject.Predmet.ProtustrankaFormatedOIB>
    <izvorni_sadrzaj>  GIPSMONT d.o.o., OIB 21566532350</izvorni_sadrzaj>
    <derivirana_varijabla naziv="DomainObject.Predmet.ProtustrankaFormatedOIB_1">  GIPSMONT d.o.o., OIB 21566532350</derivirana_varijabla>
  </DomainObject.Predmet.ProtustrankaFormatedOIB>
  <DomainObject.Predmet.ProtustrankaFormatedWithAdress>
    <izvorni_sadrzaj> GIPSMONT d.o.o., Pere Devčića 63, 10290 Zaprešić</izvorni_sadrzaj>
    <derivirana_varijabla naziv="DomainObject.Predmet.ProtustrankaFormatedWithAdress_1"> GIPSMONT d.o.o., Pere Devčića 63, 10290 Zaprešić</derivirana_varijabla>
  </DomainObject.Predmet.ProtustrankaFormatedWithAdress>
  <DomainObject.Predmet.ProtustrankaFormatedWithAdressOIB>
    <izvorni_sadrzaj> GIPSMONT d.o.o., OIB 21566532350, Pere Devčića 63, 10290 Zaprešić</izvorni_sadrzaj>
    <derivirana_varijabla naziv="DomainObject.Predmet.ProtustrankaFormatedWithAdressOIB_1"> GIPSMONT d.o.o., OIB 21566532350, Pere Devčića 63, 10290 Zaprešić</derivirana_varijabla>
  </DomainObject.Predmet.ProtustrankaFormatedWithAdressOIB>
  <DomainObject.Predmet.ProtustrankaWithAdress>
    <izvorni_sadrzaj>GIPSMONT d.o.o. Pere Devčića 63, 10290 Zaprešić</izvorni_sadrzaj>
    <derivirana_varijabla naziv="DomainObject.Predmet.ProtustrankaWithAdress_1">GIPSMONT d.o.o. Pere Devčića 63, 10290 Zaprešić</derivirana_varijabla>
  </DomainObject.Predmet.ProtustrankaWithAdress>
  <DomainObject.Predmet.ProtustrankaWithAdressOIB>
    <izvorni_sadrzaj>GIPSMONT d.o.o., OIB 21566532350, Pere Devčića 63, 10290 Zaprešić</izvorni_sadrzaj>
    <derivirana_varijabla naziv="DomainObject.Predmet.ProtustrankaWithAdressOIB_1">GIPSMONT d.o.o., OIB 21566532350, Pere Devčića 63, 10290 Zaprešić</derivirana_varijabla>
  </DomainObject.Predmet.ProtustrankaWithAdressOIB>
  <DomainObject.Predmet.ProtustrankaNazivFormated>
    <izvorni_sadrzaj>GIPSMONT d.o.o.</izvorni_sadrzaj>
    <derivirana_varijabla naziv="DomainObject.Predmet.ProtustrankaNazivFormated_1">GIPSMONT d.o.o.</derivirana_varijabla>
  </DomainObject.Predmet.ProtustrankaNazivFormated>
  <DomainObject.Predmet.ProtustrankaNazivFormatedOIB>
    <izvorni_sadrzaj>GIPSMONT d.o.o., OIB 21566532350</izvorni_sadrzaj>
    <derivirana_varijabla naziv="DomainObject.Predmet.ProtustrankaNazivFormatedOIB_1">GIPSMONT d.o.o., OIB 21566532350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 - M. Kolakušić </izvorni_sadrzaj>
    <derivirana_varijabla naziv="DomainObject.Predmet.Referada.Naziv_1">66. - M. Kolakušić </derivirana_varijabla>
  </DomainObject.Predmet.Referada.Naziv>
  <DomainObject.Predmet.Referada.Oznaka>
    <izvorni_sadrzaj>66. </izvorni_sadrzaj>
    <derivirana_varijabla naziv="DomainObject.Predmet.Referada.Oznaka_1">66. 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IVAN BABIĆ zastupanog po punomoćniku ODVJETNIČKO DRUŠTVO ŽUPIĆ &amp; PARTNERI</izvorni_sadrzaj>
    <derivirana_varijabla naziv="DomainObject.Predmet.StrankaFormated_1">  IVAN BABIĆ zastupanog po punomoćniku ODVJETNIČKO DRUŠTVO ŽUPIĆ &amp; PARTNERI</derivirana_varijabla>
  </DomainObject.Predmet.StrankaFormated>
  <DomainObject.Predmet.StrankaFormatedOIB>
    <izvorni_sadrzaj>  IVAN BABIĆ zastupanog po punomoćniku ODVJETNIČKO DRUŠTVO ŽUPIĆ &amp; PARTNERI</izvorni_sadrzaj>
    <derivirana_varijabla naziv="DomainObject.Predmet.StrankaFormatedOIB_1">  IVAN BABIĆ zastupanog po punomoćniku ODVJETNIČKO DRUŠTVO ŽUPIĆ &amp; PARTNERI</derivirana_varijabla>
  </DomainObject.Predmet.StrankaFormatedOIB>
  <DomainObject.Predmet.StrankaFormatedWithAdress>
    <izvorni_sadrzaj> IVAN BABIĆ, GLOBOČEC 49, 49246 Marija Bistrica zastupanog po punomoćniku ODVJETNIČKO DRUŠTVO ŽUPIĆ &amp; PARTNERI</izvorni_sadrzaj>
    <derivirana_varijabla naziv="DomainObject.Predmet.StrankaFormatedWithAdress_1"> IVAN BABIĆ, GLOBOČEC 49, 49246 Marija Bistrica zastupanog po punomoćniku ODVJETNIČKO DRUŠTVO ŽUPIĆ &amp; PARTNERI</derivirana_varijabla>
  </DomainObject.Predmet.StrankaFormatedWithAdress>
  <DomainObject.Predmet.StrankaFormatedWithAdressOIB>
    <izvorni_sadrzaj> IVAN BABIĆ, GLOBOČEC 49, 49246 Marija Bistrica zastupanog po punomoćniku ODVJETNIČKO DRUŠTVO ŽUPIĆ &amp; PARTNERI</izvorni_sadrzaj>
    <derivirana_varijabla naziv="DomainObject.Predmet.StrankaFormatedWithAdressOIB_1"> IVAN BABIĆ, GLOBOČEC 49, 49246 Marija Bistrica zastupanog po punomoćniku ODVJETNIČKO DRUŠTVO ŽUPIĆ &amp; PARTNERI</derivirana_varijabla>
  </DomainObject.Predmet.StrankaFormatedWithAdressOIB>
  <DomainObject.Predmet.StrankaWithAdress>
    <izvorni_sadrzaj>IVAN BABIĆ GLOBOČEC 49,49246 Marija Bistrica</izvorni_sadrzaj>
    <derivirana_varijabla naziv="DomainObject.Predmet.StrankaWithAdress_1">IVAN BABIĆ GLOBOČEC 49,49246 Marija Bistrica</derivirana_varijabla>
  </DomainObject.Predmet.StrankaWithAdress>
  <DomainObject.Predmet.StrankaWithAdressOIB>
    <izvorni_sadrzaj>IVAN BABIĆ, GLOBOČEC 49,49246 Marija Bistrica</izvorni_sadrzaj>
    <derivirana_varijabla naziv="DomainObject.Predmet.StrankaWithAdressOIB_1">IVAN BABIĆ, GLOBOČEC 49,49246 Marija Bistrica</derivirana_varijabla>
  </DomainObject.Predmet.StrankaWithAdressOIB>
  <DomainObject.Predmet.StrankaNazivFormated>
    <izvorni_sadrzaj>IVAN BABIĆ</izvorni_sadrzaj>
    <derivirana_varijabla naziv="DomainObject.Predmet.StrankaNazivFormated_1">IVAN BABIĆ</derivirana_varijabla>
  </DomainObject.Predmet.StrankaNazivFormated>
  <DomainObject.Predmet.StrankaNazivFormatedOIB>
    <izvorni_sadrzaj>IVAN BABIĆ</izvorni_sadrzaj>
    <derivirana_varijabla naziv="DomainObject.Predmet.StrankaNazivFormatedOIB_1">IVAN BABIĆ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 - M. Kolakušić </izvorni_sadrzaj>
    <derivirana_varijabla naziv="DomainObject.Predmet.TrenutnaLokacijaSpisa.Naziv_1">66.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IVAN BABIĆ zastupanog po punomoćniku ODVJETNIČKO DRUŠTVO ŽUPIĆ &amp; PARTNERI</item>
    </izvorni_sadrzaj>
    <derivirana_varijabla naziv="DomainObject.Predmet.StrankaListFormated_1">
      <item>IVAN BABIĆ zastupanog po punomoćniku ODVJETNIČKO DRUŠTVO ŽUPIĆ &amp; PARTNERI</item>
    </derivirana_varijabla>
  </DomainObject.Predmet.StrankaListFormated>
  <DomainObject.Predmet.StrankaListFormatedOIB>
    <izvorni_sadrzaj>
      <item>IVAN BABIĆ zastupanog po punomoćniku ODVJETNIČKO DRUŠTVO ŽUPIĆ &amp; PARTNERI</item>
    </izvorni_sadrzaj>
    <derivirana_varijabla naziv="DomainObject.Predmet.StrankaListFormatedOIB_1">
      <item>IVAN BABIĆ zastupanog po punomoćniku ODVJETNIČKO DRUŠTVO ŽUPIĆ &amp; PARTNERI</item>
    </derivirana_varijabla>
  </DomainObject.Predmet.StrankaListFormatedOIB>
  <DomainObject.Predmet.StrankaListFormatedWithAdress>
    <izvorni_sadrzaj>
      <item>IVAN BABIĆ, GLOBOČEC 49, 49246 Marija Bistrica zastupanog po punomoćniku ODVJETNIČKO DRUŠTVO ŽUPIĆ &amp; PARTNERI</item>
    </izvorni_sadrzaj>
    <derivirana_varijabla naziv="DomainObject.Predmet.StrankaListFormatedWithAdress_1">
      <item>IVAN BABIĆ, GLOBOČEC 49, 49246 Marija Bistrica zastupanog po punomoćniku ODVJETNIČKO DRUŠTVO ŽUPIĆ &amp; PARTNERI</item>
    </derivirana_varijabla>
  </DomainObject.Predmet.StrankaListFormatedWithAdress>
  <DomainObject.Predmet.StrankaListFormatedWithAdressOIB>
    <izvorni_sadrzaj>
      <item>IVAN BABIĆ, GLOBOČEC 49, 49246 Marija Bistrica zastupanog po punomoćniku ODVJETNIČKO DRUŠTVO ŽUPIĆ &amp; PARTNERI</item>
    </izvorni_sadrzaj>
    <derivirana_varijabla naziv="DomainObject.Predmet.StrankaListFormatedWithAdressOIB_1">
      <item>IVAN BABIĆ, GLOBOČEC 49, 49246 Marija Bistrica zastupanog po punomoćniku ODVJETNIČKO DRUŠTVO ŽUPIĆ &amp; PARTNERI</item>
    </derivirana_varijabla>
  </DomainObject.Predmet.StrankaListFormatedWithAdressOIB>
  <DomainObject.Predmet.StrankaListNazivFormated>
    <izvorni_sadrzaj>
      <item>IVAN BABIĆ</item>
    </izvorni_sadrzaj>
    <derivirana_varijabla naziv="DomainObject.Predmet.StrankaListNazivFormated_1">
      <item>IVAN BABIĆ</item>
    </derivirana_varijabla>
  </DomainObject.Predmet.StrankaListNazivFormated>
  <DomainObject.Predmet.StrankaListNazivFormatedOIB>
    <izvorni_sadrzaj>
      <item>IVAN BABIĆ</item>
    </izvorni_sadrzaj>
    <derivirana_varijabla naziv="DomainObject.Predmet.StrankaListNazivFormatedOIB_1">
      <item>IVAN BABIĆ</item>
    </derivirana_varijabla>
  </DomainObject.Predmet.StrankaListNazivFormatedOIB>
  <DomainObject.Predmet.ProtuStrankaListFormated>
    <izvorni_sadrzaj>
      <item>GIPSMONT d.o.o.</item>
    </izvorni_sadrzaj>
    <derivirana_varijabla naziv="DomainObject.Predmet.ProtuStrankaListFormated_1">
      <item>GIPSMONT d.o.o.</item>
    </derivirana_varijabla>
  </DomainObject.Predmet.ProtuStrankaListFormated>
  <DomainObject.Predmet.ProtuStrankaListFormatedOIB>
    <izvorni_sadrzaj>
      <item>GIPSMONT d.o.o., OIB 21566532350</item>
    </izvorni_sadrzaj>
    <derivirana_varijabla naziv="DomainObject.Predmet.ProtuStrankaListFormatedOIB_1">
      <item>GIPSMONT d.o.o., OIB 21566532350</item>
    </derivirana_varijabla>
  </DomainObject.Predmet.ProtuStrankaListFormatedOIB>
  <DomainObject.Predmet.ProtuStrankaListFormatedWithAdress>
    <izvorni_sadrzaj>
      <item>GIPSMONT d.o.o., Pere Devčića 63, 10290 Zaprešić</item>
    </izvorni_sadrzaj>
    <derivirana_varijabla naziv="DomainObject.Predmet.ProtuStrankaListFormatedWithAdress_1">
      <item>GIPSMONT d.o.o., Pere Devčića 63, 10290 Zaprešić</item>
    </derivirana_varijabla>
  </DomainObject.Predmet.ProtuStrankaListFormatedWithAdress>
  <DomainObject.Predmet.ProtuStrankaListFormatedWithAdressOIB>
    <izvorni_sadrzaj>
      <item>GIPSMONT d.o.o., OIB 21566532350, Pere Devčića 63, 10290 Zaprešić</item>
    </izvorni_sadrzaj>
    <derivirana_varijabla naziv="DomainObject.Predmet.ProtuStrankaListFormatedWithAdressOIB_1">
      <item>GIPSMONT d.o.o., OIB 21566532350, Pere Devčića 63, 10290 Zaprešić</item>
    </derivirana_varijabla>
  </DomainObject.Predmet.ProtuStrankaListFormatedWithAdressOIB>
  <DomainObject.Predmet.ProtuStrankaListNazivFormated>
    <izvorni_sadrzaj>
      <item>GIPSMONT d.o.o.</item>
    </izvorni_sadrzaj>
    <derivirana_varijabla naziv="DomainObject.Predmet.ProtuStrankaListNazivFormated_1">
      <item>GIPSMONT d.o.o.</item>
    </derivirana_varijabla>
  </DomainObject.Predmet.ProtuStrankaListNazivFormated>
  <DomainObject.Predmet.ProtuStrankaListNazivFormatedOIB>
    <izvorni_sadrzaj>
      <item>GIPSMONT d.o.o., OIB 21566532350</item>
    </izvorni_sadrzaj>
    <derivirana_varijabla naziv="DomainObject.Predmet.ProtuStrankaListNazivFormatedOIB_1">
      <item>GIPSMONT d.o.o., OIB 21566532350</item>
    </derivirana_varijabla>
  </DomainObject.Predmet.ProtuStrankaListNazivFormatedOIB>
  <DomainObject.Predmet.OstaliListFormated>
    <izvorni_sadrzaj>
      <item>ODVJETNIČKO DRUŠTVO ŽUPIĆ &amp; PARTNERI punomoćnik sudionika u postupku IVAN BABIĆ</item>
      <item>Mihalj Car</item>
      <item>Zagrebačka banka d.d.</item>
      <item>Irena Kelava</item>
    </izvorni_sadrzaj>
    <derivirana_varijabla naziv="DomainObject.Predmet.OstaliListFormated_1">
      <item>ODVJETNIČKO DRUŠTVO ŽUPIĆ &amp; PARTNERI punomoćnik sudionika u postupku IVAN BABIĆ</item>
      <item>Mihalj Car</item>
      <item>Zagrebačka banka d.d.</item>
      <item>Irena Kelava</item>
    </derivirana_varijabla>
  </DomainObject.Predmet.OstaliListFormated>
  <DomainObject.Predmet.OstaliListFormatedOIB>
    <izvorni_sadrzaj>
      <item>ODVJETNIČKO DRUŠTVO ŽUPIĆ &amp; PARTNERI, OIB 42524586447 punomoćnik sudionika u postupku IVAN BABIĆ</item>
      <item>Mihalj Car, OIB </item>
      <item>Zagrebačka banka d.d.</item>
      <item>Irena Kelava, OIB 65378158056</item>
    </izvorni_sadrzaj>
    <derivirana_varijabla naziv="DomainObject.Predmet.OstaliListFormatedOIB_1">
      <item>ODVJETNIČKO DRUŠTVO ŽUPIĆ &amp; PARTNERI, OIB 42524586447 punomoćnik sudionika u postupku IVAN BABIĆ</item>
      <item>Mihalj Car, OIB </item>
      <item>Zagrebačka banka d.d.</item>
      <item>Irena Kelava, OIB 65378158056</item>
    </derivirana_varijabla>
  </DomainObject.Predmet.OstaliListFormatedOIB>
  <DomainObject.Predmet.OstaliListFormatedWithAdress>
    <izvorni_sadrzaj>
      <item>ODVJETNIČKO DRUŠTVO ŽUPIĆ &amp; PARTNERI, ULICA GRADA VUKOVARA 269F, 10000 Zagreb punomoćnik sudionika u postupku IVAN BABIĆ</item>
      <item>Mihalj Car, Hrvatske mladeži 44, Zaprešić</item>
      <item>Zagrebačka banka d.d., Paromlinska 2, 10000 Zagreb</item>
      <item>Irena Kelava, Bolnička Cesta 34d, 10000 Zagreb</item>
    </izvorni_sadrzaj>
    <derivirana_varijabla naziv="DomainObject.Predmet.OstaliListFormatedWithAdress_1">
      <item>ODVJETNIČKO DRUŠTVO ŽUPIĆ &amp; PARTNERI, ULICA GRADA VUKOVARA 269F, 10000 Zagreb punomoćnik sudionika u postupku IVAN BABIĆ</item>
      <item>Mihalj Car, Hrvatske mladeži 44, Zaprešić</item>
      <item>Zagrebačka banka d.d., Paromlinska 2, 10000 Zagreb</item>
      <item>Irena Kelava, Bolnička Cesta 34d, 10000 Zagreb</item>
    </derivirana_varijabla>
  </DomainObject.Predmet.OstaliListFormatedWithAdress>
  <DomainObject.Predmet.OstaliListFormatedWithAdressOIB>
    <izvorni_sadrzaj>
      <item>ODVJETNIČKO DRUŠTVO ŽUPIĆ &amp; PARTNERI, OIB 42524586447, ULICA GRADA VUKOVARA 269F, 10000 Zagreb punomoćnik sudionika u postupku IVAN BABIĆ</item>
      <item>Mihalj Car, OIB , Hrvatske mladeži 44, Zaprešić</item>
      <item>Zagrebačka banka d.d., Paromlinska 2, 10000 Zagreb</item>
      <item>Irena Kelava, OIB 65378158056, Bolnička Cesta 34d, 10000 Zagreb</item>
    </izvorni_sadrzaj>
    <derivirana_varijabla naziv="DomainObject.Predmet.OstaliListFormatedWithAdressOIB_1">
      <item>ODVJETNIČKO DRUŠTVO ŽUPIĆ &amp; PARTNERI, OIB 42524586447, ULICA GRADA VUKOVARA 269F, 10000 Zagreb punomoćnik sudionika u postupku IVAN BABIĆ</item>
      <item>Mihalj Car, OIB , Hrvatske mladeži 44, Zaprešić</item>
      <item>Zagrebačka banka d.d., Paromlinska 2, 10000 Zagreb</item>
      <item>Irena Kelava, OIB 65378158056, Bolnička Cesta 34d, 10000 Zagreb</item>
    </derivirana_varijabla>
  </DomainObject.Predmet.OstaliListFormatedWithAdressOIB>
  <DomainObject.Predmet.OstaliListNazivFormated>
    <izvorni_sadrzaj>
      <item>ODVJETNIČKO DRUŠTVO ŽUPIĆ &amp; PARTNERI</item>
      <item>Mihalj Car</item>
      <item>Zagrebačka banka d.d.</item>
      <item>Irena Kelava</item>
    </izvorni_sadrzaj>
    <derivirana_varijabla naziv="DomainObject.Predmet.OstaliListNazivFormated_1">
      <item>ODVJETNIČKO DRUŠTVO ŽUPIĆ &amp; PARTNERI</item>
      <item>Mihalj Car</item>
      <item>Zagrebačka banka d.d.</item>
      <item>Irena Kelava</item>
    </derivirana_varijabla>
  </DomainObject.Predmet.OstaliListNazivFormated>
  <DomainObject.Predmet.OstaliListNazivFormatedOIB>
    <izvorni_sadrzaj>
      <item>ODVJETNIČKO DRUŠTVO ŽUPIĆ &amp; PARTNERI, OIB 42524586447</item>
      <item>Mihalj Car, OIB </item>
      <item>Zagrebačka banka d.d.</item>
      <item>Irena Kelava, OIB 65378158056</item>
    </izvorni_sadrzaj>
    <derivirana_varijabla naziv="DomainObject.Predmet.OstaliListNazivFormatedOIB_1">
      <item>ODVJETNIČKO DRUŠTVO ŽUPIĆ &amp; PARTNERI, OIB 42524586447</item>
      <item>Mihalj Car, OIB </item>
      <item>Zagrebačka banka d.d.</item>
      <item>Irena Kelava, OIB 65378158056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2018.</izvorni_sadrzaj>
    <derivirana_varijabla naziv="DomainObject.Datum_1">23.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IVAN BABIĆ</izvorni_sadrzaj>
    <derivirana_varijabla naziv="DomainObject.Predmet.StrankaIDrugi_1">IVAN BABIĆ</derivirana_varijabla>
  </DomainObject.Predmet.StrankaIDrugi>
  <DomainObject.Predmet.ProtustrankaIDrugi>
    <izvorni_sadrzaj>GIPSMONT d.o.o.</izvorni_sadrzaj>
    <derivirana_varijabla naziv="DomainObject.Predmet.ProtustrankaIDrugi_1">GIPSMONT d.o.o.</derivirana_varijabla>
  </DomainObject.Predmet.ProtustrankaIDrugi>
  <DomainObject.Predmet.StrankaIDrugiAdressOIB>
    <izvorni_sadrzaj>IVAN BABIĆ, GLOBOČEC 49, 49246 Marija Bistrica</izvorni_sadrzaj>
    <derivirana_varijabla naziv="DomainObject.Predmet.StrankaIDrugiAdressOIB_1">IVAN BABIĆ, GLOBOČEC 49, 49246 Marija Bistrica</derivirana_varijabla>
  </DomainObject.Predmet.StrankaIDrugiAdressOIB>
  <DomainObject.Predmet.ProtustrankaIDrugiAdressOIB>
    <izvorni_sadrzaj>GIPSMONT d.o.o., OIB 21566532350, Pere Devčića 63, 10290 Zaprešić</izvorni_sadrzaj>
    <derivirana_varijabla naziv="DomainObject.Predmet.ProtustrankaIDrugiAdressOIB_1">GIPSMONT d.o.o., OIB 21566532350, Pere Devčića 63,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GIPSMONT d.o.o.</item>
      <item>IVAN BABIĆ</item>
      <item>ODVJETNIČKO DRUŠTVO ŽUPIĆ &amp; PARTNERI</item>
      <item>Mihalj Car</item>
      <item>Zagrebačka banka d.d.</item>
      <item>Irena Kelava</item>
    </izvorni_sadrzaj>
    <derivirana_varijabla naziv="DomainObject.Predmet.SudioniciListNaziv_1">
      <item>GIPSMONT d.o.o.</item>
      <item>IVAN BABIĆ</item>
      <item>ODVJETNIČKO DRUŠTVO ŽUPIĆ &amp; PARTNERI</item>
      <item>Mihalj Car</item>
      <item>Zagrebačka banka d.d.</item>
      <item>Irena Kelava</item>
    </derivirana_varijabla>
  </DomainObject.Predmet.SudioniciListNaziv>
  <DomainObject.Predmet.SudioniciListAdressOIB>
    <izvorni_sadrzaj>
      <item>GIPSMONT d.o.o., OIB 21566532350, Pere Devčića 63,10290 Zaprešić</item>
      <item>IVAN BABIĆ, GLOBOČEC 49,49246 Marija Bistrica</item>
      <item>ODVJETNIČKO DRUŠTVO ŽUPIĆ &amp; PARTNERI, OIB 42524586447, ULICA GRADA VUKOVARA 269F,10000 Zagreb</item>
      <item>Mihalj Car, OIB , Hrvatske mladeži 44,Zaprešić</item>
      <item>Zagrebačka banka d.d., Paromlinska 2,10000 Zagreb</item>
      <item>Irena Kelava, OIB 65378158056, Bolnička Cesta 34d,10000 Zagreb</item>
    </izvorni_sadrzaj>
    <derivirana_varijabla naziv="DomainObject.Predmet.SudioniciListAdressOIB_1">
      <item>GIPSMONT d.o.o., OIB 21566532350, Pere Devčića 63,10290 Zaprešić</item>
      <item>IVAN BABIĆ, GLOBOČEC 49,49246 Marija Bistrica</item>
      <item>ODVJETNIČKO DRUŠTVO ŽUPIĆ &amp; PARTNERI, OIB 42524586447, ULICA GRADA VUKOVARA 269F,10000 Zagreb</item>
      <item>Mihalj Car, OIB , Hrvatske mladeži 44,Zaprešić</item>
      <item>Zagrebačka banka d.d., Paromlinska 2,10000 Zagreb</item>
      <item>Irena Kelava, OIB 65378158056, Bolnička Cesta 34d,10000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21566532350</item>
      <item>, OIB null</item>
      <item>, OIB 42524586447</item>
      <item>, OIB </item>
      <item>, OIB null</item>
      <item>, OIB 65378158056</item>
    </izvorni_sadrzaj>
    <derivirana_varijabla naziv="DomainObject.Predmet.SudioniciListNazivOIB_1">
      <item>, OIB 21566532350</item>
      <item>, OIB null</item>
      <item>, OIB 42524586447</item>
      <item>, OIB </item>
      <item>, OIB null</item>
      <item>, OIB 65378158056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Irena Kelava, OIB 65378158056, Gredička 23, 10000 Zagreb</item>
    </izvorni_sadrzaj>
    <derivirana_varijabla naziv="DomainObject.Predmet.StecajniUpraviteljiListAddressOIB_1">
      <item>Irena Kelava, OIB 65378158056, Gredička 23,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99</properties:Words>
  <properties:Characters>531</properties:Characters>
  <properties:Lines>35</properties:Lines>
  <properties:Paragraphs>12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2018-01-23T12:47:00Z</dcterms:created>
  <dc:creator>nmarkovic</dc:creator>
  <cp:lastModifiedBy>Ivana Stampf</cp:lastModifiedBy>
  <cp:lastPrinted>2014-03-31T10:11:00Z</cp:lastPrinted>
  <dcterms:modified xmlns:xsi="http://www.w3.org/2001/XMLSchema-instance" xsi:type="dcterms:W3CDTF">2018-01-23T12:54:00Z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