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b680" w14:paraId="819b680" w:rsidRDefault="00274C43" w:rsidP="00274C43" w:rsidR="00274C4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835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274C43" w:rsidP="00274C43" w:rsidR="00274C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74C43" w:rsidP="00274C43" w:rsidR="00274C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74C43" w:rsidP="00274C43" w:rsidR="00274C4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74C43" w:rsidP="00274C43" w:rsidR="00274C4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RAJSKI j.d.o.o. za ugostiteljstvo i trgovinu, OIB: 31435054059 sa sjedištem Koprivnička 62, Reka</w:t>
      </w:r>
      <w:r>
        <w:t>, dana 02. veljače 2016. godine</w:t>
      </w:r>
    </w:p>
    <w:p w:rsidRDefault="00274C43" w:rsidP="00274C43" w:rsidR="00274C43">
      <w:pPr>
        <w:jc w:val="both"/>
      </w:pPr>
    </w:p>
    <w:p w:rsidRDefault="00274C43" w:rsidP="00274C43" w:rsidR="00274C4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RAJSKI j.d.o.o. za ugostiteljstvo i trgovinu, OIB: 31435054059 sa sjedištem Koprivnička 62, Reka</w:t>
      </w:r>
      <w:r>
        <w:rPr>
          <w:szCs w:val="24"/>
        </w:rPr>
        <w:t>, s danom 02. veljače 2016. u 14,00 sati.</w:t>
      </w:r>
    </w:p>
    <w:p w:rsidRDefault="00274C43" w:rsidP="00274C43" w:rsidR="00274C43">
      <w:pPr>
        <w:jc w:val="both"/>
        <w:rPr>
          <w:szCs w:val="24"/>
        </w:rPr>
      </w:pPr>
    </w:p>
    <w:p w:rsidRDefault="00274C43" w:rsidP="00274C43" w:rsidR="00274C4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RAJSKI j.d.o.o. za ugostiteljstvo i trgovinu, OIB: 31435054059 sa sjedištem Koprivnička 62, Reka.</w:t>
      </w:r>
    </w:p>
    <w:p w:rsidRDefault="00274C43" w:rsidP="00274C43" w:rsidR="00274C43">
      <w:pPr>
        <w:jc w:val="both"/>
      </w:pPr>
    </w:p>
    <w:p w:rsidRDefault="00274C43" w:rsidP="00274C43" w:rsidR="00274C43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OIB: 63875916042, Trg hrvatskih velikana 4, Zagreb.</w:t>
      </w:r>
    </w:p>
    <w:p w:rsidRDefault="00274C43" w:rsidP="00274C43" w:rsidR="00274C43">
      <w:pPr>
        <w:jc w:val="both"/>
        <w:rPr>
          <w:color w:val="FF0000"/>
        </w:rPr>
      </w:pP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74C43" w:rsidP="00274C43" w:rsidR="00274C43">
      <w:pPr>
        <w:jc w:val="both"/>
        <w:rPr>
          <w:szCs w:val="24"/>
        </w:rPr>
      </w:pP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RAJSKI j.d.o.o. za ugostiteljstvo i trgovinu, OIB: 31435054059 sa sjedištem Koprivnička 62, Reka</w:t>
      </w:r>
      <w:r>
        <w:rPr>
          <w:szCs w:val="24"/>
        </w:rPr>
        <w:t>, bit će brisan iz sudskog registra.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18. 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 xml:space="preserve">     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74C43" w:rsidP="00274C43" w:rsidR="00274C4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274C43" w:rsidP="00274C43" w:rsidR="00274C4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  <w:r>
        <w:rPr>
          <w:szCs w:val="24"/>
        </w:rPr>
        <w:t>DNA:</w:t>
      </w:r>
    </w:p>
    <w:p w:rsidRDefault="00274C43" w:rsidP="00274C43" w:rsidR="00274C4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74C43" w:rsidP="00274C43" w:rsidR="00274C4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74C43" w:rsidP="00274C43" w:rsidR="00274C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RAJSKI j.d.o.o. za ugostiteljstvo i trgovinu, OIB: 31435054059 sa sjedištem Koprivnička 62, Reka</w:t>
      </w:r>
    </w:p>
    <w:p w:rsidRDefault="00274C43" w:rsidP="00274C43" w:rsidR="00274C43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Damir Rajski, OIB: 04038709860, Ivanić-Grad, Ulica Lipa 7</w:t>
      </w:r>
    </w:p>
    <w:p w:rsidRDefault="00274C43" w:rsidP="00274C43" w:rsidR="00274C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74C43" w:rsidP="00274C43" w:rsidR="00274C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74C43" w:rsidP="00274C43" w:rsidR="00274C4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>, Trg hrvatskih velikana 4, Zagreb</w:t>
      </w:r>
    </w:p>
    <w:p w:rsidRDefault="00274C43" w:rsidP="00274C43" w:rsidR="00274C4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274C43" w:rsidP="00274C43" w:rsidR="00274C43">
      <w:pPr>
        <w:rPr>
          <w:szCs w:val="24"/>
        </w:rPr>
      </w:pPr>
    </w:p>
    <w:p w:rsidRDefault="00DA0242" w:rsidP="00274C43" w:rsidR="00DA0242" w:rsidRPr="00274C43"/>
    <w:sectPr w:rsidSect="00EB0D4C" w:rsidR="00DA0242" w:rsidRPr="00274C4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C43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74C4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74C4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St-835/2015-5</izvorni_sadrzaj>
    <derivirana_varijabla naziv="DomainObject.Oznaka_1">St-835/2015-5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j.d.o.o. za ugostiteljstvo i trgovinu</izvorni_sadrzaj>
    <derivirana_varijabla naziv="DomainObject.Predmet.ProtustrankaFormated_1">  RAJSKI j.d.o.o. za ugostiteljstvo i trgovinu</derivirana_varijabla>
  </DomainObject.Predmet.ProtustrankaFormated>
  <DomainObject.Predmet.ProtustrankaFormatedOIB>
    <izvorni_sadrzaj>  RAJSKI j.d.o.o. za ugostiteljstvo i trgovinu, OIB 31435054059</izvorni_sadrzaj>
    <derivirana_varijabla naziv="DomainObject.Predmet.ProtustrankaFormatedOIB_1">  RAJSKI j.d.o.o. za ugostiteljstvo i trgovinu, OIB 31435054059</derivirana_varijabla>
  </DomainObject.Predmet.ProtustrankaFormatedOIB>
  <DomainObject.Predmet.ProtustrankaFormatedWithAdress>
    <izvorni_sadrzaj> RAJSKI j.d.o.o. za ugostiteljstvo i trgovinu, Koprivnička 62, 48000 Reka</izvorni_sadrzaj>
    <derivirana_varijabla naziv="DomainObject.Predmet.ProtustrankaFormatedWithAdress_1"> RAJSKI j.d.o.o. za ugostiteljstvo i trgovinu, Koprivnička 62, 48000 Reka</derivirana_varijabla>
  </DomainObject.Predmet.ProtustrankaFormatedWithAdress>
  <DomainObject.Predmet.ProtustrankaFormatedWithAdressOIB>
    <izvorni_sadrzaj> RAJSKI j.d.o.o. za ugostiteljstvo i trgovinu, OIB 31435054059, Koprivnička 62, 48000 Reka</izvorni_sadrzaj>
    <derivirana_varijabla naziv="DomainObject.Predmet.ProtustrankaFormatedWithAdressOIB_1"> RAJSKI j.d.o.o. za ugostiteljstvo i trgovinu, OIB 31435054059, Koprivnička 62, 48000 Reka</derivirana_varijabla>
  </DomainObject.Predmet.ProtustrankaFormatedWithAdressOIB>
  <DomainObject.Predmet.ProtustrankaWithAdress>
    <izvorni_sadrzaj>RAJSKI j.d.o.o. za ugostiteljstvo i trgovinu Koprivnička 62, 48000 Reka</izvorni_sadrzaj>
    <derivirana_varijabla naziv="DomainObject.Predmet.ProtustrankaWithAdress_1">RAJSKI j.d.o.o. za ugostiteljstvo i trgovinu Koprivnička 62, 48000 Reka</derivirana_varijabla>
  </DomainObject.Predmet.ProtustrankaWithAdress>
  <DomainObject.Predmet.ProtustrankaWithAdressOIB>
    <izvorni_sadrzaj>RAJSKI j.d.o.o. za ugostiteljstvo i trgovinu, OIB 31435054059, Koprivnička 62, 48000 Reka</izvorni_sadrzaj>
    <derivirana_varijabla naziv="DomainObject.Predmet.ProtustrankaWithAdressOIB_1">RAJSKI j.d.o.o. za ugostiteljstvo i trgovinu, OIB 31435054059, Koprivnička 62, 48000 Reka</derivirana_varijabla>
  </DomainObject.Predmet.ProtustrankaWithAdressOIB>
  <DomainObject.Predmet.ProtustrankaNazivFormated>
    <izvorni_sadrzaj>RAJSKI j.d.o.o. za ugostiteljstvo i trgovinu</izvorni_sadrzaj>
    <derivirana_varijabla naziv="DomainObject.Predmet.ProtustrankaNazivFormated_1">RAJSKI j.d.o.o. za ugostiteljstvo i trgovinu</derivirana_varijabla>
  </DomainObject.Predmet.ProtustrankaNazivFormated>
  <DomainObject.Predmet.ProtustrankaNazivFormatedOIB>
    <izvorni_sadrzaj>RAJSKI j.d.o.o. za ugostiteljstvo i trgovinu, OIB 31435054059</izvorni_sadrzaj>
    <derivirana_varijabla naziv="DomainObject.Predmet.ProtustrankaNazivFormatedOIB_1">RAJSKI j.d.o.o. za ugostiteljstvo i trgovinu, OIB 31435054059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47308.50</izvorni_sadrzaj>
    <derivirana_varijabla naziv="DomainObject.Predmet.TrenutnaVrijednost_1">47308.50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RAJSKI j.d.o.o. za ugostiteljstvo i trgovinu</item>
    </izvorni_sadrzaj>
    <derivirana_varijabla naziv="DomainObject.Predmet.ProtuStrankaListFormated_1">
      <item>RAJSKI j.d.o.o. za ugostiteljstvo i trgovinu</item>
    </derivirana_varijabla>
  </DomainObject.Predmet.ProtuStrankaListFormated>
  <DomainObject.Predmet.ProtuStrankaListFormatedOIB>
    <izvorni_sadrzaj>
      <item>RAJSKI j.d.o.o. za ugostiteljstvo i trgovinu, OIB 31435054059</item>
    </izvorni_sadrzaj>
    <derivirana_varijabla naziv="DomainObject.Predmet.ProtuStrankaListFormatedOIB_1">
      <item>RAJSKI j.d.o.o. za ugostiteljstvo i trgovinu, OIB 31435054059</item>
    </derivirana_varijabla>
  </DomainObject.Predmet.ProtuStrankaListFormatedOIB>
  <DomainObject.Predmet.ProtuStrankaListFormatedWithAdress>
    <izvorni_sadrzaj>
      <item>RAJSKI j.d.o.o. za ugostiteljstvo i trgovinu, Koprivnička 62, 48000 Reka</item>
    </izvorni_sadrzaj>
    <derivirana_varijabla naziv="DomainObject.Predmet.ProtuStrankaListFormatedWithAdress_1">
      <item>RAJSKI j.d.o.o. za ugostiteljstvo i trgovinu, Koprivnička 62, 48000 Reka</item>
    </derivirana_varijabla>
  </DomainObject.Predmet.ProtuStrankaListFormatedWithAdress>
  <DomainObject.Predmet.ProtuStrankaListFormatedWithAdressOIB>
    <izvorni_sadrzaj>
      <item>RAJSKI j.d.o.o. za ugostiteljstvo i trgovinu, OIB 31435054059, Koprivnička 62, 48000 Reka</item>
    </izvorni_sadrzaj>
    <derivirana_varijabla naziv="DomainObject.Predmet.ProtuStrankaListFormatedWithAdressOIB_1">
      <item>RAJSKI j.d.o.o. za ugostiteljstvo i trgovinu, OIB 31435054059, Koprivnička 62, 48000 Reka</item>
    </derivirana_varijabla>
  </DomainObject.Predmet.ProtuStrankaListFormatedWithAdressOIB>
  <DomainObject.Predmet.ProtuStrankaListNazivFormated>
    <izvorni_sadrzaj>
      <item>RAJSKI j.d.o.o. za ugostiteljstvo i trgovinu</item>
    </izvorni_sadrzaj>
    <derivirana_varijabla naziv="DomainObject.Predmet.ProtuStrankaListNazivFormated_1">
      <item>RAJSKI j.d.o.o. za ugostiteljstvo i trgovinu</item>
    </derivirana_varijabla>
  </DomainObject.Predmet.ProtuStrankaListNazivFormated>
  <DomainObject.Predmet.ProtuStrankaListNazivFormatedOIB>
    <izvorni_sadrzaj>
      <item>RAJSKI j.d.o.o. za ugostiteljstvo i trgovinu, OIB 31435054059</item>
    </izvorni_sadrzaj>
    <derivirana_varijabla naziv="DomainObject.Predmet.ProtuStrankaListNazivFormatedOIB_1">
      <item>RAJSKI j.d.o.o. za ugostiteljstvo i trgovinu, OIB 31435054059</item>
    </derivirana_varijabla>
  </DomainObject.Predmet.ProtuStrankaListNazivFormatedOIB>
  <DomainObject.Predmet.OstaliListFormated>
    <izvorni_sadrzaj>
      <item>Sudski registar</item>
      <item>e-Oglasna ploča</item>
      <item>Damir Rajski</item>
    </izvorni_sadrzaj>
    <derivirana_varijabla naziv="DomainObject.Predmet.OstaliListFormated_1">
      <item>Sudski registar</item>
      <item>e-Oglasna ploča</item>
      <item>Damir Rajski</item>
    </derivirana_varijabla>
  </DomainObject.Predmet.OstaliListFormated>
  <DomainObject.Predmet.OstaliListFormatedOIB>
    <izvorni_sadrzaj>
      <item>Sudski registar</item>
      <item>e-Oglasna ploča</item>
      <item>Damir Rajski, OIB 04038709860</item>
    </izvorni_sadrzaj>
    <derivirana_varijabla naziv="DomainObject.Predmet.OstaliListFormatedOIB_1">
      <item>Sudski registar</item>
      <item>e-Oglasna ploča</item>
      <item>Damir Rajski, OIB 04038709860</item>
    </derivirana_varijabla>
  </DomainObject.Predmet.OstaliListFormatedOIB>
  <DomainObject.Predmet.OstaliListFormatedWithAdress>
    <izvorni_sadrzaj>
      <item>Sudski registar</item>
      <item>e-Oglasna ploča</item>
      <item>Damir Rajski, Ulica Lipa 7, 10310 Ivanić-Grad</item>
    </izvorni_sadrzaj>
    <derivirana_varijabla naziv="DomainObject.Predmet.OstaliListFormatedWithAdress_1">
      <item>Sudski registar</item>
      <item>e-Oglasna ploča</item>
      <item>Damir Rajski, Ulica Lipa 7, 10310 Ivanić-Grad</item>
    </derivirana_varijabla>
  </DomainObject.Predmet.OstaliListFormatedWithAdress>
  <DomainObject.Predmet.OstaliListFormatedWithAdressOIB>
    <izvorni_sadrzaj>
      <item>Sudski registar</item>
      <item>e-Oglasna ploča</item>
      <item>Damir Rajski, OIB 04038709860, Ulica Lipa 7, 10310 Ivanić-Grad</item>
    </izvorni_sadrzaj>
    <derivirana_varijabla naziv="DomainObject.Predmet.OstaliListFormatedWithAdressOIB_1">
      <item>Sudski registar</item>
      <item>e-Oglasna ploča</item>
      <item>Damir Rajski, OIB 04038709860, Ulica Lipa 7, 10310 Ivanić-Grad</item>
    </derivirana_varijabla>
  </DomainObject.Predmet.OstaliListFormatedWithAdressOIB>
  <DomainObject.Predmet.OstaliListNazivFormated>
    <izvorni_sadrzaj>
      <item>Sudski registar</item>
      <item>e-Oglasna ploča</item>
      <item>Damir Rajski</item>
    </izvorni_sadrzaj>
    <derivirana_varijabla naziv="DomainObject.Predmet.OstaliListNazivFormated_1">
      <item>Sudski registar</item>
      <item>e-Oglasna ploča</item>
      <item>Damir Rajski</item>
    </derivirana_varijabla>
  </DomainObject.Predmet.OstaliListNazivFormated>
  <DomainObject.Predmet.OstaliListNazivFormatedOIB>
    <izvorni_sadrzaj>
      <item>Sudski registar</item>
      <item>e-Oglasna ploča</item>
      <item>Damir Rajski, OIB 04038709860</item>
    </izvorni_sadrzaj>
    <derivirana_varijabla naziv="DomainObject.Predmet.OstaliListNazivFormatedOIB_1">
      <item>Sudski registar</item>
      <item>e-Oglasna ploča</item>
      <item>Damir Rajski, OIB 04038709860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St-835/2015-5</izvorni_sadrzaj>
    <derivirana_varijabla naziv="DomainObject.PoslovniBrojDokumenta_1">St-835/2015-5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RAJSKI j.d.o.o. za ugostiteljstvo i trgovinu</izvorni_sadrzaj>
    <derivirana_varijabla naziv="DomainObject.Predmet.ProtustrankaIDrugi_1">RAJSKI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RAJSKI j.d.o.o. za ugostiteljstvo i trgovinu, OIB 31435054059, Koprivnička 62, 48000 Reka</izvorni_sadrzaj>
    <derivirana_varijabla naziv="DomainObject.Predmet.ProtustrankaIDrugiAdressOIB_1">RAJSKI j.d.o.o. za ugostiteljstvo i trgovinu, OIB 31435054059, Koprivnička 62,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RAJSKI j.d.o.o. za ugostiteljstvo i trgovinu</item>
      <item>Sudski registar</item>
      <item>e-Oglasna ploča</item>
      <item>Damir Rajski</item>
    </izvorni_sadrzaj>
    <derivirana_varijabla naziv="DomainObject.Predmet.SudioniciListNaziv_1">
      <item>Financijska agencija</item>
      <item>RAJSKI j.d.o.o. za ugostiteljstvo i trgovinu</item>
      <item>Sudski registar</item>
      <item>e-Oglasna ploča</item>
      <item>Damir Rajski</item>
    </derivirana_varijabla>
  </DomainObject.Predmet.SudioniciListNaziv>
  <DomainObject.Predmet.SudioniciListAdressOIB>
    <izvorni_sadrzaj>
      <item>Financijska agencija, OIB 85821130368, A. Cesarca 2,42000 Varaždin</item>
      <item>RAJSKI j.d.o.o. za ugostiteljstvo i trgovinu, OIB 31435054059, Koprivnička 62,48000 Reka</item>
      <item>Sudski registar</item>
      <item>e-Oglasna ploča</item>
      <item>Damir Rajski, OIB 04038709860, Ulica Lipa 7,10310 Ivanić-Grad</item>
    </izvorni_sadrzaj>
    <derivirana_varijabla naziv="DomainObject.Predmet.SudioniciListAdressOIB_1">
      <item>Financijska agencija, OIB 85821130368, A. Cesarca 2,42000 Varaždin</item>
      <item>RAJSKI j.d.o.o. za ugostiteljstvo i trgovinu, OIB 31435054059, Koprivnička 62,48000 Reka</item>
      <item>Sudski registar</item>
      <item>e-Oglasna ploča</item>
      <item>Damir Rajski, OIB 04038709860, Ulica Lipa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29698-4C92-4B9D-88F5-37F3C0116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3034</properties:Characters>
  <properties:Lines>87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2016-02-02T07:43:00Z</cp:lastPrinted>
  <dcterms:modified xmlns:xsi="http://www.w3.org/2001/XMLSchema-instance" xsi:type="dcterms:W3CDTF">2016-02-02T07:43:00Z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