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320c" w14:paraId="346320c" w:rsidRDefault="00CC42E3" w:rsidP="00CC42E3" w:rsidR="00CC42E3" w:rsidRPr="005115F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5115FA">
        <w:rPr>
          <w:noProof/>
          <w:sz w:val="24"/>
          <w:szCs w:val="24"/>
          <w:lang w:val="hr-HR"/>
        </w:rPr>
        <w:t xml:space="preserve">                   </w:t>
      </w:r>
      <w:r w:rsidR="002B2F96" w:rsidRPr="005115FA">
        <w:rPr>
          <w:noProof/>
          <w:sz w:val="24"/>
          <w:szCs w:val="24"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 w:rsidRPr="005115FA">
      <w:pPr>
        <w:tabs>
          <w:tab w:pos="8475" w:val="left"/>
        </w:tabs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 xml:space="preserve">         REPUBLIKA HRVATSKA</w:t>
      </w:r>
      <w:r w:rsidRPr="005115FA">
        <w:rPr>
          <w:sz w:val="24"/>
          <w:szCs w:val="24"/>
          <w:lang w:val="hr-HR"/>
        </w:rPr>
        <w:tab/>
      </w:r>
    </w:p>
    <w:p w:rsidRDefault="00CC42E3" w:rsidP="00CC42E3" w:rsidR="00CC42E3" w:rsidRPr="005115FA">
      <w:pPr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 xml:space="preserve"> TRGOVAČKI SUD U VARAŽDINU</w:t>
      </w:r>
    </w:p>
    <w:p w:rsidRDefault="00CC42E3" w:rsidP="00CC42E3" w:rsidR="00CC42E3" w:rsidRPr="005115FA">
      <w:pPr>
        <w:ind w:firstLine="720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 xml:space="preserve">         B. Radić 2</w:t>
      </w:r>
    </w:p>
    <w:p w:rsidRDefault="00CC42E3" w:rsidP="00CC42E3" w:rsidR="00CC42E3" w:rsidRPr="005115FA">
      <w:pPr>
        <w:rPr>
          <w:sz w:val="24"/>
          <w:szCs w:val="24"/>
          <w:lang w:val="hr-HR"/>
        </w:rPr>
      </w:pPr>
    </w:p>
    <w:p w:rsidRDefault="00CC42E3" w:rsidP="007C2715" w:rsidR="00CC42E3" w:rsidRPr="005115FA">
      <w:pPr>
        <w:jc w:val="center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U  I M E  R E P U B L I K E  H R V A T S K E</w:t>
      </w:r>
    </w:p>
    <w:p w:rsidRDefault="00CC42E3" w:rsidP="007C2715" w:rsidR="00CC42E3" w:rsidRPr="005115FA">
      <w:pPr>
        <w:rPr>
          <w:sz w:val="24"/>
          <w:szCs w:val="24"/>
          <w:lang w:val="hr-HR"/>
        </w:rPr>
      </w:pPr>
    </w:p>
    <w:p w:rsidRDefault="00CC42E3" w:rsidP="007C2715" w:rsidR="00CC42E3" w:rsidRPr="005115FA">
      <w:pPr>
        <w:jc w:val="center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R J E Š E NJ E</w:t>
      </w:r>
    </w:p>
    <w:p w:rsidRDefault="00100D0F" w:rsidR="00100D0F" w:rsidRPr="005115FA">
      <w:pPr>
        <w:jc w:val="center"/>
        <w:rPr>
          <w:sz w:val="24"/>
          <w:szCs w:val="24"/>
          <w:lang w:val="hr-HR"/>
        </w:rPr>
      </w:pPr>
    </w:p>
    <w:p w:rsidRDefault="001D3231" w:rsidP="001D3231" w:rsidR="001D3231">
      <w:pPr>
        <w:pStyle w:val="SudNaziv"/>
        <w:ind w:firstLine="720"/>
        <w:jc w:val="both"/>
        <w:rPr>
          <w:b w:val="false"/>
        </w:rPr>
      </w:pPr>
      <w:r>
        <w:rPr>
          <w:b w:val="false"/>
        </w:rPr>
        <w:t>Trgovački sud u Varaždinu po sutkinji toga suda Meliti Poljanec-Bubaš, u pravnoj stvari predlagatelja Financijska agencija, OIB: 85821130368, RC Zagreb, Podružnica Varaždin, 42000 Varaždin, A. Cesarca 2, protiv dužnika PRIZMA d.o.o., Križevci, Potočka 32, OIB: 81184130094, radi otvaranja stečajnog postupka, dana 23. ožujka 2017.</w:t>
      </w:r>
    </w:p>
    <w:p w:rsidRDefault="00EE144C" w:rsidP="00BF7926" w:rsidR="00EE144C" w:rsidRPr="005115FA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354D99" w:rsidR="00C35717" w:rsidRPr="005115FA">
      <w:pPr>
        <w:jc w:val="center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r i j e š i o</w:t>
      </w:r>
      <w:r w:rsidR="001C7BBD" w:rsidRPr="005115FA">
        <w:rPr>
          <w:sz w:val="24"/>
          <w:szCs w:val="24"/>
          <w:lang w:val="hr-HR"/>
        </w:rPr>
        <w:t xml:space="preserve"> </w:t>
      </w:r>
      <w:r w:rsidRPr="005115FA">
        <w:rPr>
          <w:sz w:val="24"/>
          <w:szCs w:val="24"/>
          <w:lang w:val="hr-HR"/>
        </w:rPr>
        <w:t xml:space="preserve">  j e</w:t>
      </w:r>
    </w:p>
    <w:p w:rsidRDefault="00DE226B" w:rsidP="00DE226B" w:rsidR="00DE226B" w:rsidRPr="005115FA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 w:rsidRPr="001D3231">
      <w:pPr>
        <w:jc w:val="both"/>
        <w:rPr>
          <w:sz w:val="24"/>
          <w:szCs w:val="24"/>
          <w:lang w:val="hr-HR"/>
        </w:rPr>
      </w:pPr>
      <w:r w:rsidRPr="001D3231">
        <w:rPr>
          <w:sz w:val="24"/>
          <w:szCs w:val="24"/>
          <w:lang w:val="hr-HR"/>
        </w:rPr>
        <w:tab/>
      </w:r>
      <w:r w:rsidR="00CC42E3" w:rsidRPr="001D3231">
        <w:rPr>
          <w:sz w:val="24"/>
          <w:szCs w:val="24"/>
          <w:lang w:val="hr-HR"/>
        </w:rPr>
        <w:t>I/</w:t>
      </w:r>
      <w:r w:rsidR="00266B3A" w:rsidRPr="001D3231">
        <w:rPr>
          <w:sz w:val="24"/>
          <w:szCs w:val="24"/>
          <w:lang w:val="hr-HR"/>
        </w:rPr>
        <w:t xml:space="preserve"> </w:t>
      </w:r>
      <w:r w:rsidR="00354D99" w:rsidRPr="001D3231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1D3231">
        <w:rPr>
          <w:sz w:val="24"/>
          <w:szCs w:val="24"/>
          <w:lang w:val="hr-HR"/>
        </w:rPr>
        <w:t xml:space="preserve"> </w:t>
      </w:r>
      <w:r w:rsidR="001D3231" w:rsidRPr="001D3231">
        <w:rPr>
          <w:sz w:val="24"/>
          <w:szCs w:val="24"/>
        </w:rPr>
        <w:t>PRIZMA d.o.o., Križevci, Potočka 32, OIB: 81184130094</w:t>
      </w:r>
      <w:r w:rsidR="00E02B1B" w:rsidRPr="001D3231">
        <w:rPr>
          <w:sz w:val="24"/>
          <w:szCs w:val="24"/>
          <w:lang w:val="hr-HR"/>
        </w:rPr>
        <w:t xml:space="preserve">. </w:t>
      </w:r>
      <w:r w:rsidR="00EE144C" w:rsidRPr="001D3231">
        <w:rPr>
          <w:sz w:val="24"/>
          <w:szCs w:val="24"/>
          <w:lang w:val="hr-HR"/>
        </w:rPr>
        <w:t xml:space="preserve"> </w:t>
      </w:r>
    </w:p>
    <w:p w:rsidRDefault="00C60861" w:rsidP="00CC42E3" w:rsidR="00C60861" w:rsidRPr="005115FA">
      <w:pPr>
        <w:jc w:val="both"/>
        <w:rPr>
          <w:sz w:val="24"/>
          <w:szCs w:val="24"/>
          <w:lang w:val="hr-HR"/>
        </w:rPr>
      </w:pPr>
    </w:p>
    <w:p w:rsidRDefault="00811E58" w:rsidP="00BF1DA6" w:rsidR="00811E58" w:rsidRPr="005115FA">
      <w:pPr>
        <w:jc w:val="center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Obrazloženje</w:t>
      </w:r>
    </w:p>
    <w:p w:rsidRDefault="00A36C28" w:rsidP="00E238EC" w:rsidR="00A36C28" w:rsidRPr="005115FA">
      <w:pPr>
        <w:rPr>
          <w:sz w:val="24"/>
          <w:szCs w:val="24"/>
          <w:lang w:val="hr-HR"/>
        </w:rPr>
      </w:pPr>
    </w:p>
    <w:p w:rsidRDefault="00EE144C" w:rsidP="00EE144C" w:rsidR="000F4366" w:rsidRPr="005115FA">
      <w:pPr>
        <w:ind w:firstLine="72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 xml:space="preserve">Predlagatelj je </w:t>
      </w:r>
      <w:r w:rsidR="001D3231">
        <w:rPr>
          <w:sz w:val="24"/>
          <w:szCs w:val="24"/>
          <w:lang w:val="hr-HR"/>
        </w:rPr>
        <w:t>16. lipnja 2016.</w:t>
      </w:r>
      <w:r w:rsidRPr="005115FA">
        <w:rPr>
          <w:sz w:val="24"/>
          <w:szCs w:val="24"/>
          <w:lang w:val="hr-HR"/>
        </w:rPr>
        <w:t xml:space="preserve"> podnio ovome sudu prijedlog za otvaranje stečajnog postupka nad dužnikom, navodeći da dužnik na dan </w:t>
      </w:r>
      <w:r w:rsidR="001D3231">
        <w:rPr>
          <w:sz w:val="24"/>
          <w:szCs w:val="24"/>
          <w:lang w:val="hr-HR"/>
        </w:rPr>
        <w:t>1. rujna 2015.</w:t>
      </w:r>
      <w:r w:rsidRPr="005115FA">
        <w:rPr>
          <w:sz w:val="24"/>
          <w:szCs w:val="24"/>
          <w:lang w:val="hr-HR"/>
        </w:rPr>
        <w:t xml:space="preserve"> ima evidentirane neizvršene osnove za plaćanje u ukupnom iznosu od </w:t>
      </w:r>
      <w:r w:rsidR="001D3231">
        <w:rPr>
          <w:sz w:val="24"/>
          <w:szCs w:val="24"/>
          <w:lang w:val="hr-HR"/>
        </w:rPr>
        <w:t>85.673,91</w:t>
      </w:r>
      <w:r w:rsidRPr="005115FA">
        <w:rPr>
          <w:sz w:val="24"/>
          <w:szCs w:val="24"/>
          <w:lang w:val="hr-HR"/>
        </w:rPr>
        <w:t xml:space="preserve"> kn.</w:t>
      </w:r>
    </w:p>
    <w:p w:rsidRDefault="00EE144C" w:rsidP="00EE144C" w:rsidR="00EE144C" w:rsidRPr="005115FA">
      <w:pPr>
        <w:ind w:firstLine="720"/>
        <w:jc w:val="both"/>
        <w:rPr>
          <w:sz w:val="24"/>
          <w:szCs w:val="24"/>
          <w:lang w:val="hr-HR"/>
        </w:rPr>
      </w:pPr>
    </w:p>
    <w:p w:rsidRDefault="00A36C28" w:rsidP="00BF7926" w:rsidR="00BF7926" w:rsidRPr="005115FA">
      <w:pPr>
        <w:ind w:firstLine="72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Sud je rješenjem broj 2 St-</w:t>
      </w:r>
      <w:r w:rsidR="001D3231">
        <w:rPr>
          <w:sz w:val="24"/>
          <w:szCs w:val="24"/>
          <w:lang w:val="hr-HR"/>
        </w:rPr>
        <w:t>879/16-3</w:t>
      </w:r>
      <w:r w:rsidR="00EE144C" w:rsidRPr="005115FA">
        <w:rPr>
          <w:sz w:val="24"/>
          <w:szCs w:val="24"/>
          <w:lang w:val="hr-HR"/>
        </w:rPr>
        <w:t xml:space="preserve"> od </w:t>
      </w:r>
      <w:r w:rsidR="001D3231">
        <w:rPr>
          <w:sz w:val="24"/>
          <w:szCs w:val="24"/>
          <w:lang w:val="hr-HR"/>
        </w:rPr>
        <w:t>21. rujna 2016.</w:t>
      </w:r>
      <w:r w:rsidR="00EE144C" w:rsidRPr="005115FA">
        <w:rPr>
          <w:sz w:val="24"/>
          <w:szCs w:val="24"/>
          <w:lang w:val="hr-HR"/>
        </w:rPr>
        <w:t xml:space="preserve"> </w:t>
      </w:r>
      <w:r w:rsidR="00BF7926" w:rsidRPr="005115FA">
        <w:rPr>
          <w:sz w:val="24"/>
          <w:szCs w:val="24"/>
          <w:lang w:val="hr-HR"/>
        </w:rPr>
        <w:t>pokrenuo prethodni postupak radi utvrđivanja uvjeta za otvaranje stečajnog postupka nad dužnikom</w:t>
      </w:r>
      <w:r w:rsidR="00C60861" w:rsidRPr="005115FA">
        <w:rPr>
          <w:sz w:val="24"/>
          <w:szCs w:val="24"/>
          <w:lang w:val="hr-HR"/>
        </w:rPr>
        <w:t>.</w:t>
      </w:r>
    </w:p>
    <w:p w:rsidRDefault="00BF7926" w:rsidP="000F4366" w:rsidR="00BF7926" w:rsidRPr="005115FA">
      <w:pPr>
        <w:jc w:val="both"/>
        <w:rPr>
          <w:sz w:val="24"/>
          <w:szCs w:val="24"/>
          <w:lang w:val="hr-HR"/>
        </w:rPr>
      </w:pPr>
    </w:p>
    <w:p w:rsidRDefault="00557882" w:rsidP="00A36C28" w:rsidR="00557882" w:rsidRPr="005115FA">
      <w:pPr>
        <w:pStyle w:val="Tijeloteksta"/>
        <w:ind w:firstLine="720"/>
      </w:pPr>
      <w:r w:rsidRPr="005115FA">
        <w:t>Tijekom prethodnog postupka radi utvrđivanja uvjeta za otvaranje stečajnog postupka nad dužnikom, dužnik je</w:t>
      </w:r>
      <w:r w:rsidR="00EE144C" w:rsidRPr="005115FA">
        <w:t xml:space="preserve"> dostavio sudu Očevidnik o redoslijedu plaćanja sa obračunatom kamatom koju</w:t>
      </w:r>
      <w:r w:rsidR="005115FA">
        <w:t xml:space="preserve"> je izdala Financijska agencija</w:t>
      </w:r>
      <w:r w:rsidR="001D3231">
        <w:t xml:space="preserve"> iz koje proizlazi da na dan 1</w:t>
      </w:r>
      <w:r w:rsidR="00EE144C" w:rsidRPr="005115FA">
        <w:t>. ožujka 2</w:t>
      </w:r>
      <w:r w:rsidR="001D3231">
        <w:t>017. dužnik više nije u blokadi. Financijska agencija je isto potvrdila i dopisom od 20. ožujka 2017.</w:t>
      </w:r>
    </w:p>
    <w:p w:rsidRDefault="00BB7978" w:rsidP="00452E1E" w:rsidR="00BB7978" w:rsidRPr="005115FA">
      <w:pPr>
        <w:pStyle w:val="Tijeloteksta"/>
      </w:pPr>
    </w:p>
    <w:p w:rsidRDefault="0027230C" w:rsidP="00557882" w:rsidR="00CC42E3" w:rsidRPr="005115FA">
      <w:pPr>
        <w:pStyle w:val="Tijeloteksta"/>
      </w:pPr>
      <w:r w:rsidRPr="005115FA">
        <w:tab/>
      </w:r>
      <w:r w:rsidR="00CC42E3" w:rsidRPr="005115FA"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5115FA">
      <w:pPr>
        <w:pStyle w:val="Tijeloteksta"/>
      </w:pPr>
    </w:p>
    <w:p w:rsidRDefault="00A36C28" w:rsidP="00BB7978" w:rsidR="00A36C28" w:rsidRPr="005115FA">
      <w:pPr>
        <w:pStyle w:val="Tijeloteksta"/>
        <w:jc w:val="center"/>
      </w:pPr>
    </w:p>
    <w:p w:rsidRDefault="0080169D" w:rsidP="00BB7978" w:rsidR="00543414" w:rsidRPr="005115FA">
      <w:pPr>
        <w:pStyle w:val="Tijeloteksta"/>
        <w:jc w:val="center"/>
      </w:pPr>
      <w:r w:rsidRPr="005115FA">
        <w:t>U Varaždinu</w:t>
      </w:r>
      <w:r w:rsidR="00EE144C" w:rsidRPr="005115FA">
        <w:t xml:space="preserve"> 23</w:t>
      </w:r>
      <w:r w:rsidR="002B2F96" w:rsidRPr="005115FA">
        <w:t xml:space="preserve">. </w:t>
      </w:r>
      <w:r w:rsidR="00A36C28" w:rsidRPr="005115FA">
        <w:t>ožujka 2017</w:t>
      </w:r>
      <w:r w:rsidR="00266B3A" w:rsidRPr="005115FA">
        <w:t>.</w:t>
      </w:r>
    </w:p>
    <w:p w:rsidRDefault="00D93FF0" w:rsidP="00BF1DA6" w:rsidR="00D93FF0" w:rsidRPr="005115FA">
      <w:pPr>
        <w:jc w:val="center"/>
        <w:rPr>
          <w:sz w:val="24"/>
          <w:szCs w:val="24"/>
          <w:lang w:val="hr-HR"/>
        </w:rPr>
      </w:pPr>
    </w:p>
    <w:p w:rsidRDefault="00C60861" w:rsidP="00BF1DA6" w:rsidR="00C60861" w:rsidRPr="005115FA">
      <w:pPr>
        <w:jc w:val="center"/>
        <w:rPr>
          <w:sz w:val="24"/>
          <w:szCs w:val="24"/>
          <w:lang w:val="hr-HR"/>
        </w:rPr>
      </w:pPr>
    </w:p>
    <w:p w:rsidRDefault="00811E58" w:rsidR="004D128C" w:rsidRPr="005115FA">
      <w:pPr>
        <w:ind w:firstLine="72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ab/>
      </w:r>
      <w:r w:rsidRPr="005115FA">
        <w:rPr>
          <w:sz w:val="24"/>
          <w:szCs w:val="24"/>
          <w:lang w:val="hr-HR"/>
        </w:rPr>
        <w:tab/>
      </w:r>
      <w:r w:rsidRPr="005115FA">
        <w:rPr>
          <w:sz w:val="24"/>
          <w:szCs w:val="24"/>
          <w:lang w:val="hr-HR"/>
        </w:rPr>
        <w:tab/>
      </w:r>
      <w:r w:rsidRPr="005115FA">
        <w:rPr>
          <w:sz w:val="24"/>
          <w:szCs w:val="24"/>
          <w:lang w:val="hr-HR"/>
        </w:rPr>
        <w:tab/>
      </w:r>
      <w:r w:rsidRPr="005115FA">
        <w:rPr>
          <w:sz w:val="24"/>
          <w:szCs w:val="24"/>
          <w:lang w:val="hr-HR"/>
        </w:rPr>
        <w:tab/>
      </w:r>
      <w:r w:rsidRPr="005115FA">
        <w:rPr>
          <w:sz w:val="24"/>
          <w:szCs w:val="24"/>
          <w:lang w:val="hr-HR"/>
        </w:rPr>
        <w:tab/>
      </w:r>
      <w:r w:rsidRPr="005115FA">
        <w:rPr>
          <w:sz w:val="24"/>
          <w:szCs w:val="24"/>
          <w:lang w:val="hr-HR"/>
        </w:rPr>
        <w:tab/>
      </w:r>
      <w:r w:rsidR="00CE521A" w:rsidRPr="005115FA">
        <w:rPr>
          <w:sz w:val="24"/>
          <w:szCs w:val="24"/>
          <w:lang w:val="hr-HR"/>
        </w:rPr>
        <w:tab/>
      </w:r>
      <w:r w:rsidR="007C2715" w:rsidRPr="005115FA">
        <w:rPr>
          <w:sz w:val="24"/>
          <w:szCs w:val="24"/>
          <w:lang w:val="hr-HR"/>
        </w:rPr>
        <w:t>Sutkinja:</w:t>
      </w:r>
    </w:p>
    <w:p w:rsidRDefault="007C2715" w:rsidP="00C575B0" w:rsidR="000F4366" w:rsidRPr="005115FA">
      <w:pPr>
        <w:ind w:firstLine="720" w:left="504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 xml:space="preserve"> Melita Poljanec Bubaš</w:t>
      </w:r>
      <w:r w:rsidR="009C6E0B" w:rsidRPr="005115FA">
        <w:rPr>
          <w:sz w:val="24"/>
          <w:szCs w:val="24"/>
          <w:lang w:val="hr-HR"/>
        </w:rPr>
        <w:t>,v.r.</w:t>
      </w:r>
    </w:p>
    <w:p w:rsidRDefault="00622F2F" w:rsidP="007C2715" w:rsidR="00622F2F">
      <w:pPr>
        <w:ind w:firstLine="720" w:left="5040"/>
        <w:jc w:val="both"/>
        <w:rPr>
          <w:sz w:val="24"/>
          <w:szCs w:val="24"/>
          <w:lang w:val="hr-HR"/>
        </w:rPr>
      </w:pPr>
    </w:p>
    <w:p w:rsidRDefault="001150C6" w:rsidP="007C2715" w:rsidR="001150C6" w:rsidRPr="005115FA">
      <w:pPr>
        <w:ind w:firstLine="720" w:left="5040"/>
        <w:jc w:val="both"/>
        <w:rPr>
          <w:sz w:val="24"/>
          <w:szCs w:val="24"/>
          <w:lang w:val="hr-HR"/>
        </w:rPr>
      </w:pPr>
    </w:p>
    <w:p w:rsidRDefault="00622F2F" w:rsidP="00622F2F" w:rsidR="00622F2F" w:rsidRPr="005115FA">
      <w:pPr>
        <w:ind w:firstLine="720" w:left="360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 xml:space="preserve">             </w:t>
      </w:r>
    </w:p>
    <w:p w:rsidRDefault="00521C39" w:rsidP="00521C39" w:rsidR="00521C39" w:rsidRPr="005115FA">
      <w:pPr>
        <w:ind w:left="504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 xml:space="preserve"> </w:t>
      </w:r>
    </w:p>
    <w:p w:rsidRDefault="007C2715" w:rsidP="00521C39" w:rsidR="007C2715" w:rsidRPr="005115FA">
      <w:pPr>
        <w:jc w:val="both"/>
        <w:rPr>
          <w:sz w:val="24"/>
          <w:szCs w:val="24"/>
          <w:lang w:val="hr-HR"/>
        </w:rPr>
      </w:pPr>
    </w:p>
    <w:p w:rsidRDefault="006217EA" w:rsidP="006217EA" w:rsidR="006217EA" w:rsidRPr="005115FA">
      <w:pPr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lastRenderedPageBreak/>
        <w:t>UPUTA O PRAVNOM LIJEKU:</w:t>
      </w:r>
    </w:p>
    <w:p w:rsidRDefault="006217EA" w:rsidP="000F4366" w:rsidR="006217EA" w:rsidRPr="005115FA">
      <w:pPr>
        <w:ind w:firstLine="72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Protiv ovoga rješenja svaki stečajni vjerovnik i dužnik</w:t>
      </w:r>
      <w:r w:rsidRPr="005115FA">
        <w:rPr>
          <w:b/>
          <w:sz w:val="24"/>
          <w:szCs w:val="24"/>
          <w:lang w:val="hr-HR"/>
        </w:rPr>
        <w:t xml:space="preserve"> </w:t>
      </w:r>
      <w:r w:rsidRPr="005115FA">
        <w:rPr>
          <w:sz w:val="24"/>
          <w:szCs w:val="24"/>
          <w:lang w:val="hr-HR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5115FA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5115FA">
      <w:pPr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DNA:</w:t>
      </w:r>
    </w:p>
    <w:p w:rsidRDefault="00A36C28" w:rsidP="00C60861" w:rsidR="00C60861" w:rsidRPr="005115FA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5115FA">
        <w:rPr>
          <w:sz w:val="24"/>
          <w:szCs w:val="24"/>
        </w:rPr>
        <w:t xml:space="preserve">FINA Varaždin, </w:t>
      </w:r>
      <w:r w:rsidR="00C60861" w:rsidRPr="005115FA">
        <w:rPr>
          <w:sz w:val="24"/>
          <w:szCs w:val="24"/>
        </w:rPr>
        <w:t>Ul. Augusta Cesarca 2</w:t>
      </w:r>
    </w:p>
    <w:p w:rsidRDefault="001D3231" w:rsidP="00A36C28" w:rsidR="00A36C28" w:rsidRPr="005115FA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PRIZMA d.o.o. iz Križevaca, Potočka 32</w:t>
      </w:r>
    </w:p>
    <w:p w:rsidRDefault="00C60861" w:rsidP="00C60861" w:rsidR="00C60861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5115FA">
        <w:rPr>
          <w:sz w:val="24"/>
          <w:szCs w:val="24"/>
        </w:rPr>
        <w:t>Županijsko državno odvjetništvo, Građansko-upravni odjel</w:t>
      </w:r>
    </w:p>
    <w:p w:rsidRDefault="00C60861" w:rsidP="00C60861" w:rsidR="00C60861" w:rsidRPr="005115FA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5115FA">
        <w:rPr>
          <w:sz w:val="24"/>
          <w:szCs w:val="24"/>
        </w:rPr>
        <w:t>stečajna e-Oglasna ploča suda</w:t>
      </w:r>
    </w:p>
    <w:p w:rsidRDefault="001E7ABB" w:rsidP="002B2F96" w:rsidR="001E7ABB" w:rsidRPr="005115FA">
      <w:pPr>
        <w:rPr>
          <w:sz w:val="24"/>
          <w:szCs w:val="24"/>
          <w:lang w:val="hr-HR"/>
        </w:rPr>
      </w:pPr>
    </w:p>
    <w:p w:rsidRDefault="001B30AE" w:rsidP="001B30AE" w:rsidR="001B30AE" w:rsidRPr="005115FA">
      <w:pPr>
        <w:jc w:val="both"/>
        <w:rPr>
          <w:sz w:val="24"/>
          <w:szCs w:val="24"/>
          <w:lang w:val="hr-HR"/>
        </w:rPr>
      </w:pPr>
    </w:p>
    <w:sectPr w:rsidSect="00CE521A" w:rsidR="001B30AE" w:rsidRPr="005115FA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C5F" w:rsidR="00334C5F">
      <w:r>
        <w:separator/>
      </w:r>
    </w:p>
  </w:endnote>
  <w:endnote w:id="0" w:type="continuationSeparator">
    <w:p w:rsidRDefault="00334C5F" w:rsidR="00334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C5F" w:rsidR="00334C5F">
      <w:r>
        <w:separator/>
      </w:r>
    </w:p>
  </w:footnote>
  <w:footnote w:id="0" w:type="continuationSeparator">
    <w:p w:rsidRDefault="00334C5F" w:rsidR="00334C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0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7D2" w:rsidR="00EF67D2">
    <w:pPr>
      <w:pStyle w:val="Zaglavlje"/>
    </w:pPr>
  </w:p>
  <w:p w:rsidRDefault="001D3231" w:rsidP="001D3231" w:rsidR="00EF67D2">
    <w:pPr>
      <w:pStyle w:val="Zaglavlje"/>
      <w:jc w:val="right"/>
    </w:pPr>
    <w:r w:rsidRPr="00475528">
      <w:rPr>
        <w:sz w:val="24"/>
        <w:szCs w:val="24"/>
      </w:rPr>
      <w:t>Poslovni broj: 2 St-</w:t>
    </w:r>
    <w:r>
      <w:rPr>
        <w:sz w:val="24"/>
        <w:szCs w:val="24"/>
      </w:rPr>
      <w:t>879/16-17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926" w:rsidR="00CC42E3" w:rsidRPr="00475528">
    <w:pPr>
      <w:pStyle w:val="Zaglavlje"/>
      <w:rPr>
        <w:sz w:val="24"/>
        <w:szCs w:val="24"/>
      </w:rPr>
    </w:pPr>
    <w:r>
      <w:tab/>
    </w:r>
    <w:r>
      <w:tab/>
    </w:r>
    <w:r w:rsidR="00A36C28" w:rsidRPr="00475528">
      <w:rPr>
        <w:sz w:val="24"/>
        <w:szCs w:val="24"/>
      </w:rPr>
      <w:t>Poslovni broj: 2 St-</w:t>
    </w:r>
    <w:r w:rsidR="001D3231">
      <w:rPr>
        <w:sz w:val="24"/>
        <w:szCs w:val="24"/>
      </w:rPr>
      <w:t>879/16-17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8380F"/>
    <w:multiLevelType w:val="hybridMultilevel"/>
    <w:tmpl w:val="A4B438D0"/>
    <w:lvl w:tplc="51ACC896" w:ilvl="0"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7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8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0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C05DC"/>
    <w:rsid w:val="000D788A"/>
    <w:rsid w:val="000F3676"/>
    <w:rsid w:val="000F4366"/>
    <w:rsid w:val="00100934"/>
    <w:rsid w:val="00100D0F"/>
    <w:rsid w:val="001150C6"/>
    <w:rsid w:val="00144FF8"/>
    <w:rsid w:val="0015190A"/>
    <w:rsid w:val="001758B1"/>
    <w:rsid w:val="00175FF2"/>
    <w:rsid w:val="0019393A"/>
    <w:rsid w:val="001A1258"/>
    <w:rsid w:val="001B30AE"/>
    <w:rsid w:val="001B65E1"/>
    <w:rsid w:val="001B6D17"/>
    <w:rsid w:val="001B6D34"/>
    <w:rsid w:val="001C090F"/>
    <w:rsid w:val="001C2FC2"/>
    <w:rsid w:val="001C7BBD"/>
    <w:rsid w:val="001D3231"/>
    <w:rsid w:val="001D4E9C"/>
    <w:rsid w:val="001E0581"/>
    <w:rsid w:val="001E11AB"/>
    <w:rsid w:val="001E3C4E"/>
    <w:rsid w:val="001E6DC6"/>
    <w:rsid w:val="001E7ABB"/>
    <w:rsid w:val="001F06E6"/>
    <w:rsid w:val="001F12CA"/>
    <w:rsid w:val="001F5FE7"/>
    <w:rsid w:val="00207775"/>
    <w:rsid w:val="00213271"/>
    <w:rsid w:val="00225FF8"/>
    <w:rsid w:val="00230B7E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3DEA"/>
    <w:rsid w:val="00325426"/>
    <w:rsid w:val="00326928"/>
    <w:rsid w:val="00333006"/>
    <w:rsid w:val="00334C5F"/>
    <w:rsid w:val="003404C9"/>
    <w:rsid w:val="00342FA4"/>
    <w:rsid w:val="00354D99"/>
    <w:rsid w:val="00361E82"/>
    <w:rsid w:val="0036326E"/>
    <w:rsid w:val="00363297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5528"/>
    <w:rsid w:val="0047717C"/>
    <w:rsid w:val="004B6C24"/>
    <w:rsid w:val="004B6DD6"/>
    <w:rsid w:val="004D128C"/>
    <w:rsid w:val="004E5307"/>
    <w:rsid w:val="004E5F00"/>
    <w:rsid w:val="004E761D"/>
    <w:rsid w:val="005115FA"/>
    <w:rsid w:val="00521C39"/>
    <w:rsid w:val="0052612E"/>
    <w:rsid w:val="00543414"/>
    <w:rsid w:val="00550EA8"/>
    <w:rsid w:val="00557882"/>
    <w:rsid w:val="005710FA"/>
    <w:rsid w:val="00580E70"/>
    <w:rsid w:val="0058353F"/>
    <w:rsid w:val="005908C6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22F2F"/>
    <w:rsid w:val="006328BF"/>
    <w:rsid w:val="00635788"/>
    <w:rsid w:val="00643F7D"/>
    <w:rsid w:val="00647749"/>
    <w:rsid w:val="00652887"/>
    <w:rsid w:val="0066421C"/>
    <w:rsid w:val="00690841"/>
    <w:rsid w:val="006A0CE5"/>
    <w:rsid w:val="006F3495"/>
    <w:rsid w:val="006F626C"/>
    <w:rsid w:val="007134D8"/>
    <w:rsid w:val="00725DEB"/>
    <w:rsid w:val="00726C4B"/>
    <w:rsid w:val="00760221"/>
    <w:rsid w:val="00782DF6"/>
    <w:rsid w:val="007A185C"/>
    <w:rsid w:val="007C2715"/>
    <w:rsid w:val="007C48A8"/>
    <w:rsid w:val="007C64A4"/>
    <w:rsid w:val="007E494C"/>
    <w:rsid w:val="0080036F"/>
    <w:rsid w:val="0080126C"/>
    <w:rsid w:val="0080169D"/>
    <w:rsid w:val="00811E58"/>
    <w:rsid w:val="0083537D"/>
    <w:rsid w:val="008441BC"/>
    <w:rsid w:val="00856191"/>
    <w:rsid w:val="00871E5D"/>
    <w:rsid w:val="00874DBD"/>
    <w:rsid w:val="0088503B"/>
    <w:rsid w:val="008B09B9"/>
    <w:rsid w:val="008B4248"/>
    <w:rsid w:val="008C50D4"/>
    <w:rsid w:val="008C5FE0"/>
    <w:rsid w:val="008D2538"/>
    <w:rsid w:val="008F0E06"/>
    <w:rsid w:val="00910B8E"/>
    <w:rsid w:val="00910EE3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C6E0B"/>
    <w:rsid w:val="009D71D1"/>
    <w:rsid w:val="009E0800"/>
    <w:rsid w:val="009E091D"/>
    <w:rsid w:val="00A01726"/>
    <w:rsid w:val="00A01FB9"/>
    <w:rsid w:val="00A02D9A"/>
    <w:rsid w:val="00A03489"/>
    <w:rsid w:val="00A140B9"/>
    <w:rsid w:val="00A23923"/>
    <w:rsid w:val="00A3432B"/>
    <w:rsid w:val="00A36C28"/>
    <w:rsid w:val="00A412EC"/>
    <w:rsid w:val="00A718B7"/>
    <w:rsid w:val="00A805A8"/>
    <w:rsid w:val="00A9406E"/>
    <w:rsid w:val="00AC433D"/>
    <w:rsid w:val="00AD6097"/>
    <w:rsid w:val="00AE7225"/>
    <w:rsid w:val="00AE7C3E"/>
    <w:rsid w:val="00AF4049"/>
    <w:rsid w:val="00B0225C"/>
    <w:rsid w:val="00B0521D"/>
    <w:rsid w:val="00B11692"/>
    <w:rsid w:val="00B23F31"/>
    <w:rsid w:val="00B26350"/>
    <w:rsid w:val="00B32873"/>
    <w:rsid w:val="00B54095"/>
    <w:rsid w:val="00B943C2"/>
    <w:rsid w:val="00B96C81"/>
    <w:rsid w:val="00BB69BC"/>
    <w:rsid w:val="00BB7978"/>
    <w:rsid w:val="00BC4689"/>
    <w:rsid w:val="00BE659F"/>
    <w:rsid w:val="00BF1DA6"/>
    <w:rsid w:val="00BF7926"/>
    <w:rsid w:val="00C22C82"/>
    <w:rsid w:val="00C23E8E"/>
    <w:rsid w:val="00C35717"/>
    <w:rsid w:val="00C3684A"/>
    <w:rsid w:val="00C46A13"/>
    <w:rsid w:val="00C575B0"/>
    <w:rsid w:val="00C60861"/>
    <w:rsid w:val="00C643D2"/>
    <w:rsid w:val="00C71863"/>
    <w:rsid w:val="00C83699"/>
    <w:rsid w:val="00CA1798"/>
    <w:rsid w:val="00CC13B1"/>
    <w:rsid w:val="00CC42E3"/>
    <w:rsid w:val="00CC4B27"/>
    <w:rsid w:val="00CC533B"/>
    <w:rsid w:val="00CD68B9"/>
    <w:rsid w:val="00CE1D7E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02B1B"/>
    <w:rsid w:val="00E238EC"/>
    <w:rsid w:val="00E367F2"/>
    <w:rsid w:val="00E3783A"/>
    <w:rsid w:val="00E50A32"/>
    <w:rsid w:val="00E514CC"/>
    <w:rsid w:val="00E60A9C"/>
    <w:rsid w:val="00E812E1"/>
    <w:rsid w:val="00E83330"/>
    <w:rsid w:val="00E845DB"/>
    <w:rsid w:val="00EA168B"/>
    <w:rsid w:val="00EA1F2C"/>
    <w:rsid w:val="00EA3CEA"/>
    <w:rsid w:val="00EC0C92"/>
    <w:rsid w:val="00ED0444"/>
    <w:rsid w:val="00EE144C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customStyle="true" w:styleId="SudNaziv" w:type="paragraph">
    <w:name w:val="Sud_Naziv"/>
    <w:basedOn w:val="Normal"/>
    <w:rsid w:val="001D3231"/>
    <w:rPr>
      <w:rFonts w:cstheme="minorBidi" w:eastAsiaTheme="minorHAnsi"/>
      <w:b/>
      <w:noProof/>
      <w:sz w:val="24"/>
      <w:szCs w:val="24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115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0C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0C6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0C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0C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customStyle="1" w:styleId="SudNaziv" w:type="paragraph">
    <w:name w:val="Sud_Naziv"/>
    <w:basedOn w:val="Normal"/>
    <w:rsid w:val="001D3231"/>
    <w:rPr>
      <w:rFonts w:cstheme="minorBidi" w:eastAsiaTheme="minorHAnsi"/>
      <w:b/>
      <w:noProof/>
      <w:sz w:val="24"/>
      <w:szCs w:val="24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115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0C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0C6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0C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0C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28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15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1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44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60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6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PRIZMA društvo s ograničenom odgovornošću za projektiranje i inženjering zastupanog po punomoćniku Zoran Zorko</izvorni_sadrzaj>
    <derivirana_varijabla naziv="DomainObject.Predmet.ProtustrankaFormated_1">  PRIZMA društvo s ograničenom odgovornošću za projektiranje i inženjering zastupanog po punomoćniku Zoran Zorko</derivirana_varijabla>
  </DomainObject.Predmet.ProtustrankaFormated>
  <DomainObject.Predmet.ProtustrankaFormatedOIB>
    <izvorni_sadrzaj>  PRIZMA društvo s ograničenom odgovornošću za projektiranje i inženjering, OIB 81184130094 zastupanog po punomoćniku Zoran Zorko</izvorni_sadrzaj>
    <derivirana_varijabla naziv="DomainObject.Predmet.ProtustrankaFormatedOIB_1">  PRIZMA društvo s ograničenom odgovornošću za projektiranje i inženjering, OIB 81184130094 zastupanog po punomoćniku Zoran Zorko</derivirana_varijabla>
  </DomainObject.Predmet.ProtustrankaFormatedOIB>
  <DomainObject.Predmet.ProtustrankaFormatedWithAdress>
    <izvorni_sadrzaj> PRIZMA društvo s ograničenom odgovornošću za projektiranje i inženjering, Potočka 32, 48260 Križevci zastupanog po punomoćniku Zoran Zorko</izvorni_sadrzaj>
    <derivirana_varijabla naziv="DomainObject.Predmet.ProtustrankaFormatedWithAdress_1"> PRIZMA društvo s ograničenom odgovornošću za projektiranje i inženjering, Potočka 32, 48260 Križevci zastupanog po punomoćniku Zoran Zorko</derivirana_varijabla>
  </DomainObject.Predmet.ProtustrankaFormatedWithAdress>
  <DomainObject.Predmet.ProtustrankaFormatedWithAdressOIB>
    <izvorni_sadrzaj> PRIZMA društvo s ograničenom odgovornošću za projektiranje i inženjering, OIB 81184130094, Potočka 32, 48260 Križevci zastupanog po punomoćniku Zoran Zorko</izvorni_sadrzaj>
    <derivirana_varijabla naziv="DomainObject.Predmet.ProtustrankaFormatedWithAdressOIB_1"> PRIZMA društvo s ograničenom odgovornošću za projektiranje i inženjering, OIB 81184130094, Potočka 32, 48260 Križevci zastupanog po punomoćniku Zoran Zorko</derivirana_varijabla>
  </DomainObject.Predmet.ProtustrankaFormatedWithAdressOIB>
  <DomainObject.Predmet.ProtustrankaWithAdress>
    <izvorni_sadrzaj>PRIZMA društvo s ograničenom odgovornošću za projektiranje i inženjering Potočka 32, 48260 Križevci</izvorni_sadrzaj>
    <derivirana_varijabla naziv="DomainObject.Predmet.ProtustrankaWithAdress_1">PRIZMA društvo s ograničenom odgovornošću za projektiranje i inženjering Potočka 32, 48260 Križevci</derivirana_varijabla>
  </DomainObject.Predmet.ProtustrankaWithAdress>
  <DomainObject.Predmet.ProtustrankaWithAdressOIB>
    <izvorni_sadrzaj>PRIZMA društvo s ograničenom odgovornošću za projektiranje i inženjering, OIB 81184130094, Potočka 32, 48260 Križevci</izvorni_sadrzaj>
    <derivirana_varijabla naziv="DomainObject.Predmet.ProtustrankaWithAdressOIB_1">PRIZMA društvo s ograničenom odgovornošću za projektiranje i inženjering, OIB 81184130094, Potočka 32, 48260 Križevci</derivirana_varijabla>
  </DomainObject.Predmet.ProtustrankaWithAdressOIB>
  <DomainObject.Predmet.ProtustrankaNazivFormated>
    <izvorni_sadrzaj>PRIZMA društvo s ograničenom odgovornošću za projektiranje i inženjering</izvorni_sadrzaj>
    <derivirana_varijabla naziv="DomainObject.Predmet.ProtustrankaNazivFormated_1">PRIZMA društvo s ograničenom odgovornošću za projektiranje i inženjering</derivirana_varijabla>
  </DomainObject.Predmet.ProtustrankaNazivFormated>
  <DomainObject.Predmet.ProtustrankaNazivFormatedOIB>
    <izvorni_sadrzaj>PRIZMA društvo s ograničenom odgovornošću za projektiranje i inženjering, OIB 81184130094</izvorni_sadrzaj>
    <derivirana_varijabla naziv="DomainObject.Predmet.ProtustrankaNazivFormatedOIB_1">PRIZMA društvo s ograničenom odgovornošću za projektiranje i inženjering, OIB 81184130094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85673.91</izvorni_sadrzaj>
    <derivirana_varijabla naziv="DomainObject.Predmet.TrenutnaVrijednost_1">85673.91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PRIZMA društvo s ograničenom odgovornošću za projektiranje i inženjering zastupanog po punomoćniku Zoran Zorko</item>
    </izvorni_sadrzaj>
    <derivirana_varijabla naziv="DomainObject.Predmet.ProtuStrankaListFormated_1">
      <item>PRIZMA društvo s ograničenom odgovornošću za projektiranje i inženjering zastupanog po punomoćniku Zoran Zorko</item>
    </derivirana_varijabla>
  </DomainObject.Predmet.ProtuStrankaListFormated>
  <DomainObject.Predmet.ProtuStrankaListFormatedOIB>
    <izvorni_sadrzaj>
      <item>PRIZMA društvo s ograničenom odgovornošću za projektiranje i inženjering, OIB 81184130094 zastupanog po punomoćniku Zoran Zorko</item>
    </izvorni_sadrzaj>
    <derivirana_varijabla naziv="DomainObject.Predmet.ProtuStrankaListFormatedOIB_1">
      <item>PRIZMA društvo s ograničenom odgovornošću za projektiranje i inženjering, OIB 81184130094 zastupanog po punomoćniku Zoran Zorko</item>
    </derivirana_varijabla>
  </DomainObject.Predmet.ProtuStrankaListFormatedOIB>
  <DomainObject.Predmet.ProtuStrankaListFormatedWithAdress>
    <izvorni_sadrzaj>
      <item>PRIZMA društvo s ograničenom odgovornošću za projektiranje i inženjering, Potočka 32, 48260 Križevci zastupanog po punomoćniku Zoran Zorko</item>
    </izvorni_sadrzaj>
    <derivirana_varijabla naziv="DomainObject.Predmet.ProtuStrankaListFormatedWithAdress_1">
      <item>PRIZMA društvo s ograničenom odgovornošću za projektiranje i inženjering, Potočka 32, 48260 Križevci zastupanog po punomoćniku Zoran Zorko</item>
    </derivirana_varijabla>
  </DomainObject.Predmet.ProtuStrankaListFormatedWithAdress>
  <DomainObject.Predmet.ProtuStrankaListFormatedWithAdressOIB>
    <izvorni_sadrzaj>
      <item>PRIZMA društvo s ograničenom odgovornošću za projektiranje i inženjering, OIB 81184130094, Potočka 32, 48260 Križevci zastupanog po punomoćniku Zoran Zorko</item>
    </izvorni_sadrzaj>
    <derivirana_varijabla naziv="DomainObject.Predmet.ProtuStrankaListFormatedWithAdressOIB_1">
      <item>PRIZMA društvo s ograničenom odgovornošću za projektiranje i inženjering, OIB 81184130094, Potočka 32, 48260 Križevci zastupanog po punomoćniku Zoran Zorko</item>
    </derivirana_varijabla>
  </DomainObject.Predmet.ProtuStrankaListFormatedWithAdressOIB>
  <DomainObject.Predmet.ProtuStrankaListNazivFormated>
    <izvorni_sadrzaj>
      <item>PRIZMA društvo s ograničenom odgovornošću za projektiranje i inženjering</item>
    </izvorni_sadrzaj>
    <derivirana_varijabla naziv="DomainObject.Predmet.ProtuStrankaListNazivFormated_1">
      <item>PRIZMA društvo s ograničenom odgovornošću za projektiranje i inženjering</item>
    </derivirana_varijabla>
  </DomainObject.Predmet.ProtuStrankaListNazivFormated>
  <DomainObject.Predmet.ProtuStrankaListNazivFormatedOIB>
    <izvorni_sadrzaj>
      <item>PRIZMA društvo s ograničenom odgovornošću za projektiranje i inženjering, OIB 81184130094</item>
    </izvorni_sadrzaj>
    <derivirana_varijabla naziv="DomainObject.Predmet.ProtuStrankaListNazivFormatedOIB_1">
      <item>PRIZMA društvo s ograničenom odgovornošću za projektiranje i inženjering, OIB 81184130094</item>
    </derivirana_varijabla>
  </DomainObject.Predmet.ProtuStrankaListNazivFormatedOIB>
  <DomainObject.Predmet.OstaliListFormated>
    <izvorni_sadrzaj>
      <item>Sudski registar TS u Varaždinu</item>
      <item>Zoran Zorko punomoćnik sudionika u postupku PRIZMA društvo s ograničenom odgovornošću za projektiranje i inženjering</item>
    </izvorni_sadrzaj>
    <derivirana_varijabla naziv="DomainObject.Predmet.OstaliListFormated_1">
      <item>Sudski registar TS u Varaždinu</item>
      <item>Zoran Zorko punomoćnik sudionika u postupku PRIZMA društvo s ograničenom odgovornošću za projektiranje i inženjering</item>
    </derivirana_varijabla>
  </DomainObject.Predmet.OstaliListFormated>
  <DomainObject.Predmet.OstaliListFormatedOIB>
    <izvorni_sadrzaj>
      <item>Sudski registar TS u Varaždinu</item>
      <item>Zoran Zorko, OIB 36549850762 punomoćnik sudionika u postupku PRIZMA društvo s ograničenom odgovornošću za projektiranje i inženjering</item>
    </izvorni_sadrzaj>
    <derivirana_varijabla naziv="DomainObject.Predmet.OstaliListFormatedOIB_1">
      <item>Sudski registar TS u Varaždinu</item>
      <item>Zoran Zorko, OIB 36549850762 punomoćnik sudionika u postupku PRIZMA društvo s ograničenom odgovornošću za projektiranje i inženjering</item>
    </derivirana_varijabla>
  </DomainObject.Predmet.OstaliListFormatedOIB>
  <DomainObject.Predmet.OstaliListFormatedWithAdress>
    <izvorni_sadrzaj>
      <item>Sudski registar TS u Varaždinu, Ul. braće Radić 2, 42000 Varaždin</item>
      <item>Zoran Zorko, Potočka Ulica 32, 48260 Križevci punomoćnik sudionika u postupku PRIZMA društvo s ograničenom odgovornošću za projektiranje i inženjering</item>
    </izvorni_sadrzaj>
    <derivirana_varijabla naziv="DomainObject.Predmet.OstaliListFormatedWithAdress_1">
      <item>Sudski registar TS u Varaždinu, Ul. braće Radić 2, 42000 Varaždin</item>
      <item>Zoran Zorko, Potočka Ulica 32, 48260 Križevci punomoćnik sudionika u postupku PRIZMA društvo s ograničenom odgovornošću za projektiranje i inženjering</item>
    </derivirana_varijabla>
  </DomainObject.Predmet.OstaliListFormatedWithAdress>
  <DomainObject.Predmet.OstaliListFormatedWithAdressOIB>
    <izvorni_sadrzaj>
      <item>Sudski registar TS u Varaždinu, Ul. braće Radić 2, 42000 Varaždin</item>
      <item>Zoran Zorko, OIB 36549850762, Potočka Ulica 32, 48260 Križevci punomoćnik sudionika u postupku PRIZMA društvo s ograničenom odgovornošću za projektiranje i inženjering</item>
    </izvorni_sadrzaj>
    <derivirana_varijabla naziv="DomainObject.Predmet.OstaliListFormatedWithAdressOIB_1">
      <item>Sudski registar TS u Varaždinu, Ul. braće Radić 2, 42000 Varaždin</item>
      <item>Zoran Zorko, OIB 36549850762, Potočka Ulica 32, 48260 Križevci punomoćnik sudionika u postupku PRIZMA društvo s ograničenom odgovornošću za projektiranje i inženjering</item>
    </derivirana_varijabla>
  </DomainObject.Predmet.OstaliListFormatedWithAdressOIB>
  <DomainObject.Predmet.OstaliListNazivFormated>
    <izvorni_sadrzaj>
      <item>Sudski registar TS u Varaždinu</item>
      <item>Zoran Zorko</item>
    </izvorni_sadrzaj>
    <derivirana_varijabla naziv="DomainObject.Predmet.OstaliListNazivFormated_1">
      <item>Sudski registar TS u Varaždinu</item>
      <item>Zoran Zorko</item>
    </derivirana_varijabla>
  </DomainObject.Predmet.OstaliListNazivFormated>
  <DomainObject.Predmet.OstaliListNazivFormatedOIB>
    <izvorni_sadrzaj>
      <item>Sudski registar TS u Varaždinu</item>
      <item>Zoran Zorko, OIB 36549850762</item>
    </izvorni_sadrzaj>
    <derivirana_varijabla naziv="DomainObject.Predmet.OstaliListNazivFormatedOIB_1">
      <item>Sudski registar TS u Varaždinu</item>
      <item>Zoran Zorko, OIB 36549850762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PRIZMA društvo s ograničenom odgovornošću za projektiranje i inženjering</izvorni_sadrzaj>
    <derivirana_varijabla naziv="DomainObject.Predmet.ProtustrankaIDrugi_1">PRIZMA društvo s ograničenom odgovornošću za projektiranje i inženjering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PRIZMA društvo s ograničenom odgovornošću za projektiranje i inženjering, OIB 81184130094, Potočka 32, 48260 Križevci</izvorni_sadrzaj>
    <derivirana_varijabla naziv="DomainObject.Predmet.ProtustrankaIDrugiAdressOIB_1">PRIZMA društvo s ograničenom odgovornošću za projektiranje i inženjering, OIB 81184130094, Potočka 32,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PRIZMA društvo s ograničenom odgovornošću za projektiranje i inženjering</item>
      <item>Sudski registar TS u Varaždinu</item>
      <item>Zoran Zorko</item>
    </izvorni_sadrzaj>
    <derivirana_varijabla naziv="DomainObject.Predmet.SudioniciListNaziv_1">
      <item>Financijska agencija - Podružnica Varaždin</item>
      <item>PRIZMA društvo s ograničenom odgovornošću za projektiranje i inženjering</item>
      <item>Sudski registar TS u Varaždinu</item>
      <item>Zoran Zorko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PRIZMA društvo s ograničenom odgovornošću za projektiranje i inženjering, OIB 81184130094, Potočka 32,48260 Križevci</item>
      <item>Sudski registar TS u Varaždinu, Ul. braće Radić 2,42000 Varaždin</item>
      <item>Zoran Zorko, OIB 36549850762, Potočka Ulica 32,48260 Križevci</item>
    </izvorni_sadrzaj>
    <derivirana_varijabla naziv="DomainObject.Predmet.SudioniciListAdressOIB_1">
      <item>Financijska agencija - Podružnica Varaždin, OIB 85821130368, Ul. Augusta Cesarca 2,42000 Varaždin</item>
      <item>PRIZMA društvo s ograničenom odgovornošću za projektiranje i inženjering, OIB 81184130094, Potočka 32,48260 Križevci</item>
      <item>Sudski registar TS u Varaždinu, Ul. braće Radić 2,42000 Varaždin</item>
      <item>Zoran Zorko, OIB 36549850762, Potočka Ulica 32,48260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81184130094</item>
      <item>, OIB null</item>
      <item>, OIB 36549850762</item>
    </izvorni_sadrzaj>
    <derivirana_varijabla naziv="DomainObject.Predmet.SudioniciListNazivOIB_1">
      <item>, OIB 85821130368</item>
      <item>, OIB 81184130094</item>
      <item>, OIB null</item>
      <item>, OIB 36549850762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65AFD-4CD9-46B7-BB9D-A346F7A5E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326</properties:Words>
  <properties:Characters>1750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2017-03-23T12:10:00Z</dcterms:created>
  <dc:creator>VOTA NĂO Ŕ REGIONALIZAÇĂO! SIM AO REFORÇO DO MUNICIPALISMO!</dc:creator>
  <dc:description>A REGIONALIZAÇĂO É UM ERRO COLOSSAL!</dc:description>
  <cp:lastModifiedBy>Marko Makaj</cp:lastModifiedBy>
  <cp:lastPrinted>2017-03-23T12:09:00Z</cp:lastPrinted>
  <dcterms:modified xmlns:xsi="http://www.w3.org/2001/XMLSchema-instance" xsi:type="dcterms:W3CDTF">2017-03-23T12:11:00Z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