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d5ef4" w14:paraId="d7d5ef4" w:rsidRDefault="008046AB" w:rsidP="007D32F5" w:rsidR="008046AB" w:rsidRPr="008F4277">
      <w:pPr>
        <w15:collapsed w:val="false"/>
        <w:rPr>
          <w:b/>
        </w:rPr>
      </w:pPr>
      <w:bookmarkStart w:name="_GoBack" w:id="0"/>
      <w:bookmarkEnd w:id="0"/>
    </w:p>
    <w:p w:rsidRDefault="007D32F5" w:rsidP="007D32F5" w:rsidR="007D32F5">
      <w:pPr>
        <w:ind w:firstLine="708"/>
      </w:pPr>
      <w:r>
        <w:rPr>
          <w:noProof/>
        </w:rPr>
        <w:drawing>
          <wp:inline distR="0" distL="0" distB="0" distT="0">
            <wp:extent cy="647700" cx="5238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7D32F5" w:rsidP="007D32F5" w:rsidR="007D32F5">
      <w:r>
        <w:rPr>
          <w:rFonts w:eastAsia="MS Mincho"/>
        </w:rPr>
        <w:t>REPUBLIKA HRVATSKA</w:t>
      </w:r>
    </w:p>
    <w:p w:rsidRDefault="007D32F5" w:rsidP="007D32F5" w:rsidR="007D32F5">
      <w:r>
        <w:rPr>
          <w:rFonts w:eastAsia="MS Mincho"/>
        </w:rPr>
        <w:t>TRGOVAČKI SUD U RIJECI</w:t>
      </w:r>
    </w:p>
    <w:p w:rsidRDefault="007D32F5" w:rsidP="007D32F5" w:rsidR="008046AB" w:rsidRPr="007D32F5">
      <w:pPr>
        <w:rPr>
          <w:rFonts w:eastAsia="MS Mincho"/>
        </w:rPr>
      </w:pPr>
      <w:r>
        <w:rPr>
          <w:rFonts w:eastAsia="MS Mincho"/>
        </w:rPr>
        <w:t xml:space="preserve">      Rijeka, Zadarska 1 i 3</w:t>
      </w:r>
    </w:p>
    <w:p w:rsidRDefault="008046AB" w:rsidP="007D32F5" w:rsidR="008046AB" w:rsidRPr="008F4277">
      <w:pPr>
        <w:rPr>
          <w:b/>
        </w:rPr>
      </w:pPr>
    </w:p>
    <w:p w:rsidRDefault="008046AB" w:rsidP="008046AB" w:rsidR="008046AB" w:rsidRPr="008F4277">
      <w:pPr>
        <w:jc w:val="center"/>
        <w:rPr>
          <w:b/>
        </w:rPr>
      </w:pPr>
    </w:p>
    <w:p w:rsidRDefault="008046AB" w:rsidP="008046AB" w:rsidR="008046AB" w:rsidRPr="008F4277">
      <w:pPr>
        <w:jc w:val="center"/>
      </w:pPr>
      <w:r>
        <w:t xml:space="preserve">U </w:t>
      </w:r>
      <w:r w:rsidRPr="008F4277">
        <w:t xml:space="preserve">  I M E   R E P U B L I K E    H R V A T S K E</w:t>
      </w:r>
    </w:p>
    <w:p w:rsidRDefault="008046AB" w:rsidP="008046AB" w:rsidR="008046AB" w:rsidRPr="008F4277"/>
    <w:p w:rsidRDefault="008046AB" w:rsidP="008046AB" w:rsidR="008046AB" w:rsidRPr="008F4277"/>
    <w:p w:rsidRDefault="008046AB" w:rsidP="008046AB" w:rsidR="008046AB" w:rsidRPr="008F4277">
      <w:pPr>
        <w:jc w:val="center"/>
      </w:pPr>
      <w:r w:rsidRPr="008F4277">
        <w:t>R J E Š E N J E</w:t>
      </w:r>
    </w:p>
    <w:p w:rsidRDefault="008046AB" w:rsidP="008046AB" w:rsidR="008046AB" w:rsidRPr="008F4277">
      <w:pPr>
        <w:jc w:val="center"/>
      </w:pPr>
    </w:p>
    <w:p w:rsidRDefault="008046AB" w:rsidP="008046AB" w:rsidR="008046AB" w:rsidRPr="008F4277">
      <w:pPr>
        <w:jc w:val="both"/>
        <w:rPr>
          <w:b/>
        </w:rPr>
      </w:pPr>
    </w:p>
    <w:p w:rsidRDefault="008046AB" w:rsidP="008046AB" w:rsidR="008046AB" w:rsidRPr="008F4277">
      <w:pPr>
        <w:jc w:val="both"/>
        <w:rPr>
          <w:b/>
        </w:rPr>
      </w:pPr>
      <w:r w:rsidRPr="008F4277">
        <w:tab/>
        <w:t>Trgovački sud u Rijeci, po Liljani Ugrin, kao sucu pojedincu, u postupku sklapanja predstečajne nagodbe dužnika NOVI LIST novinsko nakladničko dioničko društvo Rijeka, Zvonimirova 20/a (MBS 040000340 - OIB 44110106406) i njegovih vjerovnika,</w:t>
      </w:r>
      <w:r w:rsidRPr="008F4277">
        <w:rPr>
          <w:b/>
        </w:rPr>
        <w:t xml:space="preserve"> </w:t>
      </w:r>
      <w:r w:rsidRPr="008F4277">
        <w:t>temeljem odredbi članka 66. Zakona o financijskom poslovanju i predstečajnoj nagodbi ( „Narodne novine“ broj 108/12, 114/12, 81/13 i 112/13, u daljnjem tekstu: ZFPPN ) dana 24. studenog 2015.</w:t>
      </w:r>
    </w:p>
    <w:p w:rsidRDefault="008046AB" w:rsidP="008046AB" w:rsidR="008046AB" w:rsidRPr="008F4277">
      <w:pPr>
        <w:jc w:val="both"/>
      </w:pPr>
    </w:p>
    <w:p w:rsidRDefault="008046AB" w:rsidP="008046AB" w:rsidR="008046AB" w:rsidRPr="008F4277">
      <w:pPr>
        <w:jc w:val="center"/>
      </w:pPr>
      <w:r w:rsidRPr="008F4277">
        <w:t>r i j e š i o    j e</w:t>
      </w:r>
    </w:p>
    <w:p w:rsidRDefault="008046AB" w:rsidP="008046AB" w:rsidR="008046AB" w:rsidRPr="008F4277">
      <w:pPr>
        <w:jc w:val="center"/>
      </w:pPr>
    </w:p>
    <w:p w:rsidRDefault="008046AB" w:rsidP="008046AB" w:rsidR="008046AB" w:rsidRPr="008F4277">
      <w:pPr>
        <w:jc w:val="center"/>
      </w:pPr>
    </w:p>
    <w:p w:rsidRDefault="008046AB" w:rsidP="008046AB" w:rsidR="008046AB" w:rsidRPr="008F4277">
      <w:pPr>
        <w:jc w:val="both"/>
      </w:pPr>
      <w:r w:rsidRPr="008F4277">
        <w:t xml:space="preserve">I.    Odobrava se sklopljena predstečajna nagodba između dužnika NOVI LIST novinsko nakladničko </w:t>
      </w:r>
      <w:r w:rsidRPr="008F4277">
        <w:rPr>
          <w:noProof/>
        </w:rPr>
        <w:t>dioničko</w:t>
      </w:r>
      <w:r w:rsidRPr="008F4277">
        <w:t xml:space="preserve"> društvo Rijeka, Zvonimirova 20/a (MBS 040000340 - OIB 44110106406) i njegovih vjerovnika čije su tražbine utvrđene </w:t>
      </w:r>
      <w:r w:rsidRPr="008F4277">
        <w:rPr>
          <w:bCs/>
        </w:rPr>
        <w:t>rješenjima Financijske Agencije posl. br. Klasa: UP-I/110/07/14-01/6912, Ur. br: 04-06-14-6912-170 od 15. prosinca 2014. i Klasa: UP-I/110/07/14-01/6912, Ur. br: 04-06-15-6912-345 od 20. svibnja 2015. u ukupnom iznosu od 43.551.764,16 kn, time da je iznos osporenih tražbina 1.735.172,45 kn</w:t>
      </w:r>
      <w:r w:rsidRPr="008F4277">
        <w:t>, kako slijedi:</w:t>
      </w:r>
    </w:p>
    <w:p w:rsidRDefault="008046AB" w:rsidP="008046AB" w:rsidR="008046AB" w:rsidRPr="008F4277">
      <w:pPr>
        <w:jc w:val="both"/>
      </w:pPr>
    </w:p>
    <w:tbl>
      <w:tblPr>
        <w:tblW w:type="dxa" w:w="9072"/>
        <w:tblInd w:type="dxa" w:w="108"/>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Layout w:type="fixed"/>
        <w:tblLook w:val="00A0" w:noVBand="0" w:noHBand="0" w:lastColumn="0" w:firstColumn="1" w:lastRow="0" w:firstRow="1"/>
      </w:tblPr>
      <w:tblGrid>
        <w:gridCol w:w="994"/>
        <w:gridCol w:w="1700"/>
        <w:gridCol w:w="4819"/>
        <w:gridCol w:w="1559"/>
      </w:tblGrid>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tcPr>
          <w:p w:rsidRDefault="008046AB" w:rsidP="006E44FF" w:rsidR="008046AB" w:rsidRPr="008F4277">
            <w:pPr>
              <w:ind w:left="360"/>
              <w:rPr>
                <w:lang w:eastAsia="en-US"/>
              </w:rPr>
            </w:pP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OIB VJEROVNKA</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NAZIV VJEROVNIKA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UTVRĐENI IZNOS TRAŽBINE U KN</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41289820841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ADACTA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89.228,87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70338549613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ADRIA MAZIVA J.D.O.O.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1.297,50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06219431693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AEROTEH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8.354,95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pPr>
              <w:rPr>
                <w:lang w:eastAsia="en-US"/>
              </w:rPr>
            </w:pP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AGENCIJA PRESS TRADE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2.557,30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5.</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pPr>
              <w:rPr>
                <w:lang w:eastAsia="en-US"/>
              </w:rPr>
            </w:pP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AGFA GRAPHICS N.V.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1.484.892,44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pPr>
              <w:rPr>
                <w:lang w:eastAsia="en-US"/>
              </w:rPr>
            </w:pP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AGFA GRAPHICS N.V.*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2.683,15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58843087891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AKD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66.481,36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60260099259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AKTER PUBLIC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25.372,50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00564425000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ALARM EXPRESS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1.204,48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10.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40382428949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ALETA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7.190,10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11.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98274648765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ALEX-COMP VL. DRAGAN ALEKSIĆ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14.375,00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12.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03448022583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ALFA ATEST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1.875,00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lastRenderedPageBreak/>
              <w:t>13.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11544939570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ALGORITAM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65,00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14.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67927539163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ASTERION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350,00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15.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04061380249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AUTOMOTODROM GROBNIK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16.813,85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16.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72020241095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BAKOTIĆ ZDENKO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4.650,28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17.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13370615759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BANDA NIKOLA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3.390,46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18.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06779162480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BELVEDER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117.507,12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19.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48584133821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BEVANDA RIJEKA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8.012,00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50434093021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BILANKOV ŽELJKO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14.402,47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48270876028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BISNODE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13.112,50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84850136145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BOBAN JOZO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1.102,17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48962537961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BODETTI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27.144,37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73151166193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BORNA TRGOVINA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1.897,38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14865296933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BRALIĆ VLADI</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30.644,38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01363674869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BRINOX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881,78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47216575188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BULEŠIĆ BRUNO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46.769,28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11599404736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BVS INŽENJERING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2.400,00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29.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32525416173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CAR KLARA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100.292,69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61234282634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CAR PAOLA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38.781,57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58220366367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CINDRIĆ TIHOMIR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4.218,18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38886450117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COCO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870,00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83918065246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CODEX SORTIUM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6.419,19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16715517659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COPY SHOP SERVIS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750,00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26187994862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CROATIA OSIGURANJE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128.120,16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82480090316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CROPIX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204.290,62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79558761945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CUPAĆ DAMIR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16.807,62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76507675161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CVITANOVIĆ BORIS</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223,88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39.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70165989831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CVITKOVIĆ ANTUN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4.191,54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82339434560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CYCLORAMA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22.249,36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86222768591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ČAČIĆ IVAN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646,76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73282003195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ČIVRAK DAMIR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4.104,48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25643772072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ČORAK MARKO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14.975,13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80928615802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ĆAVAR ZDENKO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13.503,05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16816046353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ĆOSO IRA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100.292,69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09705689855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DB TECHNIC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3.920,62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69914640215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DEKRA ZA PRIVREMENO ZAPOŠLJAVANJE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52.359,66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79069474349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DHL INTERNATIONAL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8,15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49.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02901606720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DIMNJAČAR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3.814,38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50.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19487912936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DIRECTUS PROMOTUS PLUS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400,00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51.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55707652216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DIRNIS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5.537,19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52.</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pPr>
              <w:rPr>
                <w:lang w:eastAsia="en-US"/>
              </w:rPr>
            </w:pP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DISTRIEST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8.602,44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53.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27740377550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DIZDAREVIĆ ZLATKO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63.030,27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54.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60017537918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DOBRING RIJEKA VL. TANJA DEBELIĆ I MAJA STEVANČEVIĆ</w:t>
            </w:r>
          </w:p>
          <w:p w:rsidRDefault="008046AB" w:rsidP="006E44FF" w:rsidR="008046AB" w:rsidRPr="008F4277">
            <w:pPr>
              <w:rPr>
                <w:lang w:eastAsia="en-US"/>
              </w:rPr>
            </w:pPr>
            <w:r w:rsidRPr="008F4277">
              <w:t>STONE</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11.270,00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55.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22550910865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DOLCE BOLERO d.o.o. </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2.400,00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56.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62799759990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DOM MLADIH RIJEKA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1.875,72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lastRenderedPageBreak/>
              <w:t>57.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86429074965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DRUŠTVO POKROVITELJA HNK IVANA PL. ZAJCA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5.000,00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58.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16391096016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DRŽAVNI ARHIV U RIJECI s.p.o.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rPr>
                <w:lang w:eastAsia="en-US"/>
              </w:rPr>
            </w:pPr>
            <w:r w:rsidRPr="008F4277">
              <w:t>49.500,00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59.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06714661126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DUBROVIĆ JOSIP</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3.664,67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08985711377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DUNDOVIĆ OBRT ZA USLUGE I TRGOVINU VL. DOMINIK DUNDOVIĆ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1.836,00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35632446440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ĐUROVIĆ RADISLAV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23.118,64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05411016988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EDIT RIJEKA NOVINSKO IZDAVAČKA USTANOVA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3.185,34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78090515909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EDUCA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987,50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03426057080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EKO TONERI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9.715,00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58401982639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EKO-MURVICA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79,50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07941830049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EKOTEX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9.443,09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57441345769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ELEKTROMEHANIČKA RADNJA PENIĆ PREDRAG</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518,75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22932618857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ELEKTRONIK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5.711,35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69.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98194439932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ELEZOVIĆ DORIJAN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5.775,16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67936371211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ELMAS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2.653,00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99393766301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ENERGO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111.889,76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67124790798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ERIĆ OLIVERA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10.621,90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23057039320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ERSTE &amp; STEIERMARKISCHE BANK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1.906,35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01913481578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EUROPAPIER ADRIA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121,45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79517545745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EUROPAPRESS HOLDING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253,30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13897543966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F.I.R.A.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19.448,54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50534983291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FAGGIAN ALBERT</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228.791,10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91174925597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FEEL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5.000,00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79.</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rPr>
                <w:bCs/>
              </w:rPr>
            </w:pPr>
            <w:r w:rsidRPr="008F4277">
              <w:t xml:space="preserve">FERAG GMBH </w:t>
            </w:r>
            <w:r w:rsidRPr="008F4277">
              <w:rPr>
                <w:bCs/>
              </w:rPr>
              <w:t>pravni slijednik WRH GLOBAL AUSTRIA GmbH</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29.019,35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25706416813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FESTO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23,22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85821130368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FINANCIJSKA AGENCIJA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342.115,17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59082812808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FOKUS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40.256,93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85828625994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FOND ZA ZAŠTITU OKOLIŠA I ENERGETSKU UČINKOVITOST</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249.351,00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15835611375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FOTO BADROV VL. ŽELJKO BADROV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536,40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44362717786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FOTO METROMARKET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2.681,00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61656908575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FOTOTEH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8.131,68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61072756345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GALERIJA SINA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1.300,00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49719532398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GALOGAŽA HANA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12.437,80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89.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29248394930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GAŠPAROVIĆ DARKO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621,89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90.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64611928764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GERENČER MIROSLAV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25.677,80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91.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19898735557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GLOWATZKY TONI</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86.223,26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92.</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GOSS INTERNATIONAL EUROPE B.V.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116.322,16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93.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86335985108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GOVEDIĆ NATAŠA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15.248,90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94.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54382731928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GRAD RIJEKA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32.985,10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95.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61817894937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GRAD ZAGREB</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10.793,32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96.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74364571096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GRADSKA PLINARA-OPSKRBA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814,64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97.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03744272526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 xml:space="preserve">GRADSKO STAMBENO KOMUNALNO </w:t>
            </w:r>
            <w:r w:rsidRPr="008F4277">
              <w:lastRenderedPageBreak/>
              <w:t>GOSPODARSTVO</w:t>
            </w:r>
          </w:p>
          <w:p w:rsidRDefault="008046AB" w:rsidP="006E44FF" w:rsidR="008046AB" w:rsidRPr="008F4277">
            <w:pPr>
              <w:autoSpaceDE w:val="false"/>
              <w:autoSpaceDN w:val="false"/>
              <w:adjustRightInd w:val="false"/>
            </w:pPr>
            <w:r w:rsidRPr="008F4277">
              <w:t>d.o.o.- za suvlasnike stambene zgrade u Zagrebu, Boškovićeva 15</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lastRenderedPageBreak/>
              <w:t>5.817,60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lastRenderedPageBreak/>
              <w:t>98.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78723936298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GRAFIČAR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228.200,00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ind w:left="360"/>
              <w:rPr>
                <w:lang w:eastAsia="en-US"/>
              </w:rPr>
            </w:pPr>
            <w:r w:rsidRPr="008F4277">
              <w:t>99.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24771574861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GRAFMAT USLUGE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8.108,60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100.</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GRAPHIC NEWS LTD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16.086,50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101.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12163478684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GRBAC JOSIP</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607,35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102.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41653851643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GREDELJ VLADIMIR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121.198,89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103.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30928628063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GRGIĆ ARMONKO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980,11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104.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92530323555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GRŽETIĆ NEDJELJKO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8.171,36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105.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03365973101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GS1 CROATIA Hrvatsko udruženje za automatsku  identifikaciju, elektroničku razmjenu podataka i upravljanje</w:t>
            </w:r>
          </w:p>
          <w:p w:rsidRDefault="008046AB" w:rsidP="006E44FF" w:rsidR="008046AB" w:rsidRPr="008F4277">
            <w:r w:rsidRPr="008F4277">
              <w:t>poslovnim procesima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2.631,92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106.</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GSKG STAMBENA ZGRADA SUVL. PUHOVSKI 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8.000,00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107.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23240845583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HCK GRADSKO DRUŠTVO RIJEKA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1.541,00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108.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46830600751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HEP - OPERATOR DISTRIBUCIJSKOG SUSTAVA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59.510,88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109.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63073332379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HEP - OPSKRBA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83.472,44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110.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41387373932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HRVATSKA IZVJEŠTAJNA NOVINSKA AGENCIJA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139.240,00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111.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29571393214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HODŽIĆ MARGARETA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684,09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112.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73641697426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HOŠKO FRANJO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621,89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113.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87311810356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HP- HRVATSKA POŠTA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52.898,87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114.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79899710377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HRGA SINIŠA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2.736,33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115.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68419124305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HRVATSKA RADIOTELEVIZIJA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40.639,94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116.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80978339255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HRVATSKA UDRUGA POSLODAVACA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85.500,00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117.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84996804446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HRVATSKA UDRUGA ZA ODNOSE S JAVNOŠĆU</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2.000,00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118.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57500462912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HRVATSKE AUTOCESTE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112,00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119.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69693144506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HRVATSKE ŠUME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23.250,61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120.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28921383001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HRVATSKE VODE</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1.048,37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121.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38726608831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HRVATSKI NOGOMETNI KLUB RIJEKA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62.889,52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122.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81793146560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HRVATSKI TELEKOM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2.844,61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123.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23691527614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HRVATSKI ZAVOD ZA TOKSIKOLOGIJU I ANTIDOPING</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124.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56668956985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HRVATSKO DRUŠTVO SKLADATELJA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629,04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125.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09768733616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HRVOJ DAVOR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16.257,09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126.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57579468922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HUDOLIN ANĐA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334,36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127.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81951994357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IEG-GRAFIKA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9.543,75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128.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18458216879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IN TIME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96,26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129.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73393802061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INDUSTRIJAIMPORT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4.605,55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130.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55093511170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INTRAWEB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7.350,00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131.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17189374928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INTUS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10.422,97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132.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65723536010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ISTARSKA KREDITNA BANKA UMAG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2.861.509,17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133.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10646312571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IVANDIĆ MATE</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2.577,06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lastRenderedPageBreak/>
              <w:t xml:space="preserve">    134.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97741129364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IVANJ GKTD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135.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45875673150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JADRAN HOTELI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3.200,00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136.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47326910912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JAGAR ČOTIĆ SILVA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284,83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137.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65242427197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JAKOVLJEVIĆ MARINKO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2.220,70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138.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41419871295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JAVNI BILJEŽNIK NANSI KOPIĆ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280,00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139.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18613429746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JAVNI BILJEŽNIK VERA LOVROVIĆ LEČIĆ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4.484,71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140.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48284894303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JELAČA IMPEX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2.684,24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141.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30950391780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JEŽIĆ DAMIR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19.965,28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142.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84472982089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JEŽIĆ ROBERT</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57.500,01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143.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94041298631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JOZIĆ ŽELJKO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21.040,83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144.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10353290680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JUKIĆ ROBERT</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3.805,12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145.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75294975004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JURČIĆ KLEKOVIĆ ŽELJKA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4.229,55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146.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97760064978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JURIĆ MARIJA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606,82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147.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46904558149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JURKOVIĆ IVAN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1.575,73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148.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67937053537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JUSTICIA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5.000,00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149.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07412248340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KALMAR ALEKSANDAR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609,45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150.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26219089758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KANAL RI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12.375,00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151.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59311131326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KARUZA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1.675,00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152.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19081493664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KD AUTOTROLEJ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3.981,31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153.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06531901714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KD ČISTOĆA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6.730,34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154.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39751563435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KD KOSTRENA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4.800,00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155.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80805858278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KD VODOVOD I KANALIZACIJA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247,60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156.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22009072657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KOKOT ZRINKA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567,11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157.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28943450851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KOLOMEJEC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6.048,75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158.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26032205872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KOMPASS INFO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9.652,90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tcPr>
          <w:p w:rsidRDefault="008046AB" w:rsidP="006E44FF" w:rsidR="008046AB" w:rsidRPr="008F4277">
            <w:pPr>
              <w:rPr>
                <w:lang w:eastAsia="en-US"/>
              </w:rPr>
            </w:pPr>
            <w:r w:rsidRPr="008F4277">
              <w:t xml:space="preserve">   159.</w:t>
            </w:r>
          </w:p>
          <w:p w:rsidRDefault="008046AB" w:rsidP="006E44FF" w:rsidR="008046AB" w:rsidRPr="008F4277">
            <w:pPr>
              <w:rPr>
                <w:lang w:eastAsia="en-US"/>
              </w:rPr>
            </w:pP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43600498596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KOMUNALNE USLUGE CRES LOŠINJ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459,29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160.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69506374430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KOSTELAC GOMERČIĆ MANJA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21.394,71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161.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53543180848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KOŠIR ANTUN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2.368,32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162.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48850860293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KOŠUTAR MILJENKO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643,96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163.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10504597502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KOVAČEVIĆ ANA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20.108,94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164.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11867065406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KOVINOTOKARSKA RADIONICA VL. FRANE LAZANJA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1.825,00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165.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58186639364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KRAJINA MARTINA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3.164,54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166.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75223587162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KRAKER NEDELJKO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10.661,63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167.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59654450944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KRANING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3.881,06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168.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14355116851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KRANJČEVIĆ MILAN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776,62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169.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08809797180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KRAUS NIKOLINA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37,39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170.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72826316852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KREATIVNI MEDIJI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192.161,16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171.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25609059277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KRMPOTIĆ JOSIP</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6.218,90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172.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44167170586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KRPAN MIROSLAV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5.852,29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173.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13892949082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KUKINA MLADEN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29.122,07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174.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59281463398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KUKURIN BRANKO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484,85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175.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43123140993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KUNAC IVAN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2.452,04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176.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80807495466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KUTEROVAC VLADIMIR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2.810,35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177.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40498301834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KVARNERSKE NEKRETNINE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28.095,75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lastRenderedPageBreak/>
              <w:t xml:space="preserve">   178.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26946497098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L.D.AUTO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3.300,00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179.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30388198486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LAŠTRO DUŠKO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1.939,38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180.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29438219620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LESINGER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26.000,00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181.</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LIBELA ELSI PRO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6.239,59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182.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77671806963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LIBUKOM JURDANI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513,49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183.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75374786952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LIDER MEDIA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27.152,70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184.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33975999472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LOŽ METALPRES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15.311,25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185.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65081323044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LUŽAIĆ DUŠAN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19.895,81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186.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58460802641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LJEKARNA MERICA JURETIĆ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1.517,16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187.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61944051661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LJEVAR MARIJANA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10.424,25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188.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67215092378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MAGMA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36.004,08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189.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19125372296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MAJETIĆ KREŠIMIR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12.381,84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190.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72555386181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MAJKUS SINIŠA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8.484,85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191.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08564317085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MAKROMIKRO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49.374,24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192.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17828889863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MALNAR ŽELJKO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22.289,09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193.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52303570284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MANDIR IVAN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14.480,15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194.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41692531717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MAPHA USLUŽNI OBRT, VL. BOJAN TURK</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27.535,89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195.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41969083253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MAREX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950,00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196.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79580898186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MARINIĆ ALAN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112,18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197.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90256650609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MARINOVIĆ ŽELJKO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19.939,39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198.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86330843609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MATAIJA DARKO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887,79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199.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31670215084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MATAIJA MILAN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5.325,12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200.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76598425509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MATIĆ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16.736,37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201.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03931149835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MEDVED IVO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1.499,68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202.</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MEGTEC Systems SAS</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6.941,55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203.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97009579940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MEP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21.037,50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204.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29909622522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MERLIĆ IGOR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31.233,06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205.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54491965997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METAL COMMERCE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1.737,50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206.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23269006802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METRONET TELEKOMUNIKACIJE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47.594,78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207.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67369029081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MIGROSS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4.664,50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208.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82015444162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MIHALJEVIĆ MARKO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4.377,31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209.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98892976215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MILAK JELENA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7.693,72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210.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23663177159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MILIČEVIĆ STEVO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306,93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211.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18683136487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MINISTARSTVO FINANCIJA RH</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3.330.704,94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212.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77097364648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MIŠKOVIĆ OBRT ZA LIKOVNO-GRAFIČKU DJELATNOST</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44.344,45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213.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39822985053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MLADINOVIĆ MATIJA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4.662,89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214.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71481890310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MODRIĆ BRANISLAV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520,12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215.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57295049871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MUFIĆ GORAN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712,92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216.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91759874080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MULTIWAY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10.200,00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217.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63613420852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MUSIC STAR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16.275,88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218.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86778976761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NEDIĆ JOVAN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7.470,42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219.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17125031497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NEDIĆ NEDILJKO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5.006,04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220.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84335356702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NEDIĆ RANKO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11.024,50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221.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97031488507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NEOMEDIA KOMUNIKACIJE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86.868,75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222.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46118101286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NETCOM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1.204.699,67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lastRenderedPageBreak/>
              <w:t xml:space="preserve">   223.</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NORSKE SKOG BRUCK GMBH</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1.409.412,37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224.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73026422412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OBRT ZA PRIJEVOZ ĐUKA VL. MILENKO ĐUKIĆ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2.446,53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225.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00990732366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ODVJETNIK GORANA GRUBIŠIĆ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42.259,81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226.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25964288839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ODVJETNIK STJEPAN LOVIĆ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7.539,38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227.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01560243419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ODVJETNIK VLADO LALIĆ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75.675,07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228.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70686439710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OPRIJAN BOJANA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30.718,86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229.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07435417708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OPT-AGENCIJA ZA OPREMU POD TLAKOM</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337,50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230.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12455384517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OPTIKA VISUM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52.922,18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231.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36004425025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OPTIMA TELEKOM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14.210,11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232.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58945805165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OPTIMARE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5.312,50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233.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77396594560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ORKA OSJEČKA RADIONICA KVALITETNIH APLIKACIJA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52.012,35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234.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76080865307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OTIS DIZALA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27.258,31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235.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23780250353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OTP LEASING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268.674,96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236.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54968889211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OZDANOVAC ILIJA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921,22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237.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28868788087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PANANAGRAM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8.012,50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238.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70782974754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PANIJAN MIHAEL</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28.610,27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239.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37639875569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PANIJAN SANDRO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15.263,37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240.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37687763600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PARKOVI PLUS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220,78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241.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35645447518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PAUK ANTE</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7.455,07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242.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35639983676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PAVIČIĆ LUKA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928,81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243.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58998391537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PAVIĆ KLAUDIO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52.524,88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244.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35335084596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PAŽANIN ŠIMANOVIĆ LAVINIJA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16.975,43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245.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95550906039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PECNIK JAROSLAV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13.088,20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246.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09574330147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PEPIĆ EMIRA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4.514,91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247.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46778332490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PERKOVIĆ SLAVKO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2.663,37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248.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05265315035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PERŠIĆ ELVIS</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7.863,24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249.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69579849413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PERŠIĆ VINKO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45.895,53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250.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79532531934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PETKOVIĆ NIKOLA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50.909,04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251.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75550985023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PETROL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65.347,84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252.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99455464348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PGŽ - GRAD OPATIJA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25.811,05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253.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03152325893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PILEPIĆ ZVEZDANA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1.119,41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254.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01437945859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PILOTSKI KLUB KRILA KVARNERA RIJEKA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1.476,00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255.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74935828603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PINTAR VJEKOSLAV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10.900,13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256.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52995203888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PIXEL MEDIA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375,00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257.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51999974804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PKL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1.279,28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258.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57444289760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PLAVA LAGUNA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726,00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259.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77935602302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PLAVI PODRUM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3.823,00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260.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38051863635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POLJOPRIVREDNA ZADRUGA VRBNIK</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12.138,75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261.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67492500921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PORSCHE INTER AUTO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5.513,82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262.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05752045304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PORTADA JOSIP</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9.450,58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263.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93829633282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PRIJEVOZNIČKI OBRT BOLE VL. MIODRAG BOŠ-NJAK</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7.631,29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264.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85275989317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PRIMORSKI RADIO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3.755,64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lastRenderedPageBreak/>
              <w:t xml:space="preserve">   265.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02535697732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PRIVREDNA BANKA ZAGREB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266.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57502456908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PRO VITA - MEDICINA RADA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220,00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267.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69534652413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PROIZVODNO USLUŽNI OBRT "SAM", VL. SAŠA PAVLOVIĆ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9.851,20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268.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48170491626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PRO-STAR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19.354,69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269.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55064652289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PROTEL PROIZVODNO USLUŽNA ZADRUGA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9.325,00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270.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59186993986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PRPIĆ DOROTEA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25.440,73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271.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70017145237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PRUŠA IZRADA REKLAMA VL. TIHOMIR PRUŠA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1.375,00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272.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82004874818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PUBLIKA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1.153,76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273.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82535340471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PUCIĆ SINIŠA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108.324,90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274.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77184183850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PURIĆ BOJAN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35.150,40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275.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59721153513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RADEŠIĆ MAJA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3.695,15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276.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53056966535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RAIFFEISENBANK AUSTRIA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277.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48686176505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RAPIĆ ZDRAVKO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872,72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278.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29928023428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REBROVIĆ TOMISLAV</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9.999,97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279.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63873177102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RECA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1.492,50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280.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97968788024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REFUL RADIO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435,42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281.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72626274554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RESTORAN KUKURIKU KUKURIKU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5.179,00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282.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08062996765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RESTOVIĆ GORDANA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18.899,97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283.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12250599261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REVIDAS REVIZIJA I KONZALTING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70.890,49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284.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73293310543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RIJEKA SPORT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7.652,40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285.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68308631193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RITEH ZA PROJEKTIRANJE,KONZALTING I INŽENJERING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17.911,26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286.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45102606387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RONČEVIĆ PETAR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3.066,66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287.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44300293041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ROSCA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94.953,37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288.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69223811952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ROYAL MEĐUGENERACIJSKA SOLIDARNOST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141.644,77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289.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18376805890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RRIF PLUS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45,00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290.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07330149920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RTL HRVATSKA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4.280,04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291.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52977758993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RUBELJ MAJDA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1.492,53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292.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92028497699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RUBEŠA DRAGAN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51.116,22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293.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80988808909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RUK DAMIR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579,71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294.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06308995446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RUŽIĆ TEHNIKA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23.349,07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295.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41044313807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SAGENA INFORMATIČKI INŽENJERING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65.627,87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296.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01908188295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SAMOSTALNI NOVINAR TONČI BILIĆ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60.500,00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297.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96861280694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SANA, OBRT ZA ČIŠĆENJE I TRGOVINU, VL. SPOMENKA KVESA MANČIĆ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14.250,00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298.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33679708526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SECURITAS HRVATSKA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521.302,11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299.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22103022285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SIRONIĆ METOD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606,06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300.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79756992556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SLIKO-KER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4.155,84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301.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43724360360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SLOBODAN ŠNAJDER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63.444,38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302.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84672933238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SLOBODNA DALMACIJA PRINT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66.950,00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303.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73468164961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SLUGA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160,00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lastRenderedPageBreak/>
              <w:t xml:space="preserve">   304.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52656770470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SMOLČIĆ MARIN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30.097,61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305.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51650284028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SOLDATIĆ KORADO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7.863,24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306.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30472968948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SOLDO MARIJOFIL</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787,87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307.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06269544602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SONIK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1.853,73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308.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69326397242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SOCIETE GENERALE - SPLITSKA BANKA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309.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64406809162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SREDIŠNJE KLIRINŠKO DEPOZITNO DRUŠTVO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12.461,94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310.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91951813458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SREDNJA ŠKOLA DELNICE</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4.119,97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311.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00794781253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STRINIĆ PETAR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1.486,08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312.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87500773013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STUDENTSKI CENTAR RIJEKA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181.915,33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313.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40137584144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STUDIO SONDA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26.050,00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314.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23403057967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SUČIĆ MATEO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25.503,46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315.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44311743171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b/>
              </w:rPr>
            </w:pPr>
            <w:r w:rsidRPr="008F4277">
              <w:t>SUN CHEMICAL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481.901,37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316.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57426968545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SVETICKI BLAŽICA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3.376,04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317.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35427717338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SVIBEN ŽELJKO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13.358,52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318.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95129913801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ŠARIĆ MIRO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9.040,26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319.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38946622899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ŠIMIĆ MILICA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2.872,92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320.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09162707453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ŠIMUNDŽA BOŽIDAR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4.525,26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321.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08747661196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ŠPICA SUSTAVI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842,50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322.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04184168059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ŠUPER IGOR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974,14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323.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22248533094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TAPESS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6.293,46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324.</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TECHNOTRANS AG</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9.799,20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325.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89370831907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TEH-PROJEKT ENERGETIKA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8.093,75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326.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73198288394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TEKMA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2.756,25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327.</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THOMSON REUTERS SA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66.138,48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328.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11952101897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TIS GRUPA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40.090,12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329.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03713753265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TOMAŠEVIĆ MARTIN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99,72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330.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69448935971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TOMAŠEVIĆ MILAN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16.550,99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331.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52639870872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TRGOLEPTIR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3.550,00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332.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29743547503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TRIGLAV OSIGURANJE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101.078,60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333.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16781584499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TRINAJSTIĆ RADOVAN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4.452,99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334.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82119170151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TUK JANDRAGIĆ LJILJANA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35.049,75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335.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52215929609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TUMPIĆ STJEPAN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21.300,29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336.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67822260476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TURINA DRAŽEN, SAMOSTALNA DJELATNOST</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40.033,24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337.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67595550736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UGOSTITELJSKI OBRT BRIG VL. MARIO ŠKULJEVIĆ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4.075,50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338.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40394526308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UGOSTITELJSKI OBRT PREDAH VL. JADRANKA CINDRIĆ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464,50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339.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56205381276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UGOSTITELJSKI OBRT RONJGI VL. GUIDO MUŠKOVIĆ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39.404,21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340.</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UPM SALES OY</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1.249.760,25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tcPr>
          <w:p w:rsidRDefault="008046AB" w:rsidP="006E44FF" w:rsidR="008046AB" w:rsidRPr="008F4277">
            <w:pPr>
              <w:rPr>
                <w:lang w:eastAsia="en-US"/>
              </w:rPr>
            </w:pPr>
          </w:p>
          <w:p w:rsidRDefault="008046AB" w:rsidP="006E44FF" w:rsidR="008046AB" w:rsidRPr="008F4277">
            <w:pPr>
              <w:rPr>
                <w:lang w:eastAsia="en-US"/>
              </w:rPr>
            </w:pPr>
            <w:r w:rsidRPr="008F4277">
              <w:t xml:space="preserve">   341.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62574452269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USLUŽNI OBRT TISKARA PROPRINT VL. DARKO KURBANOVIĆ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500,00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342.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25016010505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VALENČIĆ OSKAR</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1.516,69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343.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24924965736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VARAŽDINAC STJEPAN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14.969,71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lastRenderedPageBreak/>
              <w:t xml:space="preserve">   344.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55525619967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VB LEASING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3.281,99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345.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63398817957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VENTEX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46.159,74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346.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75471893129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VIČEVIĆ GRAČANIN ANA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54.266,74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347.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63199208900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VIČEVIĆ TENA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100.292,69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348.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68755758143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VIJAČKIĆ NELA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4.191,54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349.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10140919865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VILLA PLASA VL.V.PERČIĆ SELJAČKI TURIZAM</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1.958,00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350.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17769567048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VILLA SANDI UGOSTITELJSKI OBRT, VL. SANDI BUJAN CVEČIĆ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9.824,80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351.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14411754953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VILSTROJ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3.077,75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352.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87676430087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VILUŠIĆ BOŽO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23.828,36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353.</w:t>
            </w:r>
          </w:p>
        </w:tc>
        <w:tc>
          <w:tcPr>
            <w:tcW w:type="dxa" w:w="1700"/>
            <w:tcBorders>
              <w:top w:space="0" w:sz="8" w:color="000000" w:val="single"/>
              <w:left w:space="0" w:sz="8" w:color="000000" w:val="single"/>
              <w:bottom w:space="0" w:sz="8" w:color="000000" w:val="single"/>
              <w:right w:space="0" w:sz="8" w:color="000000" w:val="single"/>
            </w:tcBorders>
          </w:tcPr>
          <w:p w:rsidRDefault="008046AB" w:rsidP="006E44FF" w:rsidR="008046AB" w:rsidRPr="008F4277"/>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VIPAP VIDEM KRŠKO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2.308.428,85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354.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94578199740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VIŠKOVIĆ MARIO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1.473,28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355.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83180487843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VJESNIK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107.306,25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356.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87045309945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VLAHOV HRVOJE</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15.219,83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357.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55232800223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VODOOPSKRBA I ODVODNJA CRES LOŠINJ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127,24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358.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83416546499</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VODOOPSKRBA I ODVODNJA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14.616,22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359.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86759392695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VODOPIJA GORAN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50,41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360.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58542560643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VUČKOVIĆ MIODRAG</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1.579,60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361.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83448314956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VUKMAN JOSIP</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26.990,06</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362.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70691683041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WALMAR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15.392,50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363.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52848403362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WIENER OSIGURANJE VIENNA INSURANCE GROUP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455.712,87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364.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06588149401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ZAGREB MONTAŽA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3.058,75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365.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92963223473</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ZAGREBAČKA BANKA d.d.</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19.835.186,93</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366.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85584865987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ZAGREBAČKI HOLDING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1.544,87</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367.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98496675812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ZAJEDNIČKI ODVJETNIČKI URED VELJKO KNEŽEVIĆ, EDI BRADAMANTE, MIRA HINIĆ, IVANA RADIĆ, BOJANA PAVKOVIĆ, SENKA PERHAT I NEVEN KNEŽEVIĆ</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8.359,39</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368.</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00106585846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autoSpaceDE w:val="false"/>
              <w:autoSpaceDN w:val="false"/>
              <w:adjustRightInd w:val="false"/>
            </w:pPr>
            <w:r w:rsidRPr="008F4277">
              <w:t>ZAVOD ZA ZAŠTITU NA RADU, ZAŠTITU OD POŽARA I ZAŠTITU ČOVJEKOVE OKOLINE d.o.o.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33.332,20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369.</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11374156664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Z-EL d.o.o.ZAGREB</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322,50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370.</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50015797195</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ZELENIKA SRĐAN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3.348,95</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371.</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47423753306</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ZENERAL ROBERT</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9.701,51</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372.</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70881601762</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ZENERAL ZLATA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8.955,24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373.</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69351617880</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ZIMA ZDRAVKO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68.040,00</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374.</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08617796051</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ZURAK MARIJA</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40.746,28</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375.</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58341370997</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ŽARKOVIĆ ZDRAVKO</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2.990,62</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376.</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12829633888</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ŽIKOVIĆ DORIS</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15.942,74</w:t>
            </w:r>
          </w:p>
        </w:tc>
      </w:tr>
      <w:tr w:rsidTr="006E44FF" w:rsidR="008046AB" w:rsidRPr="008F4277">
        <w:trPr>
          <w:trHeight w:val="20"/>
        </w:trPr>
        <w:tc>
          <w:tcPr>
            <w:tcW w:type="dxa" w:w="994"/>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rPr>
                <w:lang w:eastAsia="en-US"/>
              </w:rPr>
            </w:pPr>
            <w:r w:rsidRPr="008F4277">
              <w:t xml:space="preserve">   377.</w:t>
            </w:r>
          </w:p>
        </w:tc>
        <w:tc>
          <w:tcPr>
            <w:tcW w:type="dxa" w:w="1700"/>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01807319204</w:t>
            </w:r>
          </w:p>
        </w:tc>
        <w:tc>
          <w:tcPr>
            <w:tcW w:type="dxa" w:w="481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r w:rsidRPr="008F4277">
              <w:t>ŽMAK SLAVEN</w:t>
            </w:r>
          </w:p>
        </w:tc>
        <w:tc>
          <w:tcPr>
            <w:tcW w:type="dxa" w:w="1559"/>
            <w:tcBorders>
              <w:top w:space="0" w:sz="8" w:color="000000" w:val="single"/>
              <w:left w:space="0" w:sz="8" w:color="000000" w:val="single"/>
              <w:bottom w:space="0" w:sz="8" w:color="000000" w:val="single"/>
              <w:right w:space="0" w:sz="8" w:color="000000" w:val="single"/>
            </w:tcBorders>
            <w:hideMark/>
          </w:tcPr>
          <w:p w:rsidRDefault="008046AB" w:rsidP="006E44FF" w:rsidR="008046AB" w:rsidRPr="008F4277">
            <w:pPr>
              <w:jc w:val="right"/>
            </w:pPr>
            <w:r w:rsidRPr="008F4277">
              <w:t>154.529,92</w:t>
            </w:r>
          </w:p>
        </w:tc>
      </w:tr>
    </w:tbl>
    <w:p w:rsidRDefault="008046AB" w:rsidP="008046AB" w:rsidR="008046AB" w:rsidRPr="008F4277">
      <w:pPr>
        <w:jc w:val="both"/>
        <w:rPr>
          <w:bCs/>
        </w:rPr>
      </w:pPr>
    </w:p>
    <w:p w:rsidRDefault="008046AB" w:rsidP="008046AB" w:rsidR="008046AB" w:rsidRPr="008F4277">
      <w:pPr>
        <w:tabs>
          <w:tab w:pos="6216" w:val="left"/>
        </w:tabs>
      </w:pPr>
    </w:p>
    <w:p w:rsidRDefault="008046AB" w:rsidP="008046AB" w:rsidR="008046AB" w:rsidRPr="008F4277">
      <w:pPr>
        <w:jc w:val="both"/>
        <w:rPr>
          <w:bCs/>
        </w:rPr>
      </w:pPr>
      <w:r w:rsidRPr="008F4277">
        <w:lastRenderedPageBreak/>
        <w:t xml:space="preserve">Odobrenom nagodbom dužnik se </w:t>
      </w:r>
      <w:r w:rsidRPr="008F4277">
        <w:rPr>
          <w:bCs/>
        </w:rPr>
        <w:t xml:space="preserve">obvezuje na temelju rješenja o prihvaćanju plana financijskog restrukturiranja koji se kod Financijske agencije Zagreb vodi pod posl. br. Klasa: UP-I/110/07/14-01/6912, Ur. br: 04-06-15-6912-346 od 20. svibnja 2015. namiriti vjerovnike kako slijedi: </w:t>
      </w:r>
    </w:p>
    <w:p w:rsidRDefault="008046AB" w:rsidP="008046AB" w:rsidR="008046AB" w:rsidRPr="008F4277">
      <w:pPr>
        <w:jc w:val="both"/>
      </w:pPr>
    </w:p>
    <w:p w:rsidRDefault="008046AB" w:rsidP="008046AB" w:rsidR="008046AB" w:rsidRPr="008F4277">
      <w:pPr>
        <w:jc w:val="both"/>
      </w:pPr>
      <w:r w:rsidRPr="008F4277">
        <w:t>1.</w:t>
      </w:r>
      <w:r w:rsidRPr="008F4277">
        <w:tab/>
        <w:t>Namirenje tražbina:</w:t>
      </w:r>
    </w:p>
    <w:p w:rsidRDefault="008046AB" w:rsidP="008046AB" w:rsidR="008046AB" w:rsidRPr="008F4277">
      <w:pPr>
        <w:ind w:firstLine="360"/>
        <w:jc w:val="both"/>
        <w:rPr>
          <w:bCs/>
        </w:rPr>
      </w:pPr>
    </w:p>
    <w:p w:rsidRDefault="008046AB" w:rsidP="008046AB" w:rsidR="008046AB" w:rsidRPr="008F4277">
      <w:pPr>
        <w:jc w:val="both"/>
      </w:pPr>
      <w:r w:rsidRPr="008F4277">
        <w:rPr>
          <w:bCs/>
        </w:rPr>
        <w:t xml:space="preserve">1. tražbina vjerovnika BRUNO BULEŠIĆ, </w:t>
      </w:r>
      <w:r w:rsidRPr="008F4277">
        <w:t>Koparska 37, Pula</w:t>
      </w:r>
      <w:r w:rsidRPr="008F4277">
        <w:rPr>
          <w:bCs/>
        </w:rPr>
        <w:t xml:space="preserve"> (OIB </w:t>
      </w:r>
      <w:r w:rsidRPr="008F4277">
        <w:t>47216575188) utvrđena je u ukupnom iznosu od 46.769,28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2. tražbina vjerovnika DAMIR CUPAĆ, Brca 16, Rijeka (OIB </w:t>
      </w:r>
      <w:r w:rsidRPr="008F4277">
        <w:t>79558761945) utvrđena je u ukupnom iznosu od 16.807,62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 tražbina vjerovnika RADISLAV ĐUROVIĆ, Vrčevan 113, Medulin (OIB </w:t>
      </w:r>
      <w:r w:rsidRPr="008F4277">
        <w:t>35632446440) utvrđena je u ukupnom iznosu od 23.118,64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 tražbina vjerovnika ALBERT FAGGIAN, Verdura 52 C, Pula (OIB </w:t>
      </w:r>
      <w:r w:rsidRPr="008F4277">
        <w:t xml:space="preserve">50534983291) utvrđena je u ukupnom iznosu od 228.791,10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w:t>
      </w:r>
      <w:r w:rsidRPr="008F4277">
        <w:lastRenderedPageBreak/>
        <w:t>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5. tražbina vjerovnika DAMIR JEŽIĆ, A. B. Šimića 18/2, Rijeka (OIB </w:t>
      </w:r>
      <w:r w:rsidRPr="008F4277">
        <w:t>30950391780) utvrđena je u ukupnom iznosu od 19.965,28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6. tražbina vjerovnika ROBERT JEŽIĆ, A. B. Šimića 18/2, Rijeka (OIB </w:t>
      </w:r>
      <w:r w:rsidRPr="008F4277">
        <w:t>84472982089) utvrđena je u ukupnom iznosu od 57.500,01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7. tražbina vjerovnika DUŠAN LUŽAIĆ, Tuhtani 5, Kastav (OIB </w:t>
      </w:r>
      <w:r w:rsidRPr="008F4277">
        <w:t>65081323044) utvrđena je u ukupnom iznosu od 19.895,81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 tražbina vjerovnika IGOR MERLIĆ, Stancija Pataj 55, Pazin (OIB </w:t>
      </w:r>
      <w:r w:rsidRPr="008F4277">
        <w:t xml:space="preserve">29909622522) utvrđena je u ukupnom iznosu od 31.233,06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w:t>
      </w:r>
      <w:r w:rsidRPr="008F4277">
        <w:lastRenderedPageBreak/>
        <w:t>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 tražbina vjerovnika ELVIS PERŠIĆ, Nobileova 15, Pula (OIB </w:t>
      </w:r>
      <w:r w:rsidRPr="008F4277">
        <w:t>05265315035) utvrđena je u ukupnom iznosu od 7.863,24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10. tražbina vjerovnika GORDANA RESTOVIĆ, Brijunska 17, Poreč (OIB </w:t>
      </w:r>
      <w:r w:rsidRPr="008F4277">
        <w:t>08062996765) utvrđena je u ukupnom iznosu od 18.899,97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11. tražbina vjerovnika KORADO SOLDATIĆ, Ruđera Boškovića 16, Split (OIB </w:t>
      </w:r>
      <w:r w:rsidRPr="008F4277">
        <w:t>51650284028) utvrđena je u ukupnom iznosu od 7.863,24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 tražbina vjerovnika ANA VIČEVIĆ GRAČANIN, F. Matkovića 17, Rijeka (OIB </w:t>
      </w:r>
      <w:r w:rsidRPr="008F4277">
        <w:t>75471893129) utvrđena je u ukupnom iznosu od 54.266,74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13. tražbina vjerovnika SLAVEN ŽMAK, Schiavuzzijev prilaz 10, Pula (OIB </w:t>
      </w:r>
      <w:r w:rsidRPr="008F4277">
        <w:t>01807319204) utvrđena je u ukupnom iznosu od 154.529,92 kn. Dužnik se obvezuje namiriti tražbinu prema vjerovniku jednokratnom isplatom u cijelosti, bez kamate, do dana sklapanja predstečajne nagodbe pred Trgovačkim sudom. Ukoliko dužnik zakasni s isplatom, duguje vjerovniku zakonsku zateznu kamatu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14. tražbina vjerovnika ZDENKO BAKOTIĆ, Ludovika Zelenika 1, Zagreb (OIB </w:t>
      </w:r>
      <w:r w:rsidRPr="008F4277">
        <w:t>72020241095) utvrđena je u ukupnom iznosu od 4.650,28 kn. Dužnik se obvezuje namiriti tražbinu prema vjerovniku u roku od 4 godine od dana sklapanja predstečajne nagodbe pred Trgovačkim sudom, beskamatno, u 36 jednakih mjesečnih rata u iznosu od 129,17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15. tražbina vjerovnika NIKOLA BANDA, Vukovarska 174, Mirkovci, Vinkovci (OIB </w:t>
      </w:r>
      <w:r w:rsidRPr="008F4277">
        <w:t>13370615759) utvrđena je u ukupnom iznosu od 3.390,46 kn. Dužnik se obvezuje namiriti tražbinu prema vjerovniku u roku od 4 godine od dana sklapanja predstečajne nagodbe pred Trgovačkim sudom, beskamatno, u 36 jednakih mjesečnih rata u iznosu od 94,18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16. tražbina vjerovnika ŽELJKO BILANKOV, Sukošanska 9/1, Split (OIB </w:t>
      </w:r>
      <w:r w:rsidRPr="008F4277">
        <w:t xml:space="preserve">50434093021) utvrđena je u ukupnom iznosu od 14.402,47 kn. Dužnik se obvezuje namiriti tražbinu prema vjerovniku u roku od 4 godine od dana sklapanja predstečajne nagodbe pred Trgovačkim </w:t>
      </w:r>
      <w:r w:rsidRPr="008F4277">
        <w:lastRenderedPageBreak/>
        <w:t>sudom, beskamatno, u 36 jednakih mjesečnih rata u iznosu od 400,07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17. tražbina vjerovnika JOZO BOBAN, Fausta Vrančića 1, Split (OIB </w:t>
      </w:r>
      <w:r w:rsidRPr="008F4277">
        <w:t>84850136145) utvrđena je u ukupnom iznosu od 1.102,17 kn. Dužnik se obvezuje namiriti tražbinu prema vjerovniku u roku od 4 godine od dana sklapanja predstečajne nagodbe pred Trgovačkim sudom, beskamatno, u 36 jednakih mjesečnih rata u iznosu od 30,62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18. tražbina vjerovnika TIHOMIR CINDRIĆ, Vukovarska 26, Suhopolje (OIB </w:t>
      </w:r>
      <w:r w:rsidRPr="008F4277">
        <w:t>58220366367) utvrđena je u ukupnom iznosu od 4.218,18 kn. Dužnik se obvezuje namiriti tražbinu prema vjerovniku u roku od 4 godine od dana sklapanja predstečajne nagodbe pred Trgovačkim sudom, beskamatno, u 36 jednakih mjesečnih rata u iznosu od 117,17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19. tražbina vjerovnika BORIS CVITANOVIĆ, Nike Katunara 13, Rijeka (OIB </w:t>
      </w:r>
      <w:r w:rsidRPr="008F4277">
        <w:t xml:space="preserve">76507675161) utvrđena je u ukupnom iznosu od 223,88 kn. Dužnik se obvezuje namiriti </w:t>
      </w:r>
      <w:r w:rsidRPr="008F4277">
        <w:lastRenderedPageBreak/>
        <w:t>tražbinu prema vjerovniku u roku od 4 godine od dana sklapanja predstečajne nagodbe pred Trgovačkim sudom, beskamatno, u 36 jednakih mjesečnih rata u iznosu od 6,22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20. tražbina vjerovnika ANTUN CVITKOVIĆ, Donje Pokupje 24 E, Karlovac (OIB </w:t>
      </w:r>
      <w:r w:rsidRPr="008F4277">
        <w:t>70165989831) utvrđena je u ukupnom iznosu od 4.191,54 kn. Dužnik se obvezuje namiriti tražbinu prema vjerovniku u roku od 4 godine od dana sklapanja predstečajne nagodbe pred Trgovačkim sudom, beskamatno, u 36 jednakih mjesečnih rata u iznosu od 116,43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21. tražbina vjerovnika IVAN ČAČIĆ, Slavka Krautzeka 38, Rijeka (OIB </w:t>
      </w:r>
      <w:r w:rsidRPr="008F4277">
        <w:t>86222768591) utvrđena je u ukupnom iznosu od 646,76 kn. Dužnik se obvezuje namiriti tražbinu prema vjerovniku u roku od 4 godine od dana sklapanja predstečajne nagodbe pred Trgovačkim sudom, beskamatno, u 36 jednakih mjesečnih rata u iznosu od 17,97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lastRenderedPageBreak/>
        <w:t xml:space="preserve">22. tražbina vjerovnika DAMIR ČIVRAK, Celine 238, Vrbovec (OIB </w:t>
      </w:r>
      <w:r w:rsidRPr="008F4277">
        <w:t>73282003195) utvrđena je u ukupnom iznosu od 4.104,48 kn. Dužnik se obvezuje namiriti tražbinu prema vjerovniku u roku od 4 godine od dana sklapanja predstečajne nagodbe pred Trgovačkim sudom, beskamatno, u 36 jednakih mjesečnih rata u iznosu od 114,01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23. tražbina vjerovnika MARKO ČORAK, Sadska 3, Rijeka (OIB </w:t>
      </w:r>
      <w:r w:rsidRPr="008F4277">
        <w:t>25643772072) utvrđena je u ukupnom iznosu od 14.975,13 kn. Dužnik se obvezuje namiriti tražbinu prema vjerovniku u roku od 4 godine od dana sklapanja predstečajne nagodbe pred Trgovačkim sudom, beskamatno, u 36 jednakih mjesečnih rata u iznosu od 415,98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24. tražbina vjerovnika ZDENKO ĆAVAR, Knežpolje bb, Široki Brijeg (OIB </w:t>
      </w:r>
      <w:r w:rsidRPr="008F4277">
        <w:t>80928615802) utvrđena je u ukupnom iznosu od 13.503,05 kn. Dužnik se obvezuje namiriti tražbinu prema vjerovniku u roku od 4 godine od dana sklapanja predstečajne nagodbe pred Trgovačkim sudom, beskamatno, u 36 jednakih mjesečnih rata u iznosu od 375,08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prema vjerovniku, na nenamireni dio tražbine obračunat će se zakonska zatezna kamata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25. tražbina vjerovnika ZLATKO DIZDAREVIĆ, Josipa Vancaša 18/2, Sarajevo (OIB </w:t>
      </w:r>
      <w:r w:rsidRPr="008F4277">
        <w:t>27740377550) utvrđena je u ukupnom iznosu od 63.030,27 kn. Dužnik se obvezuje namiriti tražbinu prema vjerovniku u roku od 4 godine od dana sklapanja predstečajne nagodbe pred Trgovačkim sudom, beskamatno, u 36 jednakih mjesečnih rata u iznosu od 1.750,84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26. tražbina vjerovnika JOSIP DUBROVIĆ, Vatrogasna 33, Osijek (OIB </w:t>
      </w:r>
      <w:r w:rsidRPr="008F4277">
        <w:t>06714661126) utvrđena je u ukupnom iznosu od 3.664,67 kn. Dužnik se obvezuje namiriti tražbinu prema vjerovniku u roku od 4 godine od dana sklapanja predstečajne nagodbe pred Trgovačkim sudom, beskamatno, u 36 jednakih mjesečnih rata u iznosu od 101,80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27. tražbina vjerovnika DORIJAN ELEZOVIĆ, B. Markovića 2, Rijeka (OIB </w:t>
      </w:r>
      <w:r w:rsidRPr="008F4277">
        <w:t xml:space="preserve">98194439932) utvrđena je u ukupnom iznosu od 5.775,16 kn. Dužnik se obvezuje namiriti tražbinu prema vjerovniku u roku od 4 godine od dana sklapanja predstečajne nagodbe pred Trgovačkim sudom, beskamatno, u 36 jednakih mjesečnih rata u iznosu od 160,42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w:t>
      </w:r>
      <w:r w:rsidRPr="008F4277">
        <w:lastRenderedPageBreak/>
        <w:t>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28. tražbina vjerovnika OLIVERA ERIĆ, Veprinački put 11, Opatija (OIB </w:t>
      </w:r>
      <w:r w:rsidRPr="008F4277">
        <w:t>67124790798) utvrđena je u ukupnom iznosu od 10.621,90 kn. Dužnik se obvezuje namiriti tražbinu prema vjerovniku u roku od 4 godine od dana sklapanja predstečajne nagodbe pred Trgovačkim sudom, beskamatno, u 36 jednakih mjesečnih rata u iznosu od 295,05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29. tražbina vjerovnika HANA GALOGAŽA, Stubište Škrbići 2, Opatija (OIB </w:t>
      </w:r>
      <w:r w:rsidRPr="008F4277">
        <w:t>49719532398) utvrđena je u ukupnom iznosu od 12.437,80 kn. Dužnik se obvezuje namiriti tražbinu prema vjerovniku u roku od 4 godine od dana sklapanja predstečajne nagodbe pred Trgovačkim sudom, beskamatno, u 36 jednakih mjesečnih rata u iznosu od 345,49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30. tražbina vjerovnika DARKO GAŠPAROVIĆ, Crnčićeva 1, Rijeka (OIB </w:t>
      </w:r>
      <w:r w:rsidRPr="008F4277">
        <w:t xml:space="preserve">29248394930) utvrđena je u ukupnom iznosu od 621,89 kn. Dužnik se obvezuje namiriti tražbinu prema vjerovniku u roku od 4 godine od dana sklapanja predstečajne nagodbe pred Trgovačkim sudom, beskamatno, u 36 jednakih mjesečnih rata u iznosu od 17,27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w:t>
      </w:r>
      <w:r w:rsidRPr="008F4277">
        <w:lastRenderedPageBreak/>
        <w:t>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31. tražbina vjerovnika MIROSLAV GERENČER, Vijenac Petrove gore 11/1, Osijek (OIB </w:t>
      </w:r>
      <w:r w:rsidRPr="008F4277">
        <w:t>64611928764) utvrđena je u ukupnom iznosu od 25.677,80 kn. Dužnik se obvezuje namiriti tražbinu prema vjerovniku u roku od 4 godine od dana sklapanja predstečajne nagodbe pred Trgovačkim sudom, beskamatno, u 36 jednakih mjesečnih rata u iznosu od 713,27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32. tražbina vjerovnika NATAŠA GOVEDIĆ, Albinijeva 10, Zagreb (OIB </w:t>
      </w:r>
      <w:r w:rsidRPr="008F4277">
        <w:t>86335985108) utvrđena je u ukupnom iznosu od 15.248,90 kn. Dužnik se obvezuje namiriti tražbinu prema vjerovniku u roku od 4 godine od dana sklapanja predstečajne nagodbe pred Trgovačkim sudom, beskamatno, u 36 jednakih mjesečnih rata u iznosu od 423,58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33. tražbina vjerovnika JOSIP GRBAC, Lanišće 93, Lanišće (OIB </w:t>
      </w:r>
      <w:r w:rsidRPr="008F4277">
        <w:t xml:space="preserve">12163478684) utvrđena je u ukupnom iznosu od 607,35 kn. Dužnik se obvezuje namiriti tražbinu prema vjerovniku u roku od 4 godine od dana sklapanja predstečajne nagodbe pred Trgovačkim sudom, beskamatno, u 36 jednakih mjesečnih rata u iznosu od 16,87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w:t>
      </w:r>
      <w:r w:rsidRPr="008F4277">
        <w:lastRenderedPageBreak/>
        <w:t>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34. tražbina vjerovnika ARMONKO GRGIĆ, Karojba 35 a, Motovun (OIB </w:t>
      </w:r>
      <w:r w:rsidRPr="008F4277">
        <w:t>30928628063) utvrđena je u ukupnom iznosu od 980,11 kn. Dužnik se obvezuje namiriti tražbinu prema vjerovniku u roku od 4 godine od dana sklapanja predstečajne nagodbe pred Trgovačkim sudom, beskamatno, u 36 jednakih mjesečnih rata u iznosu od 27,23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35. tražbina vjerovnika NEDJELJKO GRŽETIĆ, Dobrinj 50, Dobrinj (OIB </w:t>
      </w:r>
      <w:r w:rsidRPr="008F4277">
        <w:t>92530323555) utvrđena je u ukupnom iznosu od 8.171,36 kn. Dužnik se obvezuje namiriti tražbinu prema vjerovniku u roku od 4 godine od dana sklapanja predstečajne nagodbe pred Trgovačkim sudom, beskamatno, u 36 jednakih mjesečnih rata u iznosu od 226,98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36. tražbina vjerovnika MARGARETA HODŽIĆ, Frankopanski trg 12, Rijeka (OIB </w:t>
      </w:r>
      <w:r w:rsidRPr="008F4277">
        <w:t xml:space="preserve">29571393214) utvrđena je u ukupnom iznosu od 684,09 kn. Dužnik se obvezuje namiriti tražbinu prema vjerovniku u roku od 4 godine od dana sklapanja predstečajne nagodbe pred Trgovačkim sudom, beskamatno, u 36 jednakih mjesečnih rata u iznosu od 19,00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w:t>
      </w:r>
      <w:r w:rsidRPr="008F4277">
        <w:lastRenderedPageBreak/>
        <w:t>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37. tražbina vjerovnika FRANJO HOŠKO, Jurišićeva 13, Zagreb (OIB </w:t>
      </w:r>
      <w:r w:rsidRPr="008F4277">
        <w:t>73641697426) utvrđena je u ukupnom iznosu od 621,89 kn. Dužnik se obvezuje namiriti tražbinu prema vjerovniku u roku od 4 godine od dana sklapanja predstečajne nagodbe pred Trgovačkim sudom, beskamatno, u 36 jednakih mjesečnih rata u iznosu od 17,27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38. tražbina vjerovnika SINIŠA HRGA, Marulićev trg 16, Zagreb (OIB </w:t>
      </w:r>
      <w:r w:rsidRPr="008F4277">
        <w:t>79899710377) utvrđena je u ukupnom iznosu od 2.736,33 kn. Dužnik se obvezuje namiriti tražbinu prema vjerovniku u roku od 4 godine od dana sklapanja predstečajne nagodbe pred Trgovačkim sudom, beskamatno, u 36 jednakih mjesečnih rata u iznosu od 76,01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39. tražbina vjerovnika DAVOR HRVOJ, Radmanovačka 6 R, Zagreb (OIB </w:t>
      </w:r>
      <w:r w:rsidRPr="008F4277">
        <w:t xml:space="preserve">09768733616) utvrđena je u ukupnom iznosu od 16.257,09 kn. Dužnik se obvezuje namiriti tražbinu prema vjerovniku u roku od 4 godine od dana sklapanja predstečajne nagodbe pred Trgovačkim sudom, beskamatno, u 36 jednakih mjesečnih rata u iznosu od 451,59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w:t>
      </w:r>
      <w:r w:rsidRPr="008F4277">
        <w:lastRenderedPageBreak/>
        <w:t>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40. tražbina vjerovnika ANĐA HUDOLIN, Kralja Tomislava 68, Dragalić (OIB </w:t>
      </w:r>
      <w:r w:rsidRPr="008F4277">
        <w:t>57579468922) utvrđena je u ukupnom iznosu od 334,36 kn. Dužnik se obvezuje namiriti tražbinu prema vjerovniku u roku od 4 godine od dana sklapanja predstečajne nagodbe pred Trgovačkim sudom, beskamatno, u 36 jednakih mjesečnih rata u iznosu od 9,29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41. tražbina vjerovnika MATE IVANDIĆ, Brnaze 242, Sinj (OIB </w:t>
      </w:r>
      <w:r w:rsidRPr="008F4277">
        <w:t>10646312571) utvrđena je u ukupnom iznosu od 2.577,06 kn. Dužnik se obvezuje namiriti tražbinu prema vjerovniku u roku od 4 godine od dana sklapanja predstečajne nagodbe pred Trgovačkim sudom, beskamatno, u 36 jednakih mjesečnih rata u iznosu od 71,59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42. tražbina vjerovnika SILVA JAGAR ČOTIĆ, Ivana Gundulića 40, Mihovljan (OIB </w:t>
      </w:r>
      <w:r w:rsidRPr="008F4277">
        <w:t xml:space="preserve">47326910912) utvrđena je u ukupnom iznosu od 284,83 kn. Dužnik se obvezuje namiriti tražbinu prema vjerovniku u roku od 4 godine od dana sklapanja predstečajne nagodbe pred Trgovačkim sudom, beskamatno, u 36 jednakih mjesečnih rata u iznosu od 7,91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w:t>
      </w:r>
      <w:r w:rsidRPr="008F4277">
        <w:lastRenderedPageBreak/>
        <w:t>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43. tražbina vjerovnika MARINKO JAKOVLJEVIĆ, Školska 3, Fužine (OIB </w:t>
      </w:r>
      <w:r w:rsidRPr="008F4277">
        <w:t>65242427197) utvrđena je u ukupnom iznosu od 2.220,70 kn. Dužnik se obvezuje namiriti tražbinu prema vjerovniku u roku od 4 godine od dana sklapanja predstečajne nagodbe pred Trgovačkim sudom, beskamatno, u 36 jednakih mjesečnih rata u iznosu od 61,69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44. tražbina vjerovnika ŽELJKO JOZIĆ, Medulinska 15, Osijek (OIB </w:t>
      </w:r>
      <w:r w:rsidRPr="008F4277">
        <w:t>94041298631) utvrđena je u ukupnom iznosu od 21.040,83 kn. Dužnik se obvezuje namiriti tražbinu prema vjerovniku u roku od 4 godine od dana sklapanja predstečajne nagodbe pred Trgovačkim sudom, beskamatno, u 36 jednakih mjesečnih rata u iznosu od 584,47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45. tražbina vjerovnika ROBERT JUKIĆ, Janka Matka 10/2, Zagreb (OIB </w:t>
      </w:r>
      <w:r w:rsidRPr="008F4277">
        <w:t xml:space="preserve">10353290680) utvrđena je u ukupnom iznosu od 3.805,12 kn. Dužnik se obvezuje namiriti tražbinu prema vjerovniku u roku od 4 godine od dana sklapanja predstečajne nagodbe pred Trgovačkim sudom, beskamatno, u 36 jednakih mjesečnih rata u iznosu od 105,70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w:t>
      </w:r>
      <w:r w:rsidRPr="008F4277">
        <w:lastRenderedPageBreak/>
        <w:t>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46. tražbina vjerovnika ŽELJKA JURČIĆ KLEKOVIĆ, Dragaljun 25, Bribir (OIB </w:t>
      </w:r>
      <w:r w:rsidRPr="008F4277">
        <w:t>75294975004) utvrđena je u ukupnom iznosu od 4.229,55 kn. Dužnik se obvezuje namiriti tražbinu prema vjerovniku u roku od 4 godine od dana sklapanja predstečajne nagodbe pred Trgovačkim sudom, beskamatno, u 36 jednakih mjesečnih rata u iznosu od 117,49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47. tražbina vjerovnika MARIJA JURIĆ, Kralja Tomislava 17, Zapolje (OIB </w:t>
      </w:r>
      <w:r w:rsidRPr="008F4277">
        <w:t>97760064978) utvrđena je u ukupnom iznosu od 606,82 kn. Dužnik se obvezuje namiriti tražbinu prema vjerovniku u roku od 4 godine od dana sklapanja predstečajne nagodbe pred Trgovačkim sudom, beskamatno, u 36 jednakih mjesečnih rata u iznosu od 16,86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48. tražbina vjerovnika IVAN JURKOVIĆ, Sunger 31, Brod Moravice (OIB </w:t>
      </w:r>
      <w:r w:rsidRPr="008F4277">
        <w:t xml:space="preserve">46904558149) utvrđena je u ukupnom iznosu od 1.575,73 kn. Dužnik se obvezuje namiriti tražbinu prema vjerovniku u roku od 4 godine od dana sklapanja predstečajne nagodbe pred Trgovačkim sudom, beskamatno, u 36 jednakih mjesečnih rata u iznosu od 43,77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w:t>
      </w:r>
      <w:r w:rsidRPr="008F4277">
        <w:lastRenderedPageBreak/>
        <w:t>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49. tražbina vjerovnika ALEKSANDAR KALMAR, Naselje Slavojina neb. 1/10/43, Slavonski Brod (OIB </w:t>
      </w:r>
      <w:r w:rsidRPr="008F4277">
        <w:t>07412248340) utvrđena je u ukupnom iznosu od 609,45 kn. Dužnik se obvezuje namiriti tražbinu prema vjerovniku u roku od 4 godine od dana sklapanja predstečajne nagodbe pred Trgovačkim sudom, beskamatno, u 36 jednakih mjesečnih rata u iznosu od 16,93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50. tražbina vjerovnika ZRINKA KOKOT, Vilima Korajca 4, Zagreb (OIB </w:t>
      </w:r>
      <w:r w:rsidRPr="008F4277">
        <w:t>22009072657) utvrđena je u ukupnom iznosu od 567,11 kn. Dužnik se obvezuje namiriti tražbinu prema vjerovniku u roku od 4 godine od dana sklapanja predstečajne nagodbe pred Trgovačkim sudom, beskamatno, u 36 jednakih mjesečnih rata u iznosu od 15,75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51. tražbina vjerovnika MANJA KOSTELAC GOMERČIĆ, Kralja Zvonimira 21, Otočac (OIB </w:t>
      </w:r>
      <w:r w:rsidRPr="008F4277">
        <w:t xml:space="preserve">69506374430) utvrđena je u ukupnom iznosu od 21.394,71 kn. Dužnik se obvezuje namiriti tražbinu prema vjerovniku u roku od 4 godine od dana sklapanja predstečajne nagodbe pred Trgovačkim sudom, beskamatno, u 36 jednakih mjesečnih rata u iznosu od 594,30 kn. Rate dospijevaju svakog posljednjeg dana u tekućem mjesecu s time da prva rata </w:t>
      </w:r>
      <w:r w:rsidRPr="008F4277">
        <w:lastRenderedPageBreak/>
        <w:t>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52. tražbina vjerovnika ANTUN KOŠIR, Dom za starije osobe, Drinska 10, Osijek (OIB </w:t>
      </w:r>
      <w:r w:rsidRPr="008F4277">
        <w:t>53543180848) utvrđena je u ukupnom iznosu od 2.368,32 kn. Dužnik se obvezuje namiriti tražbinu prema vjerovniku u roku od 4 godine od dana sklapanja predstečajne nagodbe pred Trgovačkim sudom, beskamatno, u 36 jednakih mjesečnih rata u iznosu od 65,79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53. tražbina vjerovnika MILJENKO KOŠUTAR, A. B. Šimića 27, Varaždin (OIB </w:t>
      </w:r>
      <w:r w:rsidRPr="008F4277">
        <w:t>48850860293) utvrđena je u ukupnom iznosu od 643,96 kn. Dužnik se obvezuje namiriti tražbinu prema vjerovniku u roku od 4 godine od dana sklapanja predstečajne nagodbe pred Trgovačkim sudom, beskamatno, u 36 jednakih mjesečnih rata u iznosu od 17,89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54. tražbina vjerovnika MARTINA KRAJINA, Matice Hrvatske 112, Mali Lošinj (OIB </w:t>
      </w:r>
      <w:r w:rsidRPr="008F4277">
        <w:t xml:space="preserve">58186639364) utvrđena je u ukupnom iznosu od 3.164,54 kn. Dužnik se obvezuje namiriti tražbinu prema vjerovniku u roku od 4 godine od dana sklapanja predstečajne nagodbe pred Trgovačkim sudom, beskamatno, u 36 jednakih mjesečnih rata u iznosu od 87,90 kn. Rate </w:t>
      </w:r>
      <w:r w:rsidRPr="008F4277">
        <w:lastRenderedPageBreak/>
        <w:t>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55. tražbina vjerovnika NEDELJKO KRAKER, Matetićeva 24, Zagreb (OIB </w:t>
      </w:r>
      <w:r w:rsidRPr="008F4277">
        <w:t>75223587162) utvrđena je u ukupnom iznosu 10.661,63 kn. Dužnik se obvezuje namiriti tražbinu prema vjerovniku u roku od 4 godine od dana sklapanja predstečajne nagodbe pred Trgovačkim sudom, beskamatno, u 36 jednakih mjesečnih rata u iznosu od 296,16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56. tražbina vjerovnika MILAN KRANJČEVIĆ, Kompolje 5, Otočac (OIB </w:t>
      </w:r>
      <w:r w:rsidRPr="008F4277">
        <w:t>14355116851) utvrđena je u ukupnom iznosu od 776,62 kn. Dužnik se obvezuje namiriti tražbinu prema vjerovniku u roku od 4 godine od dana sklapanja predstečajne nagodbe pred Trgovačkim sudom, beskamatno, u 36 jednakih mjesečnih rata u iznosu od 21,57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57. tražbina vjerovnika NIKOLINA KRAUS, Kaštelanska 6, Osijek (OIB </w:t>
      </w:r>
      <w:r w:rsidRPr="008F4277">
        <w:t xml:space="preserve">08809797180) utvrđena je u ukupnom iznosu od 37,39 kn. Dužnik se obvezuje namiriti tražbinu prema vjerovniku u roku od 4 godine od dana sklapanja predstečajne nagodbe pred Trgovačkim </w:t>
      </w:r>
      <w:r w:rsidRPr="008F4277">
        <w:lastRenderedPageBreak/>
        <w:t>sudom, beskamatno, u 36 jednakih mjesečnih rata u iznosu od 1,04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58. tražbina vjerovnika JOSIP KRMPOTIĆ, Bože Vidasa 7, Rijeka (OIB </w:t>
      </w:r>
      <w:r w:rsidRPr="008F4277">
        <w:t>25609059277) utvrđena je u ukupnom iznosu od 6.218,90 kn. Dužnik se obvezuje namiriti tražbinu prema vjerovniku u roku od 4 godine od dana sklapanja predstečajne nagodbe pred Trgovačkim sudom, beskamatno, u 36 jednakih mjesečnih rata u iznosu od 172,75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59. tražbina vjerovnika MIROSLAV KRPAN, Titov trg 2/2, Rijeka (OIB </w:t>
      </w:r>
      <w:r w:rsidRPr="008F4277">
        <w:t>44167170586) utvrđena je u ukupnom iznosu od 5.852,29 kn. Dužnik se obvezuje namiriti tražbinu prema vjerovniku u roku od 4 godine od dana sklapanja predstečajne nagodbe pred Trgovačkim sudom, beskamatno, u 36 jednakih mjesečnih rata u iznosu od 162,56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60. tražbina vjerovnika MLADEN KUKINA, Kralja Zvonimira 13, Karlobag (OIB </w:t>
      </w:r>
      <w:r w:rsidRPr="008F4277">
        <w:t xml:space="preserve">13892949082) utvrđena je u ukupnom iznosu od 29.122,07 kn. Dužnik se obvezuje namiriti </w:t>
      </w:r>
      <w:r w:rsidRPr="008F4277">
        <w:lastRenderedPageBreak/>
        <w:t>tražbinu prema vjerovniku u roku od 4 godine od dana sklapanja predstečajne nagodbe pred Trgovačkim sudom, beskamatno, u 36 jednakih mjesečnih rata u iznosu od 808,95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61. tražbina vjerovnika BRANKO KUKURIN, Belići 16, Kastav (OIB </w:t>
      </w:r>
      <w:r w:rsidRPr="008F4277">
        <w:t>59281463398) utvrđena je u ukupnom iznosu od 484,85 kn. Dužnik se obvezuje namiriti tražbinu prema vjerovniku u roku od 4 godine od dana sklapanja predstečajne nagodbe pred Trgovačkim sudom, beskamatno, u 36 jednakih mjesečnih rata u iznosu od 13,47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62. tražbina vjerovnika IVAN KUNAC, Potravlje bb, Hrvace (OIB </w:t>
      </w:r>
      <w:r w:rsidRPr="008F4277">
        <w:t>43123140993) utvrđena je u ukupnom iznosu od 2.452,04 kn. Dužnik se obvezuje namiriti tražbinu prema vjerovniku u roku od 4 godine od dana sklapanja predstečajne nagodbe pred Trgovačkim sudom, beskamatno, u 36 jednakih mjesečnih rata u iznosu od 68,11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lastRenderedPageBreak/>
        <w:t xml:space="preserve">63. tražbina vjerovnika VLADIMIR KUTEROVAC, Dragutina Golika 36, Zagreb (OIB </w:t>
      </w:r>
      <w:r w:rsidRPr="008F4277">
        <w:t>80807495466) utvrđena je u ukupnom iznosu od 2.810,35 kn. Dužnik se obvezuje namiriti tražbinu prema vjerovniku u roku od 4 godine od dana sklapanja predstečajne nagodbe pred Trgovačkim sudom, beskamatno, u 36 jednakih mjesečnih rata u iznosu od 78,07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64. tražbina vjerovnika DUŠKO LAŠTRO, Josipa Slavenskog 30/4, Sarajevo (OIB </w:t>
      </w:r>
      <w:r w:rsidRPr="008F4277">
        <w:t>30388198486) utvrđena je u ukupnom iznosu od 1.939,38 kn. Dužnik se obvezuje namiriti tražbinu prema vjerovniku u roku od 4 godine od dana sklapanja predstečajne nagodbe pred Trgovačkim sudom, beskamatno, u 36 jednakih mjesečnih rata u iznosu od 53,87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prema vjerovniku, na nenamireni dio tražbine obračunat će se zakonska zatezna kamata u skladu s mjerodavnim propisima koja na neplaćeni iznos teče po stopi određenoj za odnose između trgovaca, za razdoblje od dospijeća iznosa tražbine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65. tražbina vjerovnika MARIJANA LJEVAR, Hreljin 290, Hreljin (OIB </w:t>
      </w:r>
      <w:r w:rsidRPr="008F4277">
        <w:t>61944051661) utvrđena je u ukupnom iznosu od 10.424,25 kn. Dužnik se obvezuje namiriti tražbinu prema vjerovniku u roku od 4 godine od dana sklapanja predstečajne nagodbe pred Trgovačkim sudom, beskamatno, u 36 jednakih mjesečnih rata u iznosu od 289,56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66. tražbina vjerovnika KREŠIMIR MAJETIĆ, Donji Desinec 168, Jastrebarsko (OIB </w:t>
      </w:r>
      <w:r w:rsidRPr="008F4277">
        <w:t>19125372296) utvrđena je u ukupnom iznosu od 12.381,84 kn. Dužnik se obvezuje namiriti tražbinu prema vjerovniku u roku od 4 godine od dana sklapanja predstečajne nagodbe pred Trgovačkim sudom, beskamatno, u 36 jednakih mjesečnih rata u iznosu od 343,94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67. tražbina vjerovnika SINIŠA MAJKUS, Rukavac 160 A, Matulji (OIB </w:t>
      </w:r>
      <w:r w:rsidRPr="008F4277">
        <w:t>72555386181) utvrđena je u ukupnom iznosu od 8.484,85 kn. Dužnik se obvezuje namiriti tražbinu prema vjerovniku u roku od 4 godine od dana sklapanja predstečajne nagodbe pred Trgovačkim sudom, beskamatno, u 36 jednakih mjesečnih rata u iznosu od 235,69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68. tražbina vjerovnika ŽELJKO MALNAR, Ravnice 11, Čabar (OIB </w:t>
      </w:r>
      <w:r w:rsidRPr="008F4277">
        <w:t xml:space="preserve">17828889863) utvrđena je u ukupnom iznosu od 22.289,09 kn. Dužnik se obvezuje namiriti tražbinu prema vjerovniku u roku od 4 godine od dana sklapanja predstečajne nagodbe pred Trgovačkim sudom, beskamatno, u 36 jednakih mjesečnih rata u iznosu od 619,14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w:t>
      </w:r>
      <w:r w:rsidRPr="008F4277">
        <w:lastRenderedPageBreak/>
        <w:t>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69. tražbina vjerovnika IVAN MANDIR, Karlovačka 14, Zagreb (OIB </w:t>
      </w:r>
      <w:r w:rsidRPr="008F4277">
        <w:t>52303570284) utvrđena je u ukupnom iznosu od 14.480,15 kn. Dužnik se obvezuje namiriti tražbinu prema vjerovniku u roku od 4 godine od dana sklapanja predstečajne nagodbe pred Trgovačkim sudom, beskamatno, u 36 jednakih mjesečnih rata u iznosu od 402,23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70. tražbina vjerovnika ALAN MARINIĆ, Biljska 31, Osijek (OIB </w:t>
      </w:r>
      <w:r w:rsidRPr="008F4277">
        <w:t>79580898186) utvrđena je u ukupnom iznosu od 112,18 kn. Dužnik se obvezuje namiriti tražbinu prema vjerovniku u roku od 4 godine od dana sklapanja predstečajne nagodbe pred Trgovačkim sudom, beskamatno, u 36 jednakih mjesečnih rata u iznosu od 3,12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71. tražbina vjerovnika ŽELJKO MARINOVIĆ, Prve ličke bojne 791, Mostar (OIB </w:t>
      </w:r>
      <w:r w:rsidRPr="008F4277">
        <w:t xml:space="preserve">90256650609) utvrđena je u ukupnom iznosu od 19.939,39 kn. Dužnik se obvezuje namiriti tražbinu prema vjerovniku u roku od 4 godine od dana sklapanja predstečajne nagodbe pred Trgovačkim sudom, beskamatno, u 36 jednakih mjesečnih rata u iznosu od 553,87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w:t>
      </w:r>
      <w:r w:rsidRPr="008F4277">
        <w:lastRenderedPageBreak/>
        <w:t>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72. tražbina vjerovnika DARKO MATAIJA, Primorska 26, Đurđenovac (OIB </w:t>
      </w:r>
      <w:r w:rsidRPr="008F4277">
        <w:t>86330843609) utvrđena je u ukupnom iznosu od 887,79 kn. Dužnik se obvezuje namiriti tražbinu prema vjerovniku u roku od 4 godine od dana sklapanja predstečajne nagodbe pred Trgovačkim sudom, beskamatno, u 36 jednakih mjesečnih rata u iznosu od 24,66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73. tražbina vjerovnika MILAN MATAIJA, Nikole Tesle 9, Gospić (OIB </w:t>
      </w:r>
      <w:r w:rsidRPr="008F4277">
        <w:t>31670215084) utvrđena je u ukupnom iznosu od 5.325,12 kn. Dužnik se obvezuje namiriti tražbinu prema vjerovniku u roku od 4 godine od dana sklapanja predstečajne nagodbe pred Trgovačkim sudom, beskamatno, u 36 jednakih mjesečnih rata u iznosu od 147,92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74. tražbina vjerovnika IVO MEDVED, Ukrajinska 9, Utrine, Zagreb (OIB </w:t>
      </w:r>
      <w:r w:rsidRPr="008F4277">
        <w:t xml:space="preserve">03931149835) utvrđena je u ukupnom iznosu od 1.499,68 kn. Dužnik se obvezuje namiriti tražbinu prema vjerovniku u roku od 4 godine od dana sklapanja predstečajne nagodbe pred Trgovačkim sudom, beskamatno, u 36 jednakih mjesečnih rata u iznosu od 41,66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w:t>
      </w:r>
      <w:r w:rsidRPr="008F4277">
        <w:lastRenderedPageBreak/>
        <w:t>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75. tražbina vjerovnika MARKO MIHALJEVIĆ, Ostrvica bb, Gata (OIB </w:t>
      </w:r>
      <w:r w:rsidRPr="008F4277">
        <w:t>82015444162) utvrđena je u ukupnom iznosu od 4.377,31 kn. Dužnik se obvezuje namiriti tražbinu prema vjerovniku u roku od 4 godine od dana sklapanja predstečajne nagodbe pred Trgovačkim sudom, beskamatno, u 36 jednakih mjesečnih rata u iznosu od 121,59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76. tražbina vjerovnika JELENA MILAK, Varaždinska 29, Donji Martijanec (OIB </w:t>
      </w:r>
      <w:r w:rsidRPr="008F4277">
        <w:t>98892976215) utvrđena je u ukupnom iznosu od 7.693,72 kn. Dužnik se obvezuje namiriti tražbinu prema vjerovniku u roku od 4 godine od dana sklapanja predstečajne nagodbe pred Trgovačkim sudom, beskamatno, u 36 jednakih mjesečnih rata u iznosu od 213,71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77. tražbina vjerovnika STEVO MILIČEVIĆ, Istarska 25/2, Raša (OIB </w:t>
      </w:r>
      <w:r w:rsidRPr="008F4277">
        <w:t xml:space="preserve">23663177159) utvrđena je u ukupnom iznosu od 306,93 kn. Dužnik se obvezuje namiriti tražbinu prema vjerovniku u roku od 4 godine od dana sklapanja predstečajne nagodbe pred Trgovačkim sudom, beskamatno, u 36 jednakih mjesečnih rata u iznosu od 8,53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w:t>
      </w:r>
      <w:r w:rsidRPr="008F4277">
        <w:lastRenderedPageBreak/>
        <w:t>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78. tražbina vjerovnika MATIJA MLADINOVIĆ, Šišićeva 5/VIII, Zagreb (OIB </w:t>
      </w:r>
      <w:r w:rsidRPr="008F4277">
        <w:t>39822985053) utvrđena je u ukupnom iznosu od 4.662,89 kn. Dužnik se obvezuje namiriti tražbinu prema vjerovniku u roku od 4 godine od dana sklapanja predstečajne nagodbe pred Trgovačkim sudom, beskamatno, u 36 jednakih mjesečnih rata u iznosu od 129,52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79. tražbina vjerovnika BRANISLAV MODRIĆ, Kralja Zvonimira 63, Dragalić (OIB </w:t>
      </w:r>
      <w:r w:rsidRPr="008F4277">
        <w:t>71481890310) utvrđena je u ukupnom iznosu od 520,12 kn. Dužnik se obvezuje namiriti tražbinu prema vjerovniku u roku od 4 godine od dana sklapanja predstečajne nagodbe pred Trgovačkim sudom, beskamatno, u 36 jednakih mjesečnih rata u iznosu od 14,45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80. tražbina vjerovnika GORAN MUFIĆ, Giuseppe Duella 19, Rijeka (OIB </w:t>
      </w:r>
      <w:r w:rsidRPr="008F4277">
        <w:t xml:space="preserve">57295049871) utvrđena je u ukupnom iznosu od 712,92 kn. Dužnik se obvezuje namiriti tražbinu prema vjerovniku u roku od 4 godine od dana sklapanja predstečajne nagodbe pred Trgovačkim sudom, beskamatno, u 36 jednakih mjesečnih rata u iznosu od 19,80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w:t>
      </w:r>
      <w:r w:rsidRPr="008F4277">
        <w:lastRenderedPageBreak/>
        <w:t>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81. tražbina vjerovnika JOVAN NEDIĆ, Kralja Petra Svačića 48 A, Beli Manastir (OIB </w:t>
      </w:r>
      <w:r w:rsidRPr="008F4277">
        <w:t>86778976761) utvrđena je u ukupnom iznosu od 7.470,42 kn. Dužnik se obvezuje namiriti tražbinu prema vjerovniku u roku od 4 godine od dana sklapanja predstečajne nagodbe pred Trgovačkim sudom, beskamatno, u 36 jednakih mjesečnih rata u iznosu od 207,51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82. tražbina vjerovnika NEDILJKO NEDIĆ, Ugljara 102, Donja Mahala (OIB </w:t>
      </w:r>
      <w:r w:rsidRPr="008F4277">
        <w:t>17125031497) utvrđena je u ukupnom iznosu od 5.006,04 kn. Dužnik se obvezuje namiriti tražbinu prema vjerovniku u roku od 4 godine od dana sklapanja predstečajne nagodbe pred Trgovačkim sudom, beskamatno, u 36 jednakih mjesečnih rata u iznosu od 139,06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83. tražbina vjerovnika RANKO NEDIĆ, E. Kumičića 7, Ćepin (OIB </w:t>
      </w:r>
      <w:r w:rsidRPr="008F4277">
        <w:t xml:space="preserve">84335356702) utvrđena je u ukupnom iznosu od 11.024,50 kn. Dužnik se obvezuje namiriti tražbinu prema vjerovniku u roku od 4 godine od dana sklapanja predstečajne nagodbe pred Trgovačkim sudom, beskamatno, u 36 jednakih mjesečnih rata u iznosu od 306,24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w:t>
      </w:r>
      <w:r w:rsidRPr="008F4277">
        <w:lastRenderedPageBreak/>
        <w:t>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84. tražbina vjerovnika BOJANA OPRIJAN, Borgo 38, Motovun (OIB </w:t>
      </w:r>
      <w:r w:rsidRPr="008F4277">
        <w:t>70686439710) utvrđena je u ukupnom iznosu od 30.718,86 kn. Dužnik se obvezuje namiriti tražbinu prema vjerovniku u roku od 4 godine od dana sklapanja predstečajne nagodbe pred Trgovačkim sudom, beskamatno, u 36 jednakih mjesečnih rata u iznosu od 853,30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85. tražbina vjerovnika ILIJA OZDANOVAC, Bana Josipa Šokčevića 137, Privlaka (OIB </w:t>
      </w:r>
      <w:r w:rsidRPr="008F4277">
        <w:t>54968889211) utvrđena je u ukupnom iznosu od 921,22 kn. Dužnik se obvezuje namiriti tražbinu prema vjerovniku u roku od 4 godine od dana sklapanja predstečajne nagodbe pred Trgovačkim sudom, beskamatno, u 36 jednakih mjesečnih rata u iznosu od 25,59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86. tražbina vjerovnika ANTE PAUK, Trg Andrije Hebranga 1, Šibenik (OIB </w:t>
      </w:r>
      <w:r w:rsidRPr="008F4277">
        <w:t xml:space="preserve">35645447518) utvrđena je u ukupnom iznosu od 7.455,07 kn. Dužnik se obvezuje namiriti tražbinu prema vjerovniku u roku od 4 godine od dana sklapanja predstečajne nagodbe pred Trgovačkim sudom, beskamatno, u 36 jednakih mjesečnih rata u iznosu od 207,09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w:t>
      </w:r>
      <w:r w:rsidRPr="008F4277">
        <w:lastRenderedPageBreak/>
        <w:t>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87. tražbina vjerovnika LUKA PAVIČIĆ, Vranjički put 8, Split (OIB </w:t>
      </w:r>
      <w:r w:rsidRPr="008F4277">
        <w:t>35639983676) utvrđena je u ukupnom iznosu od 928,81 kn. Dužnik se obvezuje namiriti tražbinu prema vjerovniku u roku od 4 godine od dana sklapanja predstečajne nagodbe pred Trgovačkim sudom, beskamatno, u 36 jednakih mjesečnih rata u iznosu od 25,80 kn. Rate dospijevaju svakog posljednjeg dana u tekućem mjesecu s time da prva rata dospijeva nakon proteka razdoblja počeka od godine dana.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88. tražbina vjerovnika KLAUDIO PAVIĆ, Ćićarijska 45, Rijeka (OIB </w:t>
      </w:r>
      <w:r w:rsidRPr="008F4277">
        <w:t>58998391537) utvrđena je u ukupnom iznosu od 52.524,88 kn. Dužnik se obvezuje namiriti tražbinu prema vjerovniku u roku od 4 godine od dana sklapanja predstečajne nagodbe pred Trgovačkim sudom, beskamatno, u 36 jednakih mjesečnih rata u iznosu od 1.459,02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89. tražbina vjerovnika LAVINIJA PAŽANIN ŠIMANOVIĆ, Korčulanska 12, Zagreb (OIB </w:t>
      </w:r>
      <w:r w:rsidRPr="008F4277">
        <w:t xml:space="preserve">35335084596) utvrđena je u ukupnom iznosu od 16.975,43 kn. Dužnik se obvezuje namiriti tražbinu prema vjerovniku u roku od 4 godine od dana sklapanja predstečajne nagodbe pred Trgovačkim sudom, beskamatno, u 36 jednakih mjesečnih rata u iznosu od 471,54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w:t>
      </w:r>
      <w:r w:rsidRPr="008F4277">
        <w:lastRenderedPageBreak/>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90. tražbina vjerovnika JAROSLAV PECNIK, A. Cesarca 34, Osijek (OIB </w:t>
      </w:r>
      <w:r w:rsidRPr="008F4277">
        <w:t>95550906039) utvrđena je u ukupnom iznosu od 13.088,20 kn. Dužnik se obvezuje namiriti tražbinu prema vjerovniku u roku od 4 godine od dana sklapanja predstečajne nagodbe pred Trgovačkim sudom, beskamatno, u 36 jednakih mjesečnih rata u iznosu od 363,56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91. tražbina vjerovnika EMIRA PEPIĆ, Martina Kontuša 14, Rijeka (OIB </w:t>
      </w:r>
      <w:r w:rsidRPr="008F4277">
        <w:t>09574330147) utvrđena je u ukupnom iznosu od 4.514,91 kn. Dužnik se obvezuje namiriti tražbinu prema vjerovniku u roku od 4 godine od dana sklapanja predstečajne nagodbe pred Trgovačkim sudom, beskamatno, u 36 jednakih mjesečnih rata u iznosu od 125,41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92. tražbina vjerovnika SLAVKO PERKOVIĆ, Bana J. Jelačića 35, Valpovo (OIB </w:t>
      </w:r>
      <w:r w:rsidRPr="008F4277">
        <w:t xml:space="preserve">46778332490) utvrđena je u ukupnom iznosu od 2.663,37 kn. Dužnik se obvezuje namiriti tražbinu prema vjerovniku u roku od 4 godine od dana sklapanja predstečajne nagodbe pred Trgovačkim sudom, beskamatno, u 36 jednakih mjesečnih rata u iznosu od 73,98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w:t>
      </w:r>
      <w:r w:rsidRPr="008F4277">
        <w:lastRenderedPageBreak/>
        <w:t>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93. tražbina vjerovnika VINKO PERŠIĆ, Drage Gervaisa 21, Rijeka (OIB </w:t>
      </w:r>
      <w:r w:rsidRPr="008F4277">
        <w:t>69579849413) utvrđena je u ukupnom iznosu od 45.895,53 kn. Dužnik se obvezuje namiriti tražbinu prema vjerovniku u roku od 4 godine od dana sklapanja predstečajne nagodbe pred Trgovačkim sudom, beskamatno, u 36 jednakih mjesečnih rata u iznosu od 1.274,88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94. tražbina vjerovnika NIKOLA PETKOVIĆ, Veberova 159, Bakar (OIB </w:t>
      </w:r>
      <w:r w:rsidRPr="008F4277">
        <w:t>79532531934) utvrđena je u ukupnom iznosu od 50.909,04 kn. Dužnik se obvezuje namiriti tražbinu prema vjerovniku u roku od 4 godine od dana sklapanja predstečajne nagodbe pred Trgovačkim sudom, beskamatno, u 36 jednakih mjesečnih rata u iznosu od 1.414,14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95. tražbina vjerovnika ZVEZDANA PILEPIĆ, Mihanovićeva 5, Rijeka (OIB </w:t>
      </w:r>
      <w:r w:rsidRPr="008F4277">
        <w:t xml:space="preserve">03152325893) utvrđena je u ukupnom iznosu od 1.119,41 kn. Dužnik se obvezuje namiriti tražbinu prema vjerovniku u roku od 4 godine od dana sklapanja predstečajne nagodbe pred Trgovačkim sudom, beskamatno, u 36 jednakih mjesečnih rata u iznosu od 31,09 kn. Rate dospijevaju svakog posljednjeg dana u tekućem mjesecu s time da prva rata dospijeva nakon proteka razdoblja počeka od godine dana od dana sklapanja predstečajne nagodbe pred Trgovačkim </w:t>
      </w:r>
      <w:r w:rsidRPr="008F4277">
        <w:lastRenderedPageBreak/>
        <w:t>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96. tražbina vjerovnika VJEKOSLAV PINTAR, J. Blaževića Blaža 24, Skrad (OIB </w:t>
      </w:r>
      <w:r w:rsidRPr="008F4277">
        <w:t>74935828603) utvrđena je u ukupnom iznosu od 10.900,13 kn. Dužnik se obvezuje namiriti tražbinu prema vjerovniku u roku od 4 godine od dana sklapanja predstečajne nagodbe pred Trgovačkim sudom, beskamatno, u 36 jednakih mjesečnih rata u iznosu od 302,78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97. tražbina vjerovnika JOSIP PORTADA, Golija 29, Pag (OIB </w:t>
      </w:r>
      <w:r w:rsidRPr="008F4277">
        <w:t>05752045304) utvrđena je u ukupnom iznosu od 9.450,58 kn. Dužnik se obvezuje namiriti tražbinu prema vjerovniku u roku od 4 godine od dana sklapanja predstečajne nagodbe pred Trgovačkim sudom, beskamatno, u 36 jednakih mjesečnih rata u iznosu od 262,52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98. tražbina vjerovnika DOROTEA PRPIĆ, Nikole Jurišića 44, Senj (OIB </w:t>
      </w:r>
      <w:r w:rsidRPr="008F4277">
        <w:t xml:space="preserve">59186993986) utvrđena je u ukupnom iznosu od 25.440,73 kn. Dužnik se obvezuje namiriti tražbinu prema vjerovniku u roku od 4 godine od dana sklapanja predstečajne nagodbe pred Trgovačkim sudom, beskamatno, u 36 jednakih mjesečnih rata u iznosu od 706,69 kn. Rate dospijevaju svakog posljednjeg dana u tekućem mjesecu s time da prva rata dospijeva nakon proteka </w:t>
      </w:r>
      <w:r w:rsidRPr="008F4277">
        <w:lastRenderedPageBreak/>
        <w:t>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99. tražbina vjerovnika SINIŠA PUCIĆ, Šetalište I. G. Kovačića 25, Rijeka (OIB </w:t>
      </w:r>
      <w:r w:rsidRPr="008F4277">
        <w:t>82535340471) utvrđena je u ukupnom iznosu od 108.324,90 kn. Dužnik se obvezuje namiriti tražbinu prema vjerovniku u roku od 4 godine od dana sklapanja predstečajne nagodbe pred Trgovačkim sudom, beskamatno, u 36 jednakih mjesečnih rata u iznosu od 3.009,03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100. tražbina vjerovnika BOJAN PURIĆ, Braće Vidulića 40, Mali Lošinj (OIB </w:t>
      </w:r>
      <w:r w:rsidRPr="008F4277">
        <w:t>77184183850) utvrđena je u ukupnom iznosu od 35.150,40 kn. Dužnik se obvezuje namiriti tražbinu prema vjerovniku u roku od 4 godine od dana sklapanja predstečajne nagodbe pred Trgovačkim sudom, beskamatno, u 36 jednakih mjesečnih rata u iznosu od 976,40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101. tražbina vjerovnika MAJA RADEŠIĆ, Muntić 32 a, Pula (OIB </w:t>
      </w:r>
      <w:r w:rsidRPr="008F4277">
        <w:t xml:space="preserve">59721153513) utvrđena je u ukupnom iznosu od 3.695,15 kn. Dužnik se obvezuje namiriti tražbinu prema vjerovniku u roku od 4 godine od dana sklapanja predstečajne nagodbe pred Trgovačkim sudom, beskamatno, u 36 jednakih mjesečnih rata u iznosu od 102,64 kn. Rate dospijevaju svakog </w:t>
      </w:r>
      <w:r w:rsidRPr="008F4277">
        <w:lastRenderedPageBreak/>
        <w:t>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102. tražbina vjerovnika ZDRAVKO RAPIĆ, Trg Petra Krešimira 13, Glina (OIB </w:t>
      </w:r>
      <w:r w:rsidRPr="008F4277">
        <w:t>48686176505) utvrđena je u ukupnom iznosu od 872,72 kn. Dužnik se obvezuje namiriti tražbinu prema vjerovniku u roku od 4 godine od dana sklapanja predstečajne nagodbe pred Trgovačkim sudom, beskamatno, u 36 jednakih mjesečnih rata u iznosu od 24,24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103. tražbina vjerovnika TOMISLAV REBROVIĆ, Vrazova 14, Karlovac (OIB </w:t>
      </w:r>
      <w:r w:rsidRPr="008F4277">
        <w:t>29928023428) utvrđena je u ukupnom iznosu od 9.999,97 kn. Dužnik se obvezuje namiriti tražbinu prema vjerovniku u roku od 4 godine od dana sklapanja predstečajne nagodbe pred Trgovačkim sudom, beskamatno, u 36 jednakih mjesečnih rata u iznosu od 277,78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104. tražbina vjerovnika PETAR RONČEVIĆ, Mirka Dukića 5, Matulji (OIB </w:t>
      </w:r>
      <w:r w:rsidRPr="008F4277">
        <w:t xml:space="preserve">45102606387) utvrđena je u ukupnom iznosu od 3.066,66 kn. Dužnik se obvezuje namiriti tražbinu prema vjerovniku u roku od 4 godine od dana sklapanja predstečajne nagodbe pred Trgovačkim </w:t>
      </w:r>
      <w:r w:rsidRPr="008F4277">
        <w:lastRenderedPageBreak/>
        <w:t>sudom, beskamatno, u 36 jednakih mjesečnih rata u iznosu od 85,19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105. tražbina vjerovnika MAJDA RUBELJ, Branka Horvatića 12, Rijeka (OIB </w:t>
      </w:r>
      <w:r w:rsidRPr="008F4277">
        <w:t>52977758993) utvrđena je u ukupnom iznosu od 1.492,53 kn. Dužnik se obvezuje namiriti tražbinu prema vjerovniku u roku od 4 godine od dana sklapanja predstečajne nagodbe pred Trgovačkim sudom, beskamatno, u 36 jednakih mjesečnih rata u iznosu od 41,46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106. tražbina vjerovnika DRAGAN RUBEŠA, Baredi 2, Opatija (OIB </w:t>
      </w:r>
      <w:r w:rsidRPr="008F4277">
        <w:t>92028497699) utvrđena je u ukupnom iznosu od 51.116,22 kn. Dužnik se obvezuje namiriti tražbinu prema vjerovniku u roku od 4 godine od dana sklapanja predstečajne nagodbe pred Trgovačkim sudom, beskamatno, u 36 jednakih mjesečnih rata u iznosu od 1.419,90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107. tražbina vjerovnika DAMIR RUK, Blagajska 27, Zagreb (OIB </w:t>
      </w:r>
      <w:r w:rsidRPr="008F4277">
        <w:t xml:space="preserve">80988808909) utvrđena je u ukupnom iznosu od 579,71 kn. Dužnik se obvezuje namiriti tražbinu prema vjerovniku u </w:t>
      </w:r>
      <w:r w:rsidRPr="008F4277">
        <w:lastRenderedPageBreak/>
        <w:t>roku od 4 godine od dana sklapanja predstečajne nagodbe pred Trgovačkim sudom, beskamatno, u 36 jednakih mjesečnih rata u iznosu od 16,10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108. tražbina vjerovnika METOD SIRONIĆ, Zaheji 2, Lovran (OIB </w:t>
      </w:r>
      <w:r w:rsidRPr="008F4277">
        <w:t>22103022285) utvrđena je u ukupnom iznosu od 606,06 kn. Dužnik se obvezuje namiriti tražbinu prema vjerovniku u roku od 4 godine od dana sklapanja predstečajne nagodbe pred Trgovačkim sudom, beskamatno, u 36 jednakih mjesečnih rata u iznosu od 16,84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109. tražbina vjerovnika SLOBODAN ŠNAJDER, Dragmanova 2, Zagreb (OIB </w:t>
      </w:r>
      <w:r w:rsidRPr="008F4277">
        <w:t>43724360360) utvrđena je u ukupnom iznosu od 63.444,38 kn. Dužnik se obvezuje namiriti tražbinu prema vjerovniku u roku od 4 godine od dana sklapanja predstečajne nagodbe pred Trgovačkim sudom, beskamatno, u 36 jednakih mjesečnih rata u iznosu od 1.762,34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lastRenderedPageBreak/>
        <w:t xml:space="preserve">110. tražbina vjerovnika MARIN SMOLČIĆ, A. Mihanovića 15, Gospić (OIB </w:t>
      </w:r>
      <w:r w:rsidRPr="008F4277">
        <w:t>52656770470) utvrđena je u ukupnom iznosu od 30.097,61 kn. Dužnik se obvezuje namiriti tražbinu prema vjerovniku u roku od 4 godine od dana sklapanja predstečajne nagodbe pred Trgovačkim sudom, beskamatno, u 36 jednakih mjesečnih rata u iznosu od 836,04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111. tražbina vjerovnika MARIJOFIL SOLDO, Kosova ulica 6, Pula (OIB </w:t>
      </w:r>
      <w:r w:rsidRPr="008F4277">
        <w:t>30472968948) utvrđena je u ukupnom iznosu od 787,87 kn. Dužnik se obvezuje namiriti tražbinu prema vjerovniku u roku od 4 godine od dana sklapanja predstečajne nagodbe pred Trgovačkim sudom, beskamatno, u 36 jednakih mjesečnih rata u iznosu od 21,89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112. tražbina vjerovnika PETAR STRINIĆ, Josipa Juraja Strossmayera 12, Otok (OIB </w:t>
      </w:r>
      <w:r w:rsidRPr="008F4277">
        <w:t>00794781253) utvrđena je u ukupnom iznosu od 1.486,08 kn. Dužnik se obvezuje namiriti tražbinu prema vjerovniku u roku od 4 godine od dana sklapanja predstečajne nagodbe pred Trgovačkim sudom, beskamatno, u 36 jednakih mjesečnih rata u iznosu od 41,28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Pr>
          <w:bCs/>
        </w:rPr>
        <w:t>113. t</w:t>
      </w:r>
      <w:r w:rsidRPr="008F4277">
        <w:rPr>
          <w:bCs/>
        </w:rPr>
        <w:t xml:space="preserve">ražbina vjerovnika MATEO SUČIĆ, Antuna Mihića 36, Rijeka (OIB </w:t>
      </w:r>
      <w:r w:rsidRPr="008F4277">
        <w:t>23403057967) utvrđena je u ukupnom iznosu od 25.503,46 kn. Dužnik se obvezuje namiriti tražbinu prema vjerovniku u roku od 4 godine od dana sklapanja predstečajne nagodbe pred Trgovačkim sudom, beskamatno, u 36 jednakih mjesečnih rata u iznosu od 708,43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114. tražbina vjerovnika BLAŽICA SVETICKI, Kosa 5, Ravna Gora (OIB </w:t>
      </w:r>
      <w:r w:rsidRPr="008F4277">
        <w:t>57426968545) utvrđena je u ukupnom iznosu od 3.376,04 kn. Dužnik se obvezuje namiriti tražbinu prema vjerovniku u roku od 4 godine od dana sklapanja predstečajne nagodbe pred Trgovačkim sudom, beskamatno, u 36 jednakih mjesečnih rata u iznosu od 93,78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115. tražbina vjerovnika ŽELJKO SVIBEN, Musićeva 11, Zagreb (OIB </w:t>
      </w:r>
      <w:r w:rsidRPr="008F4277">
        <w:t xml:space="preserve">35427717338) utvrđena je u ukupnom iznosu od 13.358,52 kn. Dužnik se obvezuje namiriti tražbinu prema vjerovniku u roku od 4 godine od dana sklapanja predstečajne nagodbe pred Trgovačkim sudom, beskamatno, u 36 jednakih mjesečnih rata u iznosu od 371,07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w:t>
      </w:r>
      <w:r w:rsidRPr="008F4277">
        <w:lastRenderedPageBreak/>
        <w:t>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116. tražbina vjerovnika MIRO ŠARIĆ, Sukošanska 11, Split (OIB </w:t>
      </w:r>
      <w:r w:rsidRPr="008F4277">
        <w:t>95129913801) utvrđena je u ukupnom iznosu od 9.040,26 kn. Dužnik se obvezuje namiriti tražbinu prema vjerovniku u roku od 4 godine od dana sklapanja predstečajne nagodbe pred Trgovačkim sudom, beskamatno, u 36 jednakih mjesečnih rata u iznosu od 251,12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117. tražbina vjerovnika MILICA ŠIMIĆ, Maršala Tita 2/6, Raša (OIB </w:t>
      </w:r>
      <w:r w:rsidRPr="008F4277">
        <w:t>38946622899) utvrđena je u ukupnom iznosu od 2.872,92 kn. Dužnik se obvezuje namiriti tražbinu prema vjerovniku u roku od 4 godine od dana sklapanja predstečajne nagodbe pred Trgovačkim sudom, beskamatno, u 36 jednakih mjesečnih rata u iznosu od 79,80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118. tražbina vjerovnika BOŽIDAR ŠIMUNDŽA, Bisko 75, Dicmo (OIB </w:t>
      </w:r>
      <w:r w:rsidRPr="008F4277">
        <w:t xml:space="preserve">09162707453) utvrđena je u ukupnom iznosu od 4.525,26 kn. Dužnik se obvezuje namiriti tražbinu prema vjerovniku u roku od 4 godine od dana sklapanja predstečajne nagodbe pred Trgovačkim sudom, beskamatno, u 36 jednakih mjesečnih rata u iznosu od 125,70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w:t>
      </w:r>
      <w:r w:rsidRPr="008F4277">
        <w:lastRenderedPageBreak/>
        <w:t>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119. tražbina vjerovnika IGOR ŠUPER, I. Č. Baje 8 A, Lički Osik (OIB </w:t>
      </w:r>
      <w:r w:rsidRPr="008F4277">
        <w:t>04184168059) utvrđena je u ukupnom iznosu od 974,14 kn. Dužnik se obvezuje namiriti tražbinu prema vjerovniku u roku od 4 godine od dana sklapanja predstečajne nagodbe pred Trgovačkim sudom, beskamatno, u 36 jednakih mjesečnih rata u iznosu od 27,06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120. tražbina vjerovnika MARTIN TOMAŠEVIĆ, Požeška ulica 1 c, Vinkovci (OIB </w:t>
      </w:r>
      <w:r w:rsidRPr="008F4277">
        <w:t>03713753265) utvrđena je u ukupnom iznosu od 99,72 kn. Dužnik se obvezuje namiriti tražbinu prema vjerovniku u roku od 4 godine od dana sklapanja predstečajne nagodbe pred Trgovačkim sudom, beskamatno, u 36 jednakih mjesečnih rata u iznosu od 2,77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121. tražbina vjerovnika MILAN TOMAŠEVIĆ, Nikole Tesle 10, Gospić (OIB </w:t>
      </w:r>
      <w:r w:rsidRPr="008F4277">
        <w:t xml:space="preserve">69448935971) utvrđena je u ukupnom iznosu od 16.550,99 kn. Dužnik se obvezuje namiriti tražbinu prema vjerovniku u roku od 4 godine od dana sklapanja predstečajne nagodbe pred Trgovačkim sudom, beskamatno, u 36 jednakih mjesečnih rata u iznosu od 459,75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w:t>
      </w:r>
      <w:r w:rsidRPr="008F4277">
        <w:lastRenderedPageBreak/>
        <w:t>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122. tražbina vjerovnika RADOVAN TRINAJSTIĆ, B. Zrinščaka 12, Opatija (OIB </w:t>
      </w:r>
      <w:r w:rsidRPr="008F4277">
        <w:t>16781584499) utvrđena je u ukupnom iznosu od 4.452,99 kn. Dužnik se obvezuje namiriti tražbinu prema vjerovniku u roku od 4 godine od dana sklapanja predstečajne nagodbe pred Trgovačkim sudom, beskamatno, u 36 jednakih mjesečnih rata u iznosu od 123,69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123. tražbina vjerovnika LJILJANA TUK JANDRAGIĆ, J. S. Bacha 9, Bjelovar (OIB </w:t>
      </w:r>
      <w:r w:rsidRPr="008F4277">
        <w:t>82119170151) utvrđena je u ukupnom iznosu od 35.049,75 kn. Dužnik se obvezuje namiriti tražbinu prema vjerovniku u roku od 4 godine od dana sklapanja predstečajne nagodbe pred Trgovačkim sudom, beskamatno, u 36 jednakih mjesečnih rata u iznosu od 973,60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124. tražbina vjerovnika STJEPAN TUMPIĆ, Franje Galinca 1 D, Varaždin (OIB </w:t>
      </w:r>
      <w:r w:rsidRPr="008F4277">
        <w:t xml:space="preserve">52215929609) utvrđena je u ukupnom iznosu od 21.300,29 kn. Dužnik se obvezuje namiriti tražbinu prema vjerovniku u roku od 4 godine od dana sklapanja predstečajne nagodbe pred Trgovačkim sudom, beskamatno, u 36 jednakih mjesečnih rata u iznosu od 591,67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w:t>
      </w:r>
      <w:r w:rsidRPr="008F4277">
        <w:lastRenderedPageBreak/>
        <w:t>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125. tražbina vjerovnika OSKAR VALENČIĆ, Klana 157, Klana (OIB </w:t>
      </w:r>
      <w:r w:rsidRPr="008F4277">
        <w:t>25016010505) utvrđena je u ukupnom iznosu od 1.516,69 kn. Dužnik se obvezuje namiriti tražbinu prema vjerovniku u roku od 4 godine od dana sklapanja predstečajne nagodbe pred Trgovačkim sudom, beskamatno, u 36 jednakih mjesečnih rata u iznosu od 42,13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126. tražbina vjerovnika STJEPAN VARAŽDINAC, Petra Preradovića 3, Orahovica (OIB </w:t>
      </w:r>
      <w:r w:rsidRPr="008F4277">
        <w:t>24924965736) utvrđena je u ukupnom iznosu od 14.969,71 kn. Dužnik se obvezuje namiriti tražbinu prema vjerovniku u roku od 4 godine od dana sklapanja predstečajne nagodbe pred Trgovačkim sudom, beskamatno, u 36 jednakih mjesečnih rata u iznosu od 415,83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127. tražbina vjerovnika NELA VIJAČKIĆ, Podstinice 16, Kaštel Gomilica (OIB </w:t>
      </w:r>
      <w:r w:rsidRPr="008F4277">
        <w:t xml:space="preserve">68755758143) utvrđena je u ukupnom iznosu od 4.191,54 kn. Dužnik se obvezuje namiriti tražbinu prema vjerovniku u roku od 4 godine od dana sklapanja predstečajne nagodbe pred Trgovačkim sudom, beskamatno, u 36 jednakih mjesečnih rata u iznosu od 116,43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w:t>
      </w:r>
      <w:r w:rsidRPr="008F4277">
        <w:lastRenderedPageBreak/>
        <w:t>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128. tražbina vjerovnika MARIO VIŠKOVIĆ, Trget 14 a, Trget (OIB </w:t>
      </w:r>
      <w:r w:rsidRPr="008F4277">
        <w:t>94578199740) utvrđena je u ukupnom iznosu od 1.473,28 kn. Dužnik se obvezuje namiriti tražbinu prema vjerovniku u roku od 4 godine od dana sklapanja predstečajne nagodbe pred Trgovačkim sudom, beskamatno, u 36 jednakih mjesečnih rata u iznosu od 40,92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129. tražbina vjerovnika HRVOJE VLAHOV, Kneza Trpimira 36, Požega (OIB </w:t>
      </w:r>
      <w:r w:rsidRPr="008F4277">
        <w:t>87045309945) utvrđena je u ukupnom iznosu od 15.219,83 kn. Dužnik se obvezuje namiriti tražbinu prema vjerovniku u roku od 4 godine od dana sklapanja predstečajne nagodbe pred Trgovačkim sudom, beskamatno, u 36 jednakih mjesečnih rata u iznosu od 422,77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rPr>
          <w:bCs/>
          <w:lang w:eastAsia="en-US"/>
        </w:rPr>
      </w:pPr>
    </w:p>
    <w:p w:rsidRDefault="008046AB" w:rsidP="008046AB" w:rsidR="008046AB" w:rsidRPr="008F4277">
      <w:pPr>
        <w:jc w:val="both"/>
      </w:pPr>
      <w:r w:rsidRPr="008F4277">
        <w:rPr>
          <w:bCs/>
        </w:rPr>
        <w:t xml:space="preserve">130. tražbina vjerovnika GORAN VODOPIJA, Cugovec 100, Gradec (OIB </w:t>
      </w:r>
      <w:r w:rsidRPr="008F4277">
        <w:t xml:space="preserve">86759392695) utvrđena je u ukupnom iznosu od 50,41 kn. Dužnik se obvezuje namiriti tražbinu prema vjerovniku u roku od 4 godine od dana sklapanja predstečajne nagodbe pred Trgovačkim sudom, beskamatno, u 36 jednakih mjesečnih rata u iznosu od 1,40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w:t>
      </w:r>
      <w:r w:rsidRPr="008F4277">
        <w:lastRenderedPageBreak/>
        <w:t>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131. tražbina vjerovnika MIODRAG VUČKOVIĆ, Save Jugo Bujkove 8, Rijeka (OIB </w:t>
      </w:r>
      <w:r w:rsidRPr="008F4277">
        <w:t>58542560643) utvrđena je u ukupnom iznosu od 1.579,60 kn. Dužnik se obvezuje namiriti tražbinu prema vjerovniku u roku od 4 godine od dana sklapanja predstečajne nagodbe pred Trgovačkim sudom, beskamatno, u 36 jednakih mjesečnih rata u iznosu od 43,88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132. tražbina vjerovnika JOSIP VUKMAN, Pionirska 2, Rijeka (OIB </w:t>
      </w:r>
      <w:r w:rsidRPr="008F4277">
        <w:t>83448314956) utvrđena je u ukupnom iznosu od 26.990,06 kn. Dužnik se obvezuje namiriti tražbinu prema vjerovniku u roku od 4 godine od dana sklapanja predstečajne nagodbe pred Trgovačkim sudom, beskamatno, u 36 jednakih mjesečnih rata u iznosu od 749,72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133. tražbina vjerovnika SRĐAN ZELENIKA, A. Kosića Rika 5, Rijeka (OIB </w:t>
      </w:r>
      <w:r w:rsidRPr="008F4277">
        <w:t xml:space="preserve">50015797195) utvrđena je u ukupnom iznosu od 3.348,95 kn. Dužnik se obvezuje namiriti tražbinu prema vjerovniku u roku od 4 godine od dana sklapanja predstečajne nagodbe pred Trgovačkim sudom, beskamatno, u 36 jednakih mjesečnih rata u iznosu od 93,03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w:t>
      </w:r>
      <w:r w:rsidRPr="008F4277">
        <w:lastRenderedPageBreak/>
        <w:t>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134. tražbina vjerovnika ROBERT ZENERAL, Stanka Frankovića 27, Rijeka (OIB </w:t>
      </w:r>
      <w:r w:rsidRPr="008F4277">
        <w:t>47423753306) utvrđena je u ukupnom iznosu od 9.701,51 kn. Dužnik se obvezuje namiriti tražbinu prema vjerovniku u roku od 4 godine od dana sklapanja predstečajne nagodbe pred Trgovačkim sudom, beskamatno, u 36 jednakih mjesečnih rata u iznosu od 269,49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135. tražbina vjerovnika ZLATA ZENERAL, Stanka Frankovića 27, Rijeka (OIB </w:t>
      </w:r>
      <w:r w:rsidRPr="008F4277">
        <w:t>70881601762) utvrđena je u ukupnom iznosu od 8.955,24 kn. Dužnik se obvezuje namiriti tražbinu prema vjerovniku u roku od 4 godine od dana sklapanja predstečajne nagodbe pred Trgovačkim sudom, beskamatno, u 36 jednakih mjesečnih rata u iznosu od 248,76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136. tražbina vjerovnika ZDRAVKO ZIMA, Francevljev prilaz 16, Zagreb (OIB </w:t>
      </w:r>
      <w:r w:rsidRPr="008F4277">
        <w:t xml:space="preserve">69351617880) utvrđena je u ukupnom iznosu od 68.040,00 kn. Dužnik se obvezuje namiriti tražbinu prema vjerovniku u roku od 4 godine od dana sklapanja predstečajne nagodbe pred Trgovačkim sudom, beskamatno, u 36 jednakih mjesečnih rata u iznosu od 1.890,00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w:t>
      </w:r>
      <w:r w:rsidRPr="008F4277">
        <w:lastRenderedPageBreak/>
        <w:t>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137. tražbina vjerovnika MARIJA ZURAK, Karasova 3, Rijeka (OIB </w:t>
      </w:r>
      <w:r w:rsidRPr="008F4277">
        <w:t>08617796051) utvrđena je u ukupnom iznosu od 40.746,28 kn. Dužnik se obvezuje namiriti tražbinu prema vjerovniku u roku od 4 godine od dana sklapanja predstečajne nagodbe pred Trgovačkim sudom, beskamatno, u 36 jednakih mjesečnih rata u iznosu od 1.131,84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138. tražbina vjerovnika ZDRAVKO ŽARKOVIĆ, Mate Ujevića 1 B, Zadar (OIB </w:t>
      </w:r>
      <w:r w:rsidRPr="008F4277">
        <w:t>58341370997) utvrđena je u ukupnom iznosu od 2.990,62 kn. Dužnik se obvezuje namiriti tražbinu prema vjerovniku u roku od 4 godine od dana sklapanja predstečajne nagodbe pred Trgovačkim sudom, beskamatno, u 36 jednakih mjesečnih rata u iznosu od 83,07 kn. Rate dospijevaju svakog posljednjeg dana u tekućem mjesecu s time da prva rata dospijeva nakon proteka razdoblja počeka od godine dana od dana sklapanja predstečajne nagodbe pred Trgovačkim 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139. tražbina vjerovnika DORIS ŽIKOVIĆ, Braće Stipčić 41, Rijeka (OIB </w:t>
      </w:r>
      <w:r w:rsidRPr="008F4277">
        <w:t xml:space="preserve">12829633888) utvrđena je u ukupnom iznosu od 15.942,74 kn. Dužnik se obvezuje namiriti tražbinu prema vjerovniku u roku od 4 godine od dana sklapanja predstečajne nagodbe pred Trgovačkim sudom, beskamatno, u 36 jednakih mjesečnih rata u iznosu od 442,85 kn. Rate dospijevaju svakog posljednjeg dana u tekućem mjesecu s time da prva rata dospijeva nakon proteka razdoblja počeka od godine dana od dana sklapanja predstečajne nagodbe pred Trgovačkim </w:t>
      </w:r>
      <w:r w:rsidRPr="008F4277">
        <w:lastRenderedPageBreak/>
        <w:t>sudom. Preostali iznos tražbine koji nije djeljiv s brojem 36,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 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140. tražbina vjerovnika FINANCIJSKA AGENCIJA, Ul. grada Vukovara 70, Zagreb (OIB </w:t>
      </w:r>
      <w:r w:rsidRPr="008F4277">
        <w:t>85821130368) utvrđena je u ukupnom iznosu od 342.115,17 kn. Dio tražbine koji se odnosi na kamatu u visini od 32.400,06 kn otpisuje se u cijelosti s danom otvaranja postupka pred Finom, 21. listopada 2014. godine, dok će se preostali dio tražbine koji se odnosi na glavnicu u iznosu od 309.715,11 kn namiriti kako slijedi:</w:t>
      </w:r>
    </w:p>
    <w:p w:rsidRDefault="008046AB" w:rsidP="008046AB" w:rsidR="008046AB" w:rsidRPr="008F4277">
      <w:pPr>
        <w:jc w:val="both"/>
      </w:pPr>
    </w:p>
    <w:p w:rsidRDefault="008046AB" w:rsidP="008046AB" w:rsidR="008046AB" w:rsidRPr="008F4277">
      <w:pPr>
        <w:jc w:val="both"/>
      </w:pPr>
      <w:r w:rsidRPr="008F4277">
        <w:t>- dio tražbine u iznosu od 154.857,56 kn koji čini 50% glavnice namirit će se obročnom otplatom u roku od šest godina od dana sklapanja predstečajne nagodbe pred Trgovačkim sudom, beskamatno, u 60 jednakih mjesečnih rata, svaka u iznosu od 2.580,96 kn. Rate dopijevaju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jc w:val="both"/>
      </w:pPr>
    </w:p>
    <w:p w:rsidRDefault="008046AB" w:rsidP="008046AB" w:rsidR="008046AB">
      <w:pPr>
        <w:jc w:val="both"/>
      </w:pPr>
      <w:r w:rsidRPr="008F4277">
        <w:t xml:space="preserve">- dio tražbine u iznosu od 154.857,56 kn koji čini 50%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dakle u visini 1/5 dijela tražbine, odnosno u iznosu od 30.971,51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pružiti navedene usluge u roku od mjesec dana od dana primitka narudžbe. Dužnik će za pružene usluge marketinga i oglašavanja izdati vjerovniku račun sukladno dužnikovom cjeniku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w:t>
      </w:r>
      <w:r w:rsidRPr="008F4277">
        <w:rPr>
          <w:rFonts w:eastAsia="Verdana"/>
        </w:rPr>
        <w:t>zaključno</w:t>
      </w:r>
      <w:r w:rsidRPr="008F4277">
        <w:t xml:space="preserve"> 30. studenog pojedine kalendarske godine, preostali dio Godišnje kvote smatrat će se otpisanim s danom 31. prosinca te godine. Ukoliko vjerovnik naruči za pojedinu kalendarsku godinu usluga u iznosu većem od iznosa koji odgovara Godišnjoj kvoti, </w:t>
      </w:r>
      <w:r w:rsidRPr="008F4277">
        <w:lastRenderedPageBreak/>
        <w:t xml:space="preserve">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 </w:t>
      </w:r>
    </w:p>
    <w:p w:rsidRDefault="003A269A" w:rsidP="008046AB" w:rsidR="003A269A" w:rsidRPr="008F4277">
      <w:pPr>
        <w:jc w:val="both"/>
      </w:pPr>
    </w:p>
    <w:p w:rsidRDefault="008046AB" w:rsidP="008046AB" w:rsidR="008046AB" w:rsidRPr="008F4277">
      <w:pPr>
        <w:jc w:val="both"/>
      </w:pPr>
      <w:r w:rsidRPr="008F4277">
        <w:t>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141. tražbina vjerovnika HRVATSKE ŠUME d.o.o. Zagreb, </w:t>
      </w:r>
      <w:r w:rsidRPr="008F4277">
        <w:t>Ul. Ljudevita Farkaša Vukotinovića 2</w:t>
      </w:r>
      <w:r w:rsidRPr="008F4277">
        <w:rPr>
          <w:bCs/>
        </w:rPr>
        <w:t xml:space="preserve"> (OIB </w:t>
      </w:r>
      <w:r w:rsidRPr="008F4277">
        <w:t>69693144506) utvrđena je u ukupnom iznosu od 23.250,61 kn. Dio tražbine koji se odnosi na kamatu u visini od 3.494,41 kn otpisuje se u cijelosti s danom otvaranja postupka pred Finom, 21. listopada 2014. godine, dok će se preostali dio tražbine koji se odnosi na glavnicu u iznosu od 19.756,20 kn namiriti kako slijedi:</w:t>
      </w:r>
    </w:p>
    <w:p w:rsidRDefault="008046AB" w:rsidP="008046AB" w:rsidR="008046AB" w:rsidRPr="008F4277">
      <w:pPr>
        <w:jc w:val="both"/>
      </w:pPr>
    </w:p>
    <w:p w:rsidRDefault="008046AB" w:rsidP="008046AB" w:rsidR="008046AB" w:rsidRPr="008F4277">
      <w:pPr>
        <w:jc w:val="both"/>
      </w:pPr>
      <w:r w:rsidRPr="008F4277">
        <w:t>- dio tražbine u iznosu od 9.878,10 kn koji čini 50% glavnice namirit će se obročnom otplatom u roku od šest godina od dana sklapanja predstečajne nagodbe pred Trgovačkim sudom, beskamatno, u 60 jednakih mjesečnih rata, svaka u iznosu od 164,64 kn. Rate dopijevaju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jc w:val="both"/>
      </w:pPr>
    </w:p>
    <w:p w:rsidRDefault="008046AB" w:rsidP="008046AB" w:rsidR="008046AB">
      <w:pPr>
        <w:jc w:val="both"/>
      </w:pPr>
      <w:r w:rsidRPr="008F4277">
        <w:t xml:space="preserve">- dio tražbine u iznosu od 9.878,10 kn koji čini 50%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dakle u visini 1/5 dijela tražbine, odnosno u iznosu od 1.975,62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pružiti navedene usluge u roku od mjesec dana od dana primitka narudžbe. Dužnik će za pružene usluge marketinga i oglašavanja izdati vjerovniku račun sukladno dužnikovom cjeniku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w:t>
      </w:r>
      <w:r w:rsidRPr="008F4277">
        <w:rPr>
          <w:rFonts w:eastAsia="Verdana"/>
        </w:rPr>
        <w:lastRenderedPageBreak/>
        <w:t>zaključno</w:t>
      </w:r>
      <w:r w:rsidRPr="008F4277">
        <w:t xml:space="preserve"> 30. studenog pojedine kalendarske godine, preostali dio Godišnje kvote smatrat će se otpisanim s danom 31. prosinca te godine. Ukoliko vjerovnik naruči za pojedinu kalendarsku godinu usluga u iznosu većem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 </w:t>
      </w:r>
    </w:p>
    <w:p w:rsidRDefault="003A269A" w:rsidP="008046AB" w:rsidR="003A269A" w:rsidRPr="008F4277">
      <w:pPr>
        <w:jc w:val="both"/>
      </w:pPr>
    </w:p>
    <w:p w:rsidRDefault="008046AB" w:rsidP="008046AB" w:rsidR="008046AB" w:rsidRPr="008F4277">
      <w:pPr>
        <w:jc w:val="both"/>
      </w:pPr>
      <w:r w:rsidRPr="008F4277">
        <w:t>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142. tražbina vjerovnika HRVATSKE VODE, pravna osoba za upravljanje vodama, Zagreb, Grada Vukovara 220 (OIB </w:t>
      </w:r>
      <w:r w:rsidRPr="008F4277">
        <w:t>28921383001) utvrđena je u ukupnom iznosu od 1.048,37 kn. Dio tražbine koji se odnosi na kamatu u visini od 39,31 kn otpisuje se u cijelosti s danom otvaranja postupka pred Finom, 21. listopada 2014. godine, dok će se preostali dio tražbine koji se odnosi na glavnicu u iznosu od 1.009,06 kn namiriti kako slijedi:</w:t>
      </w:r>
    </w:p>
    <w:p w:rsidRDefault="008046AB" w:rsidP="008046AB" w:rsidR="008046AB" w:rsidRPr="008F4277">
      <w:pPr>
        <w:jc w:val="both"/>
      </w:pPr>
    </w:p>
    <w:p w:rsidRDefault="008046AB" w:rsidP="008046AB" w:rsidR="008046AB" w:rsidRPr="008F4277">
      <w:pPr>
        <w:jc w:val="both"/>
      </w:pPr>
      <w:r w:rsidRPr="008F4277">
        <w:t>- dio tražbine u iznosu od 504,53 kn koji čini 50% glavnice namirit će se obročnom otplatom u roku od šest godina od dana sklapanja predstečajne nagodbe pred Trgovačkim sudom, beskamatno, u 60 jednakih mjesečnih rata, svaka u iznosu od 8,41 kn. Rate dopijevaju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jc w:val="both"/>
      </w:pPr>
    </w:p>
    <w:p w:rsidRDefault="008046AB" w:rsidP="008046AB" w:rsidR="008046AB">
      <w:pPr>
        <w:jc w:val="both"/>
      </w:pPr>
      <w:r w:rsidRPr="008F4277">
        <w:t xml:space="preserve">- dio tražbine u iznosu od 504,53 kn koji čini 50%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dakle u visini 1/5 dijela tražbine, odnosno u iznosu od 100,91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pružiti navedene usluge u roku od mjesec dana od dana primitka narudžbe. Dužnik će za pružene usluge marketinga i oglašavanja izdati vjerovniku račun sukladno dužnikovom cjeniku koji je na snazi u trenutku narudžbe usluga, nakon čega će se neto iznos pojedinog računa za naručene usluge prebiti s Godišnjom kvotom za pojedinu kalendarsku </w:t>
      </w:r>
      <w:r w:rsidRPr="008F4277">
        <w:lastRenderedPageBreak/>
        <w:t xml:space="preserve">godinu. Vjerovnik kojem je račun izdan obvezan je platiti iznos PDV-a naznačen na računu isplatom u novcu. Ukoliko vjerovnik za pojedinu kalendarsku godinu ne naruči od dužnika pružanje usluga marketinga i oglašavanja u vrijednosti koja odgovara Godišnjoj kvoti do </w:t>
      </w:r>
      <w:r w:rsidRPr="008F4277">
        <w:rPr>
          <w:rFonts w:eastAsia="Verdana"/>
        </w:rPr>
        <w:t>zaključno</w:t>
      </w:r>
      <w:r w:rsidRPr="008F4277">
        <w:t xml:space="preserve"> 30. studenog pojedine kalendarske godine, preostali dio Godišnje kvote smatrat će se otpisanim s danom 31. prosinca te godine. Ukoliko vjerovnik naruči za pojedinu kalendarsku godinu usluga u iznosu većem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 </w:t>
      </w:r>
    </w:p>
    <w:p w:rsidRDefault="003A269A" w:rsidP="008046AB" w:rsidR="003A269A" w:rsidRPr="008F4277">
      <w:pPr>
        <w:jc w:val="both"/>
      </w:pPr>
    </w:p>
    <w:p w:rsidRDefault="008046AB" w:rsidP="008046AB" w:rsidR="008046AB" w:rsidRPr="008F4277">
      <w:pPr>
        <w:jc w:val="both"/>
      </w:pPr>
      <w:r w:rsidRPr="008F4277">
        <w:t>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8046AB" w:rsidP="008046AB" w:rsidR="008046AB" w:rsidRPr="008F4277">
      <w:pPr>
        <w:jc w:val="both"/>
      </w:pPr>
      <w:r w:rsidRPr="008F4277">
        <w:rPr>
          <w:bCs/>
        </w:rPr>
        <w:t xml:space="preserve">143. tražbina vjerovnika REPUBLIKA HRVATSKA, MINISTARSTVO FINANCIJA  (OIB </w:t>
      </w:r>
      <w:r w:rsidRPr="008F4277">
        <w:t>18683136487) utvrđena je u ukupnom iznosu od 3.330.704,94 kn. Dio tražbine koji se odnosi na kamatu u visini od 9.637,62 kn otpisuje se u cijelosti s danom otvaranja postupka pred Finom 21. listopada 2014. godine, dok će se preostali dio tražbine koji se odnosi na glavnicu u iznosu od 3.321.067,32 kn namiriti kako slijedi:</w:t>
      </w:r>
    </w:p>
    <w:p w:rsidRDefault="008046AB" w:rsidP="008046AB" w:rsidR="008046AB" w:rsidRPr="008F4277">
      <w:pPr>
        <w:jc w:val="both"/>
      </w:pPr>
    </w:p>
    <w:p w:rsidRDefault="008046AB" w:rsidP="008046AB" w:rsidR="008046AB" w:rsidRPr="008F4277">
      <w:pPr>
        <w:jc w:val="both"/>
      </w:pPr>
      <w:r w:rsidRPr="008F4277">
        <w:t>- dio tražbine u iznosu od 1.660.533,66 kn koji čini 50% glavnice namirit će se obročnom otplatom u roku od šest godina od dana sklapanja predstečajne nagodbe pred Trgovačkim sudom, beskamatno, u 60 jednakih mjesečnih rata, svaka u iznosu od 27.675,56 kn. Rate dopijevaju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jc w:val="both"/>
      </w:pPr>
    </w:p>
    <w:p w:rsidRDefault="008046AB" w:rsidP="008046AB" w:rsidR="008046AB">
      <w:pPr>
        <w:jc w:val="both"/>
      </w:pPr>
      <w:r w:rsidRPr="008F4277">
        <w:t xml:space="preserve">- dio tražbine u iznosu od 1.660.533,66 kn koji čini 50%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dakle u visini 1/5 dijela tražbine, odnosno u iznosu od 332.106,73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pružiti navedene usluge u roku od mjesec dana od dana primitka </w:t>
      </w:r>
      <w:r w:rsidRPr="008F4277">
        <w:lastRenderedPageBreak/>
        <w:t xml:space="preserve">narudžbe. Dužnik će za pružene usluge marketinga i oglašavanja izdati vjerovniku račun sukladno dužnikovom cjeniku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w:t>
      </w:r>
      <w:r w:rsidRPr="008F4277">
        <w:rPr>
          <w:rFonts w:eastAsia="Verdana"/>
        </w:rPr>
        <w:t>zaključno</w:t>
      </w:r>
      <w:r w:rsidRPr="008F4277">
        <w:t xml:space="preserve"> 30. studenog pojedine kalendarske godine, preostali dio Godišnje kvote smatrat će se otpisanim s danom 31. prosinca te godine. Ukoliko vjerovnik naruči za pojedinu kalendarsku godinu usluga u iznosu većem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 </w:t>
      </w:r>
    </w:p>
    <w:p w:rsidRDefault="003A269A" w:rsidP="008046AB" w:rsidR="003A269A" w:rsidRPr="008F4277">
      <w:pPr>
        <w:jc w:val="both"/>
      </w:pPr>
    </w:p>
    <w:p w:rsidRDefault="008046AB" w:rsidP="008046AB" w:rsidR="008046AB" w:rsidRPr="008F4277">
      <w:pPr>
        <w:jc w:val="both"/>
      </w:pPr>
      <w:r w:rsidRPr="008F4277">
        <w:t>Ova predstečajna nagodba, sukladno zakonu, ima snagu ovršne isprave te vjerovnik na temelju ove nagodbe može radi namirenja tražbine nakon dospjelosti obveze neposredno provesti ovrhu na cjelokupnoj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jc w:val="both"/>
      </w:pPr>
    </w:p>
    <w:p w:rsidRDefault="007E7D62" w:rsidP="007E7D62" w:rsidR="007E7D62" w:rsidRPr="00C07B14">
      <w:pPr>
        <w:pStyle w:val="Zaglavlje"/>
        <w:suppressLineNumbers/>
        <w:tabs>
          <w:tab w:pos="426" w:val="center"/>
          <w:tab w:pos="720" w:val="left"/>
        </w:tabs>
        <w:suppressAutoHyphens/>
        <w:spacing w:lineRule="auto" w:line="276" w:after="200"/>
        <w:ind w:right="-64"/>
        <w:jc w:val="both"/>
        <w:rPr>
          <w:rFonts w:eastAsia="Verdana"/>
          <w:lang w:eastAsia="en-US"/>
        </w:rPr>
      </w:pPr>
      <w:r w:rsidRPr="00C07B14">
        <w:rPr>
          <w:rFonts w:eastAsia="Verdana"/>
        </w:rPr>
        <w:t xml:space="preserve">144. tražbina vjerovnika ZAGREBAČKA BANKA </w:t>
      </w:r>
      <w:r w:rsidRPr="00C07B14">
        <w:rPr>
          <w:rFonts w:eastAsia="Verdana"/>
          <w:noProof/>
        </w:rPr>
        <w:t xml:space="preserve">d.d. Zagreb, Trg bana Jelačića 10 (OIB 92963223473) </w:t>
      </w:r>
      <w:r w:rsidRPr="00C07B14">
        <w:rPr>
          <w:rFonts w:eastAsia="Verdana"/>
        </w:rPr>
        <w:t xml:space="preserve">utvrđena je u ukupnom iznosu od </w:t>
      </w:r>
      <w:r w:rsidRPr="00C07B14">
        <w:rPr>
          <w:rFonts w:eastAsia="Verdana"/>
          <w:noProof/>
        </w:rPr>
        <w:t>12.511.290,58</w:t>
      </w:r>
      <w:r w:rsidRPr="00C07B14">
        <w:rPr>
          <w:rFonts w:eastAsia="Verdana"/>
        </w:rPr>
        <w:t xml:space="preserve"> kn te će se namiriti na sljedeći način:</w:t>
      </w:r>
    </w:p>
    <w:p w:rsidRDefault="007E7D62" w:rsidP="007E7D62" w:rsidR="007E7D62">
      <w:pPr>
        <w:pStyle w:val="Zaglavlje"/>
        <w:suppressLineNumbers/>
        <w:tabs>
          <w:tab w:pos="426" w:val="center"/>
          <w:tab w:pos="720" w:val="left"/>
        </w:tabs>
        <w:suppressAutoHyphens/>
        <w:spacing w:lineRule="auto" w:line="276" w:after="200"/>
        <w:ind w:right="-64"/>
        <w:jc w:val="both"/>
        <w:rPr>
          <w:rFonts w:eastAsia="Verdana"/>
        </w:rPr>
      </w:pPr>
      <w:r>
        <w:rPr>
          <w:rFonts w:eastAsia="Verdana"/>
        </w:rPr>
        <w:t xml:space="preserve">Vjerovnik </w:t>
      </w:r>
      <w:r>
        <w:rPr>
          <w:rFonts w:eastAsia="Verdana"/>
          <w:noProof/>
        </w:rPr>
        <w:t xml:space="preserve">ZAGREBAČKA BANKA d.d. se </w:t>
      </w:r>
      <w:r>
        <w:rPr>
          <w:rFonts w:eastAsia="Verdana"/>
        </w:rPr>
        <w:t>odrekao prava na odvojeno namirenje, samo za potrebe postupka predstečajne nagodbe, time da njegovo odricanje od prava na odvojeno namirenje ne znači odricanje od upisanog založnog prava i/ili davanje brisovnog očitovanja.</w:t>
      </w:r>
    </w:p>
    <w:p w:rsidRDefault="007E7D62" w:rsidP="007E7D62" w:rsidR="007E7D62">
      <w:pPr>
        <w:pStyle w:val="Odlomakpopisa"/>
        <w:tabs>
          <w:tab w:pos="0" w:val="left"/>
        </w:tabs>
        <w:spacing w:lineRule="auto" w:line="240" w:after="0"/>
        <w:ind w:left="0"/>
        <w:jc w:val="both"/>
        <w:rPr>
          <w:rFonts w:hAnsi="Times New Roman" w:ascii="Times New Roman"/>
          <w:lang w:eastAsia="hr-HR"/>
        </w:rPr>
      </w:pPr>
      <w:r>
        <w:rPr>
          <w:rFonts w:eastAsia="Verdana" w:hAnsi="Times New Roman" w:ascii="Times New Roman"/>
        </w:rPr>
        <w:t xml:space="preserve">Vjerovnik </w:t>
      </w:r>
      <w:r w:rsidRPr="00ED1628">
        <w:rPr>
          <w:rFonts w:cs="Times New Roman" w:eastAsia="Verdana" w:hAnsi="Times New Roman" w:ascii="Times New Roman"/>
        </w:rPr>
        <w:t xml:space="preserve">ZAGREBAČKA BANKA </w:t>
      </w:r>
      <w:r w:rsidRPr="00ED1628">
        <w:rPr>
          <w:rFonts w:cs="Times New Roman" w:eastAsia="Verdana" w:hAnsi="Times New Roman" w:ascii="Times New Roman"/>
          <w:noProof/>
        </w:rPr>
        <w:t>d.d. ima</w:t>
      </w:r>
      <w:r>
        <w:rPr>
          <w:rFonts w:eastAsia="Verdana" w:hAnsi="Times New Roman" w:ascii="Times New Roman"/>
          <w:noProof/>
        </w:rPr>
        <w:t xml:space="preserve"> upisana </w:t>
      </w:r>
      <w:r>
        <w:rPr>
          <w:rFonts w:eastAsia="Verdana" w:hAnsi="Times New Roman" w:ascii="Times New Roman"/>
        </w:rPr>
        <w:t xml:space="preserve">založna prava na imovini dužnika,  kako slijedi: na osnovu </w:t>
      </w:r>
      <w:r>
        <w:rPr>
          <w:rFonts w:cs="Times New Roman" w:eastAsia="Times New Roman" w:hAnsi="Times New Roman" w:ascii="Times New Roman"/>
          <w:color w:val="000000"/>
          <w:lang w:eastAsia="hr-HR" w:val="hr-HR"/>
        </w:rPr>
        <w:t xml:space="preserve">Ugovora o založnim pravima od 24. travnja 2013. godine, solemniziran kod javnog bilježnika Nansi Kopić pod brojem OV-5486/13 od 29. travnja 2013. godine, u zemljišnim knjigama Općinskog suda u Rijeci upisano pod </w:t>
      </w:r>
      <w:r>
        <w:rPr>
          <w:rFonts w:hAnsi="Times New Roman" w:ascii="Times New Roman"/>
          <w:lang w:eastAsia="hr-HR"/>
        </w:rPr>
        <w:t>Z-6438/13 na svim etažnim dijelovima nekretnine upisane u z.k.ul. 5199, k.o. Rijeka, zk.č. br. 1600/9, u naravi upravne i poslovne zgrade i dvorište, površine 4314 m</w:t>
      </w:r>
      <w:r>
        <w:rPr>
          <w:rFonts w:hAnsi="Times New Roman" w:ascii="Times New Roman"/>
          <w:vertAlign w:val="superscript"/>
          <w:lang w:eastAsia="hr-HR"/>
        </w:rPr>
        <w:t>2</w:t>
      </w:r>
      <w:r>
        <w:rPr>
          <w:rFonts w:hAnsi="Times New Roman" w:ascii="Times New Roman"/>
          <w:lang w:eastAsia="hr-HR"/>
        </w:rPr>
        <w:t>,  zk.č. br. 1600/24, u naravi zgrada, površine 20.5 čhv, zk.č. br. 1600/26, u naravi dvorište, površine 368 m</w:t>
      </w:r>
      <w:r>
        <w:rPr>
          <w:rFonts w:hAnsi="Times New Roman" w:ascii="Times New Roman"/>
          <w:vertAlign w:val="superscript"/>
          <w:lang w:eastAsia="hr-HR"/>
        </w:rPr>
        <w:t>2</w:t>
      </w:r>
      <w:r>
        <w:rPr>
          <w:rFonts w:hAnsi="Times New Roman" w:ascii="Times New Roman"/>
          <w:lang w:eastAsia="hr-HR"/>
        </w:rPr>
        <w:t xml:space="preserve">, te </w:t>
      </w:r>
      <w:r>
        <w:rPr>
          <w:rFonts w:cs="Times New Roman" w:eastAsia="Times New Roman" w:hAnsi="Times New Roman" w:ascii="Times New Roman"/>
          <w:color w:val="000000"/>
          <w:lang w:eastAsia="hr-HR" w:val="hr-HR"/>
        </w:rPr>
        <w:t xml:space="preserve">Ugovora o založnom pravu sklopljenom 22. siječnja 2014. i solemniziranog kod javnog bilježnika Nansi Kopić pod brojem OV-788/14 dana 23. siječnja 2014. godine, u zemljišnim knjigama Općinskog suda u Rijeci upisanog pod </w:t>
      </w:r>
      <w:r>
        <w:rPr>
          <w:rFonts w:hAnsi="Times New Roman" w:ascii="Times New Roman"/>
          <w:lang w:eastAsia="hr-HR"/>
        </w:rPr>
        <w:t>Z-959/14 na svim etažnim dijelovima nekretnine upisane u z.k.ul. 5199, k.o. Rijeka, zk.č. br. 1600/9, u naravi upravne i poslovne zgrade i dvorište, površine 4314 m</w:t>
      </w:r>
      <w:r>
        <w:rPr>
          <w:rFonts w:hAnsi="Times New Roman" w:ascii="Times New Roman"/>
          <w:vertAlign w:val="superscript"/>
          <w:lang w:eastAsia="hr-HR"/>
        </w:rPr>
        <w:t>2</w:t>
      </w:r>
      <w:r>
        <w:rPr>
          <w:rFonts w:hAnsi="Times New Roman" w:ascii="Times New Roman"/>
          <w:lang w:eastAsia="hr-HR"/>
        </w:rPr>
        <w:t>,  zk.č. br. 1600/24, u naravi zgrada, površine 20.5 čhv, zk.č. br. 1600/26, u naravi dvorište, površine 368 m</w:t>
      </w:r>
      <w:r>
        <w:rPr>
          <w:rFonts w:hAnsi="Times New Roman" w:ascii="Times New Roman"/>
          <w:vertAlign w:val="superscript"/>
          <w:lang w:eastAsia="hr-HR"/>
        </w:rPr>
        <w:t>2</w:t>
      </w:r>
      <w:r>
        <w:rPr>
          <w:rFonts w:hAnsi="Times New Roman" w:ascii="Times New Roman"/>
          <w:lang w:eastAsia="hr-HR"/>
        </w:rPr>
        <w:t xml:space="preserve">. </w:t>
      </w:r>
    </w:p>
    <w:p w:rsidRDefault="007E7D62" w:rsidP="007E7D62" w:rsidR="007E7D62">
      <w:pPr>
        <w:pStyle w:val="Odlomakpopisa"/>
        <w:tabs>
          <w:tab w:pos="0" w:val="left"/>
        </w:tabs>
        <w:spacing w:lineRule="auto" w:line="240" w:after="0"/>
        <w:ind w:left="0"/>
        <w:jc w:val="both"/>
        <w:rPr>
          <w:rFonts w:hAnsi="Times New Roman" w:ascii="Times New Roman"/>
          <w:lang w:eastAsia="hr-HR"/>
        </w:rPr>
      </w:pPr>
    </w:p>
    <w:p w:rsidRDefault="007E7D62" w:rsidP="007E7D62" w:rsidR="007E7D62">
      <w:pPr>
        <w:pStyle w:val="Zaglavlje"/>
        <w:suppressLineNumbers/>
        <w:tabs>
          <w:tab w:pos="426" w:val="center"/>
          <w:tab w:pos="720" w:val="left"/>
        </w:tabs>
        <w:suppressAutoHyphens/>
        <w:spacing w:lineRule="auto" w:line="276" w:after="200"/>
        <w:ind w:right="-64"/>
        <w:jc w:val="both"/>
        <w:rPr>
          <w:rFonts w:eastAsia="Verdana"/>
        </w:rPr>
      </w:pPr>
      <w:r>
        <w:rPr>
          <w:rFonts w:eastAsia="Verdana"/>
        </w:rPr>
        <w:t xml:space="preserve">Navedena založna prava od dana sklapanja ove nagodbe osiguravaju tražbine vjerovnika </w:t>
      </w:r>
      <w:r w:rsidRPr="00C07B14">
        <w:rPr>
          <w:rFonts w:eastAsia="Verdana"/>
        </w:rPr>
        <w:t xml:space="preserve">ZAGREBAČKA BANKA </w:t>
      </w:r>
      <w:r w:rsidRPr="00C07B14">
        <w:rPr>
          <w:rFonts w:eastAsia="Verdana"/>
          <w:noProof/>
        </w:rPr>
        <w:t>d.d.</w:t>
      </w:r>
      <w:r>
        <w:rPr>
          <w:rFonts w:eastAsia="Verdana"/>
        </w:rPr>
        <w:t xml:space="preserve"> u iznosu, s kamatama i dospijećem kako je određeno ovom nagodbom, a u slučaju neispunjenja od strane dužnika, vjerovnik ZAGREBAČKA BANKA </w:t>
      </w:r>
      <w:r>
        <w:rPr>
          <w:rFonts w:eastAsia="Verdana"/>
        </w:rPr>
        <w:lastRenderedPageBreak/>
        <w:t>d.d. ima pravo namiriti svoje tražbine, kako su određene ovom nagodbom, ovrhom na založenoj imovini dužnika, sve u skladu sa svojim pravima založnog vjerovnika.</w:t>
      </w:r>
    </w:p>
    <w:p w:rsidRDefault="007E7D62" w:rsidP="007E7D62" w:rsidR="007E7D62">
      <w:pPr>
        <w:pStyle w:val="Zaglavlje"/>
        <w:suppressLineNumbers/>
        <w:tabs>
          <w:tab w:pos="426" w:val="center"/>
          <w:tab w:pos="720" w:val="left"/>
        </w:tabs>
        <w:suppressAutoHyphens/>
        <w:spacing w:lineRule="auto" w:line="276" w:after="200"/>
        <w:ind w:right="-64"/>
        <w:jc w:val="both"/>
        <w:rPr>
          <w:rFonts w:eastAsia="Verdana"/>
        </w:rPr>
      </w:pPr>
      <w:r>
        <w:rPr>
          <w:rFonts w:eastAsia="Verdana"/>
        </w:rPr>
        <w:t xml:space="preserve">Dužnik se obvezuje na poziv </w:t>
      </w:r>
      <w:r w:rsidR="004E115A">
        <w:rPr>
          <w:rFonts w:eastAsia="Verdana"/>
        </w:rPr>
        <w:t>v</w:t>
      </w:r>
      <w:r>
        <w:rPr>
          <w:rFonts w:eastAsia="Verdana"/>
        </w:rPr>
        <w:t xml:space="preserve">jerovnika predstečajne nagodbe </w:t>
      </w:r>
      <w:r w:rsidRPr="00C07B14">
        <w:rPr>
          <w:rFonts w:eastAsia="Verdana"/>
        </w:rPr>
        <w:t xml:space="preserve">ZAGREBAČKA BANKA </w:t>
      </w:r>
      <w:r w:rsidRPr="00C07B14">
        <w:rPr>
          <w:rFonts w:eastAsia="Verdana"/>
          <w:noProof/>
        </w:rPr>
        <w:t xml:space="preserve">d.d. </w:t>
      </w:r>
      <w:r>
        <w:rPr>
          <w:rFonts w:eastAsia="Verdana"/>
          <w:noProof/>
        </w:rPr>
        <w:t xml:space="preserve"> </w:t>
      </w:r>
      <w:r>
        <w:rPr>
          <w:rFonts w:eastAsia="Verdana"/>
        </w:rPr>
        <w:t xml:space="preserve"> omogućiti obnovu upisa založnog prava na način da založni vjerovnik </w:t>
      </w:r>
      <w:r w:rsidRPr="00C07B14">
        <w:rPr>
          <w:rFonts w:eastAsia="Verdana"/>
        </w:rPr>
        <w:t xml:space="preserve">ZAGREBAČKA BANKA </w:t>
      </w:r>
      <w:r w:rsidRPr="00C07B14">
        <w:rPr>
          <w:rFonts w:eastAsia="Verdana"/>
          <w:noProof/>
        </w:rPr>
        <w:t xml:space="preserve">d.d. </w:t>
      </w:r>
      <w:r>
        <w:rPr>
          <w:rFonts w:eastAsia="Verdana"/>
        </w:rPr>
        <w:t xml:space="preserve">u svakom trenutku ima upisana založna prava koja omogućavaju jednaku poziciju i prava u bilo kojem vremenu trajanja ove </w:t>
      </w:r>
      <w:r w:rsidR="004E115A">
        <w:rPr>
          <w:rFonts w:eastAsia="Verdana"/>
        </w:rPr>
        <w:t>n</w:t>
      </w:r>
      <w:r>
        <w:rPr>
          <w:rFonts w:eastAsia="Verdana"/>
        </w:rPr>
        <w:t xml:space="preserve">agodbe s onom pozicijom i pravima koja je imao u trenutku ulaska u postupak predstečajne nagodbe, misleći prvenstveno na prednosni red i osigurani iznos, ali ne ograničavajući se samo na to. U tom smislu, </w:t>
      </w:r>
      <w:r w:rsidR="004E115A">
        <w:rPr>
          <w:rFonts w:eastAsia="Verdana"/>
        </w:rPr>
        <w:t>d</w:t>
      </w:r>
      <w:r>
        <w:rPr>
          <w:rFonts w:eastAsia="Verdana"/>
        </w:rPr>
        <w:t xml:space="preserve">užnik je dužan omogućiti obnovu založnih prava upisanih temeljem općeg sporazuma o osiguranju stjecanjem založnog prava i neposrednom provedbom ovrhe (dalje u tekstu: Opći sporazum) i/ili radi osiguranja mjenice koje navedene pravne osnove osiguravaju pojedine tražbine </w:t>
      </w:r>
      <w:r w:rsidR="004E115A">
        <w:rPr>
          <w:rFonts w:eastAsia="Verdana"/>
        </w:rPr>
        <w:t>v</w:t>
      </w:r>
      <w:r>
        <w:rPr>
          <w:rFonts w:eastAsia="Verdana"/>
        </w:rPr>
        <w:t xml:space="preserve">jerovnika predstečajne nagodbe </w:t>
      </w:r>
      <w:r w:rsidRPr="00C07B14">
        <w:rPr>
          <w:rFonts w:eastAsia="Verdana"/>
        </w:rPr>
        <w:t xml:space="preserve">ZAGREBAČKA BANKA </w:t>
      </w:r>
      <w:r w:rsidRPr="00C07B14">
        <w:rPr>
          <w:rFonts w:eastAsia="Verdana"/>
          <w:noProof/>
        </w:rPr>
        <w:t>d.d.</w:t>
      </w:r>
      <w:r>
        <w:rPr>
          <w:rFonts w:eastAsia="Verdana"/>
        </w:rPr>
        <w:t xml:space="preserve"> (ali ne ograničavajući se samo na to) u roku do 30 dana prije isteka određene hipotekarne mjenice/Općeg sporazuma, a ukoliko je za vrijeme trajanja postupka predstečajne nagodbe došlo do isteka određenih hipotekarnih mjenica/Općeg sporazuma onda odmah po pravomoćnosti rješenja kojim se potvrđuje </w:t>
      </w:r>
      <w:r w:rsidR="004E115A">
        <w:rPr>
          <w:rFonts w:eastAsia="Verdana"/>
        </w:rPr>
        <w:t>n</w:t>
      </w:r>
      <w:r>
        <w:rPr>
          <w:rFonts w:eastAsia="Verdana"/>
        </w:rPr>
        <w:t>agodba.</w:t>
      </w:r>
    </w:p>
    <w:p w:rsidRDefault="007E7D62" w:rsidP="007E7D62" w:rsidR="007E7D62">
      <w:pPr>
        <w:pStyle w:val="Zaglavlje"/>
        <w:suppressLineNumbers/>
        <w:tabs>
          <w:tab w:pos="426" w:val="center"/>
          <w:tab w:pos="720" w:val="left"/>
        </w:tabs>
        <w:suppressAutoHyphens/>
        <w:spacing w:lineRule="auto" w:line="276" w:after="200"/>
        <w:ind w:right="-64"/>
        <w:jc w:val="both"/>
        <w:rPr>
          <w:rFonts w:eastAsia="Verdana"/>
        </w:rPr>
      </w:pPr>
      <w:r>
        <w:rPr>
          <w:rFonts w:eastAsia="Verdana"/>
        </w:rPr>
        <w:t xml:space="preserve">Vjerovnik predstečajne nagodbe </w:t>
      </w:r>
      <w:r w:rsidRPr="00C07B14">
        <w:rPr>
          <w:rFonts w:eastAsia="Verdana"/>
        </w:rPr>
        <w:t xml:space="preserve">ZAGREBAČKA BANKA </w:t>
      </w:r>
      <w:r w:rsidRPr="00C07B14">
        <w:rPr>
          <w:rFonts w:eastAsia="Verdana"/>
          <w:noProof/>
        </w:rPr>
        <w:t>d.d.</w:t>
      </w:r>
      <w:r>
        <w:rPr>
          <w:rFonts w:eastAsia="Verdana"/>
        </w:rPr>
        <w:t xml:space="preserve"> i </w:t>
      </w:r>
      <w:r w:rsidR="004E115A">
        <w:rPr>
          <w:rFonts w:eastAsia="Verdana"/>
        </w:rPr>
        <w:t>d</w:t>
      </w:r>
      <w:r>
        <w:rPr>
          <w:rFonts w:eastAsia="Verdana"/>
        </w:rPr>
        <w:t xml:space="preserve">užnik suglasni su da način namirenja tražbina iz ove glave </w:t>
      </w:r>
      <w:r w:rsidR="004E115A">
        <w:rPr>
          <w:rFonts w:eastAsia="Verdana"/>
        </w:rPr>
        <w:t>n</w:t>
      </w:r>
      <w:r>
        <w:rPr>
          <w:rFonts w:eastAsia="Verdana"/>
        </w:rPr>
        <w:t xml:space="preserve">agodbe ne predstavlja novaciju utvrđenih tražbina </w:t>
      </w:r>
      <w:r w:rsidR="004E115A">
        <w:rPr>
          <w:rFonts w:eastAsia="Verdana"/>
        </w:rPr>
        <w:t>v</w:t>
      </w:r>
      <w:r>
        <w:rPr>
          <w:rFonts w:eastAsia="Verdana"/>
        </w:rPr>
        <w:t xml:space="preserve">jerovnika predstečajne </w:t>
      </w:r>
      <w:r w:rsidR="004E115A">
        <w:rPr>
          <w:rFonts w:eastAsia="Verdana"/>
        </w:rPr>
        <w:t>n</w:t>
      </w:r>
      <w:r>
        <w:rPr>
          <w:rFonts w:eastAsia="Verdana"/>
        </w:rPr>
        <w:t xml:space="preserve">agodbe </w:t>
      </w:r>
      <w:r w:rsidRPr="00C07B14">
        <w:rPr>
          <w:rFonts w:eastAsia="Verdana"/>
        </w:rPr>
        <w:t xml:space="preserve">ZAGREBAČKA BANKA </w:t>
      </w:r>
      <w:r w:rsidRPr="00C07B14">
        <w:rPr>
          <w:rFonts w:eastAsia="Verdana"/>
          <w:noProof/>
        </w:rPr>
        <w:t xml:space="preserve">d.d. </w:t>
      </w:r>
      <w:r>
        <w:rPr>
          <w:rFonts w:eastAsia="Verdana"/>
        </w:rPr>
        <w:t xml:space="preserve">nego se ovom </w:t>
      </w:r>
      <w:r w:rsidR="004E115A">
        <w:rPr>
          <w:rFonts w:eastAsia="Verdana"/>
        </w:rPr>
        <w:t>n</w:t>
      </w:r>
      <w:r>
        <w:rPr>
          <w:rFonts w:eastAsia="Verdana"/>
        </w:rPr>
        <w:t xml:space="preserve">agodbom za prijavljene i utvrđene tražbine vjerovnika predstečajne nagodbe </w:t>
      </w:r>
      <w:r w:rsidRPr="00C07B14">
        <w:rPr>
          <w:rFonts w:eastAsia="Verdana"/>
        </w:rPr>
        <w:t xml:space="preserve">ZAGREBAČKA BANKA </w:t>
      </w:r>
      <w:r w:rsidRPr="00C07B14">
        <w:rPr>
          <w:rFonts w:eastAsia="Verdana"/>
          <w:noProof/>
        </w:rPr>
        <w:t xml:space="preserve">d.d. </w:t>
      </w:r>
      <w:r>
        <w:rPr>
          <w:rFonts w:eastAsia="Verdana"/>
        </w:rPr>
        <w:t>samo mijenjaju rokovi i način otplate i visina kamate.</w:t>
      </w:r>
    </w:p>
    <w:p w:rsidRDefault="007E7D62" w:rsidP="007E7D62" w:rsidR="007E7D62">
      <w:pPr>
        <w:pStyle w:val="Zaglavlje"/>
        <w:suppressLineNumbers/>
        <w:tabs>
          <w:tab w:pos="426" w:val="center"/>
          <w:tab w:pos="720" w:val="left"/>
        </w:tabs>
        <w:suppressAutoHyphens/>
        <w:spacing w:lineRule="auto" w:line="276" w:after="200"/>
        <w:ind w:right="-64"/>
        <w:jc w:val="both"/>
        <w:rPr>
          <w:rFonts w:eastAsia="Verdana"/>
        </w:rPr>
      </w:pPr>
      <w:r>
        <w:rPr>
          <w:rFonts w:eastAsia="Verdana"/>
        </w:rPr>
        <w:t xml:space="preserve">Vjerovnik ZAGREBAČKA BANKA d.d. i </w:t>
      </w:r>
      <w:r w:rsidR="004E115A">
        <w:rPr>
          <w:rFonts w:eastAsia="Verdana"/>
        </w:rPr>
        <w:t>d</w:t>
      </w:r>
      <w:r>
        <w:rPr>
          <w:rFonts w:eastAsia="Verdana"/>
        </w:rPr>
        <w:t xml:space="preserve">užnik ovime određuju odgodu dospjelosti tražbina u ukupnom utvrđenom iznosu od </w:t>
      </w:r>
      <w:r>
        <w:rPr>
          <w:rFonts w:eastAsia="Verdana"/>
          <w:noProof/>
        </w:rPr>
        <w:t>12.511.290,58</w:t>
      </w:r>
      <w:r>
        <w:rPr>
          <w:rFonts w:eastAsia="Verdana"/>
        </w:rPr>
        <w:t xml:space="preserve"> kn. U slučaju da, do isteka razdoblja počeka, tražbina vjerovnika ZAGREBAČKA BANKA d.d. ne bude namirena, ili ne dođe do preuzimanja duga od strane novoosnovanog društva, na jedan od načina predviđen u članku  I. stavak 2. točke 1. do 15. ove </w:t>
      </w:r>
      <w:r w:rsidR="004E115A">
        <w:rPr>
          <w:rFonts w:eastAsia="Verdana"/>
        </w:rPr>
        <w:t>n</w:t>
      </w:r>
      <w:r>
        <w:rPr>
          <w:rFonts w:eastAsia="Verdana"/>
        </w:rPr>
        <w:t xml:space="preserve">agodbe, </w:t>
      </w:r>
      <w:r w:rsidR="004E115A">
        <w:rPr>
          <w:rFonts w:eastAsia="Verdana"/>
        </w:rPr>
        <w:t>d</w:t>
      </w:r>
      <w:r>
        <w:rPr>
          <w:rFonts w:eastAsia="Verdana"/>
        </w:rPr>
        <w:t xml:space="preserve">užnik će navedene tražbine isplatiti vjerovniku ZAGREBAČKA BANKA d.d. obročnom otplatom u razdoblju od 7 (sedam) godina od dana sklapanja </w:t>
      </w:r>
      <w:r w:rsidR="004E115A">
        <w:rPr>
          <w:rFonts w:eastAsia="Verdana"/>
        </w:rPr>
        <w:t>n</w:t>
      </w:r>
      <w:r>
        <w:rPr>
          <w:rFonts w:eastAsia="Verdana"/>
        </w:rPr>
        <w:t xml:space="preserve">agodbe, uz ugovornu kamatu po fiksnoj stopi koja iznosi 4,5% (četiri cijelih pet posto) godišnje. </w:t>
      </w:r>
    </w:p>
    <w:p w:rsidRDefault="007E7D62" w:rsidP="007E7D62" w:rsidR="007E7D62">
      <w:pPr>
        <w:pStyle w:val="Zaglavlje"/>
        <w:suppressLineNumbers/>
        <w:tabs>
          <w:tab w:pos="426" w:val="center"/>
          <w:tab w:pos="720" w:val="left"/>
        </w:tabs>
        <w:suppressAutoHyphens/>
        <w:spacing w:lineRule="auto" w:line="276" w:after="200"/>
        <w:ind w:right="-64"/>
        <w:jc w:val="both"/>
        <w:rPr>
          <w:rFonts w:eastAsia="Verdana"/>
        </w:rPr>
      </w:pPr>
      <w:r>
        <w:rPr>
          <w:rFonts w:eastAsia="Verdana"/>
        </w:rPr>
        <w:t xml:space="preserve">Dužnik se obvezuje isplatiti tražbinu u ukupnom utvrđenom iznosu od </w:t>
      </w:r>
      <w:r>
        <w:rPr>
          <w:rFonts w:eastAsia="Verdana"/>
          <w:noProof/>
        </w:rPr>
        <w:t>12.511.290,58</w:t>
      </w:r>
      <w:r>
        <w:rPr>
          <w:rFonts w:eastAsia="Verdana"/>
        </w:rPr>
        <w:t xml:space="preserve"> kn u 13 (trinaest) jednakih polugodišnjih rata, svaka u iznosu od </w:t>
      </w:r>
      <w:r>
        <w:rPr>
          <w:rFonts w:eastAsia="Verdana"/>
          <w:noProof/>
        </w:rPr>
        <w:t>923.585,25</w:t>
      </w:r>
      <w:r>
        <w:rPr>
          <w:rFonts w:eastAsia="Verdana"/>
        </w:rPr>
        <w:t xml:space="preserve"> kn, koje dospijevaju 30. lipnja i 31. prosinca svake godine, od kojih prva dospijeva na napla</w:t>
      </w:r>
      <w:r w:rsidR="004E115A">
        <w:rPr>
          <w:rFonts w:eastAsia="Verdana"/>
        </w:rPr>
        <w:t xml:space="preserve">tu na prvi od navedenih datuma </w:t>
      </w:r>
      <w:r>
        <w:rPr>
          <w:rFonts w:eastAsia="Verdana"/>
        </w:rPr>
        <w:t xml:space="preserve">nakon isteka razdoblja počeka, koje traje 6 (šest) mjeseci od dana sklapanja ove </w:t>
      </w:r>
      <w:r w:rsidR="004E115A">
        <w:rPr>
          <w:rFonts w:eastAsia="Verdana"/>
        </w:rPr>
        <w:t>n</w:t>
      </w:r>
      <w:r>
        <w:rPr>
          <w:rFonts w:eastAsia="Verdana"/>
        </w:rPr>
        <w:t xml:space="preserve">agodbe (u nastavku: razdoblje počeka).  Eventualno preostali iznos tražbine koji nije djeljiv s brojem 13 (trinaest), </w:t>
      </w:r>
      <w:r w:rsidR="004E115A">
        <w:rPr>
          <w:rFonts w:eastAsia="Verdana"/>
        </w:rPr>
        <w:t>d</w:t>
      </w:r>
      <w:r>
        <w:rPr>
          <w:rFonts w:eastAsia="Verdana"/>
        </w:rPr>
        <w:t xml:space="preserve">užnik će isplatiti vjerovniku </w:t>
      </w:r>
      <w:r w:rsidRPr="00C07B14">
        <w:rPr>
          <w:rFonts w:eastAsia="Verdana"/>
        </w:rPr>
        <w:t xml:space="preserve">ZAGREBAČKA BANKA </w:t>
      </w:r>
      <w:r w:rsidRPr="00C07B14">
        <w:rPr>
          <w:rFonts w:eastAsia="Verdana"/>
          <w:noProof/>
        </w:rPr>
        <w:t xml:space="preserve">d.d. </w:t>
      </w:r>
      <w:r>
        <w:rPr>
          <w:rFonts w:eastAsia="Verdana"/>
        </w:rPr>
        <w:t>istovremeno s posljednjom ratom obročne otplate opisane u ovom članku.</w:t>
      </w:r>
    </w:p>
    <w:p w:rsidRDefault="007E7D62" w:rsidP="007E7D62" w:rsidR="007E7D62">
      <w:pPr>
        <w:pStyle w:val="Zaglavlje"/>
        <w:suppressLineNumbers/>
        <w:tabs>
          <w:tab w:pos="426" w:val="center"/>
          <w:tab w:pos="720" w:val="left"/>
        </w:tabs>
        <w:suppressAutoHyphens/>
        <w:spacing w:lineRule="auto" w:line="276" w:after="200"/>
        <w:ind w:right="-64"/>
        <w:jc w:val="both"/>
        <w:rPr>
          <w:rFonts w:eastAsia="Verdana"/>
        </w:rPr>
      </w:pPr>
      <w:r>
        <w:rPr>
          <w:rFonts w:eastAsia="Verdana"/>
        </w:rPr>
        <w:t xml:space="preserve">Tijekom razdoblja od dana sklapanja ove </w:t>
      </w:r>
      <w:r w:rsidR="004E115A">
        <w:rPr>
          <w:rFonts w:eastAsia="Verdana"/>
        </w:rPr>
        <w:t>n</w:t>
      </w:r>
      <w:r>
        <w:rPr>
          <w:rFonts w:eastAsia="Verdana"/>
        </w:rPr>
        <w:t xml:space="preserve">agodbe pa do dana dospijeća 1. rate otplate (razdoblje počeka) </w:t>
      </w:r>
      <w:r w:rsidR="004E115A">
        <w:rPr>
          <w:rFonts w:eastAsia="Verdana"/>
        </w:rPr>
        <w:t>d</w:t>
      </w:r>
      <w:r>
        <w:rPr>
          <w:rFonts w:eastAsia="Verdana"/>
        </w:rPr>
        <w:t xml:space="preserve">užnik će plaćati vjerovniku </w:t>
      </w:r>
      <w:r w:rsidRPr="00C07B14">
        <w:rPr>
          <w:rFonts w:eastAsia="Verdana"/>
        </w:rPr>
        <w:t xml:space="preserve">ZAGREBAČKA BANKA </w:t>
      </w:r>
      <w:r w:rsidR="004E115A">
        <w:rPr>
          <w:rFonts w:eastAsia="Verdana"/>
          <w:noProof/>
        </w:rPr>
        <w:t>d.d.</w:t>
      </w:r>
      <w:r>
        <w:rPr>
          <w:rFonts w:eastAsia="Verdana"/>
          <w:noProof/>
        </w:rPr>
        <w:t xml:space="preserve"> </w:t>
      </w:r>
      <w:r>
        <w:rPr>
          <w:rFonts w:eastAsia="Verdana"/>
        </w:rPr>
        <w:t xml:space="preserve">kamatu na iznos koji se namiruje sukladno ovoj </w:t>
      </w:r>
      <w:r w:rsidR="004E115A">
        <w:rPr>
          <w:rFonts w:eastAsia="Verdana"/>
        </w:rPr>
        <w:t>n</w:t>
      </w:r>
      <w:r>
        <w:rPr>
          <w:rFonts w:eastAsia="Verdana"/>
        </w:rPr>
        <w:t xml:space="preserve">agodbi, po fiksnoj stopi koja iznosi 4,5% (četiri cijelih pet posto) godišnje. U razdoblju počeka kamate će se obračunavati i plaćati u kvartalnim ratama koje dospijevaju 31. ožujka, 30. lipnja, 30. rujna i 31. prosinca svake godine, s time da </w:t>
      </w:r>
      <w:r>
        <w:rPr>
          <w:rFonts w:eastAsia="Verdana"/>
        </w:rPr>
        <w:lastRenderedPageBreak/>
        <w:t xml:space="preserve">prva rata kamate dospijeva na prvi od navedenih datuma nakon dana sklapanja predstečajne nagodbe. Nakon isteka razdoblja počeka, ugovorna kamata se obračunava polugodišnje i dospijeva na naplatu zajedno s glavnicom u ratama kako je opisano u prethodnim člancima. Za svaki od navedenih perioda vjerovnik se obvezuje </w:t>
      </w:r>
      <w:r w:rsidR="00681873">
        <w:rPr>
          <w:rFonts w:eastAsia="Verdana"/>
        </w:rPr>
        <w:t>d</w:t>
      </w:r>
      <w:r>
        <w:rPr>
          <w:rFonts w:eastAsia="Verdana"/>
        </w:rPr>
        <w:t xml:space="preserve">užniku izdati obračun kamata, a </w:t>
      </w:r>
      <w:r w:rsidR="00681873">
        <w:rPr>
          <w:rFonts w:eastAsia="Verdana"/>
        </w:rPr>
        <w:t>d</w:t>
      </w:r>
      <w:r>
        <w:rPr>
          <w:rFonts w:eastAsia="Verdana"/>
        </w:rPr>
        <w:t>užnik se isti obvezuje platiti najkasnije u roku jednog radnog dana od dana zaprimanja predmetnog obračuna.</w:t>
      </w:r>
    </w:p>
    <w:p w:rsidRDefault="007E7D62" w:rsidP="007E7D62" w:rsidR="007E7D62">
      <w:pPr>
        <w:pStyle w:val="Zaglavlje"/>
        <w:suppressLineNumbers/>
        <w:tabs>
          <w:tab w:pos="426" w:val="center"/>
          <w:tab w:pos="720" w:val="left"/>
        </w:tabs>
        <w:suppressAutoHyphens/>
        <w:spacing w:lineRule="auto" w:line="276" w:after="200"/>
        <w:ind w:right="-64"/>
        <w:jc w:val="both"/>
        <w:rPr>
          <w:rFonts w:eastAsia="Verdana"/>
        </w:rPr>
      </w:pPr>
      <w:r>
        <w:rPr>
          <w:rFonts w:eastAsia="Verdana"/>
        </w:rPr>
        <w:t xml:space="preserve">Ako </w:t>
      </w:r>
      <w:r w:rsidR="00681873">
        <w:rPr>
          <w:rFonts w:eastAsia="Verdana"/>
        </w:rPr>
        <w:t>d</w:t>
      </w:r>
      <w:r>
        <w:rPr>
          <w:rFonts w:eastAsia="Verdana"/>
        </w:rPr>
        <w:t xml:space="preserve">užnik zakasni s isplatom pojedinog iznosa u odnosu na rokove određene ovom </w:t>
      </w:r>
      <w:r w:rsidR="00681873">
        <w:rPr>
          <w:rFonts w:eastAsia="Verdana"/>
        </w:rPr>
        <w:t>n</w:t>
      </w:r>
      <w:r>
        <w:rPr>
          <w:rFonts w:eastAsia="Verdana"/>
        </w:rPr>
        <w:t xml:space="preserve">agodbom, duguje </w:t>
      </w:r>
      <w:r w:rsidR="00681873">
        <w:rPr>
          <w:rFonts w:eastAsia="Verdana"/>
        </w:rPr>
        <w:t>v</w:t>
      </w:r>
      <w:r>
        <w:rPr>
          <w:rFonts w:eastAsia="Verdana"/>
        </w:rPr>
        <w:t xml:space="preserve">jerovniku predstečajne </w:t>
      </w:r>
      <w:r w:rsidR="00681873">
        <w:rPr>
          <w:rFonts w:eastAsia="Verdana"/>
        </w:rPr>
        <w:t>n</w:t>
      </w:r>
      <w:r>
        <w:rPr>
          <w:rFonts w:eastAsia="Verdana"/>
        </w:rPr>
        <w:t xml:space="preserve">agodbe </w:t>
      </w:r>
      <w:r w:rsidRPr="00C07B14">
        <w:rPr>
          <w:rFonts w:eastAsia="Verdana"/>
        </w:rPr>
        <w:t xml:space="preserve">ZAGREBAČKA BANKA </w:t>
      </w:r>
      <w:r w:rsidRPr="00C07B14">
        <w:rPr>
          <w:rFonts w:eastAsia="Verdana"/>
          <w:noProof/>
        </w:rPr>
        <w:t xml:space="preserve">d.d. </w:t>
      </w:r>
      <w:r>
        <w:rPr>
          <w:rFonts w:eastAsia="Verdana"/>
        </w:rPr>
        <w:t>zakonsku zateznu kamatu, u mjeri u kojoj je to doz</w:t>
      </w:r>
      <w:r w:rsidR="00681873">
        <w:rPr>
          <w:rFonts w:eastAsia="Verdana"/>
        </w:rPr>
        <w:t xml:space="preserve">voljeno mjerodavnim propisima, </w:t>
      </w:r>
      <w:r>
        <w:rPr>
          <w:rFonts w:eastAsia="Verdana"/>
        </w:rPr>
        <w:t>kamatu po stopi određenoj za odnose između trgovaca, za razdoblje od dospijeća predmetnog iznosa do isplate.</w:t>
      </w:r>
    </w:p>
    <w:p w:rsidRDefault="007E7D62" w:rsidP="007E7D62" w:rsidR="007E7D62">
      <w:pPr>
        <w:pStyle w:val="Zaglavlje"/>
        <w:suppressLineNumbers/>
        <w:tabs>
          <w:tab w:pos="426" w:val="center"/>
          <w:tab w:pos="720" w:val="left"/>
        </w:tabs>
        <w:suppressAutoHyphens/>
        <w:spacing w:lineRule="auto" w:line="276" w:after="200"/>
        <w:ind w:right="-64"/>
        <w:jc w:val="both"/>
        <w:rPr>
          <w:rFonts w:eastAsia="Verdana"/>
        </w:rPr>
      </w:pPr>
      <w:r>
        <w:rPr>
          <w:rFonts w:eastAsia="Verdana"/>
        </w:rPr>
        <w:t xml:space="preserve">U slučaju kašnjenja </w:t>
      </w:r>
      <w:r w:rsidR="00681873">
        <w:rPr>
          <w:rFonts w:eastAsia="Verdana"/>
        </w:rPr>
        <w:t>d</w:t>
      </w:r>
      <w:r>
        <w:rPr>
          <w:rFonts w:eastAsia="Verdana"/>
        </w:rPr>
        <w:t xml:space="preserve">užnika s plaćanjem bilo kojeg iznosa temeljem ove </w:t>
      </w:r>
      <w:r w:rsidR="00681873">
        <w:rPr>
          <w:rFonts w:eastAsia="Verdana"/>
        </w:rPr>
        <w:t>n</w:t>
      </w:r>
      <w:r>
        <w:rPr>
          <w:rFonts w:eastAsia="Verdana"/>
        </w:rPr>
        <w:t xml:space="preserve">agodbe </w:t>
      </w:r>
      <w:r w:rsidR="00681873">
        <w:rPr>
          <w:rFonts w:eastAsia="Verdana"/>
        </w:rPr>
        <w:t>v</w:t>
      </w:r>
      <w:r>
        <w:rPr>
          <w:rFonts w:eastAsia="Verdana"/>
        </w:rPr>
        <w:t xml:space="preserve">jerovniku predstečajne </w:t>
      </w:r>
      <w:r w:rsidR="00681873">
        <w:rPr>
          <w:rFonts w:eastAsia="Verdana"/>
        </w:rPr>
        <w:t>n</w:t>
      </w:r>
      <w:r>
        <w:rPr>
          <w:rFonts w:eastAsia="Verdana"/>
        </w:rPr>
        <w:t xml:space="preserve">agodbe </w:t>
      </w:r>
      <w:r w:rsidRPr="00C07B14">
        <w:rPr>
          <w:rFonts w:eastAsia="Verdana"/>
        </w:rPr>
        <w:t xml:space="preserve">ZAGREBAČKA BANKA </w:t>
      </w:r>
      <w:r w:rsidRPr="00C07B14">
        <w:rPr>
          <w:rFonts w:eastAsia="Verdana"/>
          <w:noProof/>
        </w:rPr>
        <w:t>d.d.</w:t>
      </w:r>
      <w:r>
        <w:rPr>
          <w:rFonts w:eastAsia="Verdana"/>
        </w:rPr>
        <w:t xml:space="preserve">, </w:t>
      </w:r>
      <w:r w:rsidR="00681873">
        <w:rPr>
          <w:rFonts w:eastAsia="Verdana"/>
        </w:rPr>
        <w:t>v</w:t>
      </w:r>
      <w:r>
        <w:rPr>
          <w:rFonts w:eastAsia="Verdana"/>
        </w:rPr>
        <w:t xml:space="preserve">jerovnik predstečajne </w:t>
      </w:r>
      <w:r w:rsidR="00681873">
        <w:rPr>
          <w:rFonts w:eastAsia="Verdana"/>
        </w:rPr>
        <w:t>n</w:t>
      </w:r>
      <w:r>
        <w:rPr>
          <w:rFonts w:eastAsia="Verdana"/>
        </w:rPr>
        <w:t xml:space="preserve">agodbe </w:t>
      </w:r>
      <w:r w:rsidRPr="00C07B14">
        <w:rPr>
          <w:rFonts w:eastAsia="Verdana"/>
        </w:rPr>
        <w:t xml:space="preserve">ZAGREBAČKA BANKA </w:t>
      </w:r>
      <w:r w:rsidRPr="00C07B14">
        <w:rPr>
          <w:rFonts w:eastAsia="Verdana"/>
          <w:noProof/>
        </w:rPr>
        <w:t xml:space="preserve">d.d. </w:t>
      </w:r>
      <w:r>
        <w:rPr>
          <w:rFonts w:eastAsia="Verdana"/>
        </w:rPr>
        <w:t xml:space="preserve"> ima pravo u cijelosti proglasiti trenutno dospjelim sve tražbine prema </w:t>
      </w:r>
      <w:r w:rsidR="00681873">
        <w:rPr>
          <w:rFonts w:eastAsia="Verdana"/>
        </w:rPr>
        <w:t>d</w:t>
      </w:r>
      <w:r>
        <w:rPr>
          <w:rFonts w:eastAsia="Verdana"/>
        </w:rPr>
        <w:t xml:space="preserve">užniku temeljem ove </w:t>
      </w:r>
      <w:r w:rsidR="00681873">
        <w:rPr>
          <w:rFonts w:eastAsia="Verdana"/>
        </w:rPr>
        <w:t>n</w:t>
      </w:r>
      <w:r>
        <w:rPr>
          <w:rFonts w:eastAsia="Verdana"/>
        </w:rPr>
        <w:t xml:space="preserve">agodbe i to otkaznim pismom poslanim putem javnog bilježnika na adresu registriranog sjedišta </w:t>
      </w:r>
      <w:r w:rsidR="00681873">
        <w:rPr>
          <w:rFonts w:eastAsia="Verdana"/>
        </w:rPr>
        <w:t>d</w:t>
      </w:r>
      <w:r>
        <w:rPr>
          <w:rFonts w:eastAsia="Verdana"/>
        </w:rPr>
        <w:t xml:space="preserve">užnika, pri čemu se dan otposlanja takvog pisma smatra danom kada su sve obveze navedene u otkaznom pismu dospjele. U slučaju navedenog, </w:t>
      </w:r>
      <w:r w:rsidR="00681873">
        <w:rPr>
          <w:rFonts w:eastAsia="Verdana"/>
        </w:rPr>
        <w:t>vjerovnik predstečajne n</w:t>
      </w:r>
      <w:r>
        <w:rPr>
          <w:rFonts w:eastAsia="Verdana"/>
        </w:rPr>
        <w:t xml:space="preserve">agodbe </w:t>
      </w:r>
      <w:r w:rsidRPr="00C07B14">
        <w:rPr>
          <w:rFonts w:eastAsia="Verdana"/>
        </w:rPr>
        <w:t xml:space="preserve">ZAGREBAČKA BANKA </w:t>
      </w:r>
      <w:r w:rsidRPr="00C07B14">
        <w:rPr>
          <w:rFonts w:eastAsia="Verdana"/>
          <w:noProof/>
        </w:rPr>
        <w:t>d.d.</w:t>
      </w:r>
      <w:r w:rsidR="00681873">
        <w:rPr>
          <w:rFonts w:eastAsia="Verdana"/>
        </w:rPr>
        <w:t xml:space="preserve"> </w:t>
      </w:r>
      <w:r>
        <w:rPr>
          <w:rFonts w:eastAsia="Verdana"/>
        </w:rPr>
        <w:t xml:space="preserve">ima pravo naplatiti se prisilnim putem iz imovine </w:t>
      </w:r>
      <w:r w:rsidR="00681873">
        <w:rPr>
          <w:rFonts w:eastAsia="Verdana"/>
        </w:rPr>
        <w:t>d</w:t>
      </w:r>
      <w:r>
        <w:rPr>
          <w:rFonts w:eastAsia="Verdana"/>
        </w:rPr>
        <w:t xml:space="preserve">užnika koja je založena u korist </w:t>
      </w:r>
      <w:r w:rsidR="00681873">
        <w:rPr>
          <w:rFonts w:eastAsia="Verdana"/>
        </w:rPr>
        <w:t>v</w:t>
      </w:r>
      <w:r>
        <w:rPr>
          <w:rFonts w:eastAsia="Verdana"/>
        </w:rPr>
        <w:t xml:space="preserve">jerovnika predstečajne </w:t>
      </w:r>
      <w:r w:rsidR="00681873">
        <w:rPr>
          <w:rFonts w:eastAsia="Verdana"/>
        </w:rPr>
        <w:t>n</w:t>
      </w:r>
      <w:r>
        <w:rPr>
          <w:rFonts w:eastAsia="Verdana"/>
        </w:rPr>
        <w:t xml:space="preserve">agodbe </w:t>
      </w:r>
      <w:r w:rsidRPr="00C07B14">
        <w:rPr>
          <w:rFonts w:eastAsia="Verdana"/>
        </w:rPr>
        <w:t xml:space="preserve">ZAGREBAČKA BANKA </w:t>
      </w:r>
      <w:r w:rsidR="00681873">
        <w:rPr>
          <w:rFonts w:eastAsia="Verdana"/>
          <w:noProof/>
        </w:rPr>
        <w:t>d.d.</w:t>
      </w:r>
      <w:r>
        <w:rPr>
          <w:rFonts w:eastAsia="Verdana"/>
        </w:rPr>
        <w:t xml:space="preserve"> kako je gore specificirano.</w:t>
      </w:r>
    </w:p>
    <w:p w:rsidRDefault="007E7D62" w:rsidP="007E7D62" w:rsidR="007E7D62">
      <w:pPr>
        <w:pStyle w:val="Zaglavlje"/>
        <w:suppressLineNumbers/>
        <w:tabs>
          <w:tab w:pos="426" w:val="center"/>
          <w:tab w:pos="720" w:val="left"/>
        </w:tabs>
        <w:suppressAutoHyphens/>
        <w:spacing w:lineRule="auto" w:line="276" w:after="200"/>
        <w:ind w:right="-64"/>
        <w:jc w:val="both"/>
        <w:rPr>
          <w:rFonts w:eastAsia="Verdana"/>
        </w:rPr>
      </w:pPr>
      <w:r>
        <w:rPr>
          <w:rFonts w:eastAsia="Verdana"/>
        </w:rPr>
        <w:t xml:space="preserve">Ova predstečajna </w:t>
      </w:r>
      <w:r w:rsidR="00681873">
        <w:rPr>
          <w:rFonts w:eastAsia="Verdana"/>
        </w:rPr>
        <w:t>n</w:t>
      </w:r>
      <w:r>
        <w:rPr>
          <w:rFonts w:eastAsia="Verdana"/>
        </w:rPr>
        <w:t xml:space="preserve">agodba, sukladno zakonu, ima snagu ovršne isprave te vjerovnik </w:t>
      </w:r>
      <w:r>
        <w:rPr>
          <w:rFonts w:eastAsia="Verdana"/>
          <w:noProof/>
        </w:rPr>
        <w:t xml:space="preserve">ZAGREBAČKA BANKA d.d. </w:t>
      </w:r>
      <w:r>
        <w:rPr>
          <w:rFonts w:eastAsia="Verdana"/>
        </w:rPr>
        <w:t xml:space="preserve">na temelju ove </w:t>
      </w:r>
      <w:r w:rsidR="00681873">
        <w:rPr>
          <w:rFonts w:eastAsia="Verdana"/>
        </w:rPr>
        <w:t>n</w:t>
      </w:r>
      <w:r>
        <w:rPr>
          <w:rFonts w:eastAsia="Verdana"/>
        </w:rPr>
        <w:t xml:space="preserve">agodbe može radi ostvarenja dužne činidbe nakon dospjelosti obveze, neposredno provesti ovrhu na cijeloj dužnikovoj pokretnoj i nepokretnoj imovini, uključujući i dužnikovim tražbinama prema bankama po bilo kojem računu ili pologu, a sve radi neposrednog namirenja svog potraživanja iz ove </w:t>
      </w:r>
      <w:r w:rsidR="00681873">
        <w:rPr>
          <w:rFonts w:eastAsia="Verdana"/>
        </w:rPr>
        <w:t>n</w:t>
      </w:r>
      <w:r>
        <w:rPr>
          <w:rFonts w:eastAsia="Verdana"/>
        </w:rPr>
        <w:t>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145. tražbina vjerovnika </w:t>
      </w:r>
      <w:r w:rsidRPr="008F4277">
        <w:rPr>
          <w:rFonts w:eastAsia="Verdana"/>
          <w:noProof/>
        </w:rPr>
        <w:t xml:space="preserve">ADACTA d.o.o. Zagreb, Strojarska 20 ( OIB </w:t>
      </w:r>
      <w:r w:rsidRPr="008F4277">
        <w:t>41289820841)</w:t>
      </w:r>
      <w:r w:rsidRPr="008F4277">
        <w:rPr>
          <w:rFonts w:cs="Arial"/>
          <w:sz w:val="18"/>
          <w:szCs w:val="18"/>
        </w:rPr>
        <w:t xml:space="preserve"> </w:t>
      </w:r>
      <w:r w:rsidRPr="008F4277">
        <w:rPr>
          <w:rFonts w:eastAsia="Verdana"/>
        </w:rPr>
        <w:t xml:space="preserve">utvrđena je u ukupnom iznosu od </w:t>
      </w:r>
      <w:r w:rsidRPr="008F4277">
        <w:rPr>
          <w:rFonts w:eastAsia="Verdana"/>
          <w:noProof/>
        </w:rPr>
        <w:t>89.228,87</w:t>
      </w:r>
      <w:r w:rsidRPr="008F4277">
        <w:rPr>
          <w:rFonts w:eastAsia="Verdana"/>
        </w:rPr>
        <w:t xml:space="preserve"> kn. Dio tražbine po osnovi kamata u iznosu od </w:t>
      </w:r>
      <w:r w:rsidRPr="008F4277">
        <w:rPr>
          <w:rFonts w:eastAsia="Verdana"/>
          <w:noProof/>
        </w:rPr>
        <w:t>14.244,15</w:t>
      </w:r>
      <w:r w:rsidRPr="008F4277">
        <w:rPr>
          <w:rFonts w:eastAsia="Verdana"/>
        </w:rPr>
        <w:t xml:space="preserve"> kn otpisuje se u cijelosti s danom otvaranja postupka pred Finom, 21. listopada 2014. godine, dok će se preostali dio tražbine vjerovnika koji se odnosi na glavnicu u iznosu od </w:t>
      </w:r>
      <w:r w:rsidRPr="008F4277">
        <w:rPr>
          <w:rFonts w:eastAsia="Verdana"/>
          <w:noProof/>
        </w:rPr>
        <w:t>74.984,72</w:t>
      </w:r>
      <w:r w:rsidRPr="008F4277">
        <w:rPr>
          <w:rFonts w:eastAsia="Verdana"/>
        </w:rPr>
        <w:t xml:space="preserve"> 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52.489,30</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874,82</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lastRenderedPageBreak/>
        <w:t xml:space="preserve">- dio tražbine u iznosu od </w:t>
      </w:r>
      <w:r w:rsidRPr="008F4277">
        <w:rPr>
          <w:rFonts w:eastAsia="Verdana"/>
          <w:noProof/>
        </w:rPr>
        <w:t>22.495,42</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4.499,08</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146. tražbina vjerovnika </w:t>
      </w:r>
      <w:r w:rsidRPr="008F4277">
        <w:rPr>
          <w:rFonts w:eastAsia="Verdana"/>
          <w:noProof/>
        </w:rPr>
        <w:t xml:space="preserve">ADRIA MAZIVA j.d.o.o. Opatija, Varljenska cesta 10 (OIB </w:t>
      </w:r>
      <w:r w:rsidRPr="008F4277">
        <w:t xml:space="preserve">70338549613) </w:t>
      </w:r>
      <w:r w:rsidRPr="008F4277">
        <w:rPr>
          <w:rFonts w:eastAsia="Verdana"/>
        </w:rPr>
        <w:t xml:space="preserve">utvrđena u ukupnom iznosu od </w:t>
      </w:r>
      <w:r w:rsidRPr="008F4277">
        <w:rPr>
          <w:rFonts w:eastAsia="Verdana"/>
          <w:noProof/>
        </w:rPr>
        <w:t>1.297,50</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908,25</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15,14</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w:t>
      </w:r>
      <w:r w:rsidRPr="008F4277">
        <w:lastRenderedPageBreak/>
        <w:t>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389,25</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77,85</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147. tražbina vjerovnika </w:t>
      </w:r>
      <w:r w:rsidRPr="008F4277">
        <w:rPr>
          <w:rFonts w:eastAsia="Verdana"/>
          <w:noProof/>
        </w:rPr>
        <w:t xml:space="preserve">AEROTEH, d.o.o. Zagreb, Andrije Žaje 10 (OIB </w:t>
      </w:r>
      <w:r w:rsidRPr="008F4277">
        <w:t xml:space="preserve">06219431693) </w:t>
      </w:r>
      <w:r w:rsidRPr="008F4277">
        <w:rPr>
          <w:rFonts w:eastAsia="Verdana"/>
        </w:rPr>
        <w:t xml:space="preserve">utvrđena u ukupnom iznosu od </w:t>
      </w:r>
      <w:r w:rsidRPr="008F4277">
        <w:rPr>
          <w:rFonts w:eastAsia="Verdana"/>
          <w:noProof/>
        </w:rPr>
        <w:t>8.354,95</w:t>
      </w:r>
      <w:r w:rsidRPr="008F4277">
        <w:rPr>
          <w:rFonts w:eastAsia="Verdana"/>
        </w:rPr>
        <w:t xml:space="preserve"> kn namirit će se kako slijedi: </w:t>
      </w:r>
    </w:p>
    <w:p w:rsidRDefault="008046AB" w:rsidP="006E44FF"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5.848,47</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97,47</w:t>
      </w:r>
      <w:r w:rsidRPr="008F4277">
        <w:rPr>
          <w:rFonts w:eastAsia="Verdana"/>
        </w:rPr>
        <w:t xml:space="preserve"> kn. Rate dospijevaju </w:t>
      </w:r>
      <w:r w:rsidRPr="008F4277">
        <w:rPr>
          <w:rFonts w:eastAsia="Verdana"/>
        </w:rPr>
        <w:lastRenderedPageBreak/>
        <w:t xml:space="preserve">posljednjeg dana u tekućem mjesecu s time da prva rata dospijeva nakon proteka razdoblja počeka od godinu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2.506,49</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501,30</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148. tražbina vjerovnika </w:t>
      </w:r>
      <w:r w:rsidRPr="008F4277">
        <w:rPr>
          <w:rFonts w:eastAsia="Verdana"/>
          <w:noProof/>
        </w:rPr>
        <w:t xml:space="preserve">AGENCIJA PRESS TRADE d.o.o. Kolodvorska ulica 1a, Kranjska Gora </w:t>
      </w:r>
      <w:r w:rsidRPr="008F4277">
        <w:rPr>
          <w:rFonts w:eastAsia="Verdana"/>
        </w:rPr>
        <w:t xml:space="preserve">utvrđena u ukupnom iznosu od </w:t>
      </w:r>
      <w:r w:rsidRPr="008F4277">
        <w:rPr>
          <w:rFonts w:eastAsia="Verdana"/>
          <w:noProof/>
        </w:rPr>
        <w:t>2.557,30</w:t>
      </w:r>
      <w:r w:rsidRPr="008F4277">
        <w:rPr>
          <w:rFonts w:eastAsia="Verdana"/>
        </w:rPr>
        <w:t xml:space="preserve"> 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lastRenderedPageBreak/>
        <w:t xml:space="preserve">- dio tražbine u iznosu od </w:t>
      </w:r>
      <w:r w:rsidRPr="008F4277">
        <w:rPr>
          <w:rFonts w:eastAsia="Verdana"/>
          <w:noProof/>
        </w:rPr>
        <w:t>1.790,11</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29,84</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767,19</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153,44</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149. tražbina vjerovnika </w:t>
      </w:r>
      <w:r w:rsidRPr="008F4277">
        <w:rPr>
          <w:rFonts w:eastAsia="Verdana"/>
          <w:noProof/>
        </w:rPr>
        <w:t xml:space="preserve">AGFA GRAPHICS N.V. Diefenbachgasse 35/3/5/15, Wien, Austria </w:t>
      </w:r>
      <w:r w:rsidRPr="008F4277">
        <w:rPr>
          <w:rFonts w:eastAsia="Verdana"/>
        </w:rPr>
        <w:t xml:space="preserve">utvrđena u ukupnom iznosu od </w:t>
      </w:r>
      <w:r w:rsidRPr="008F4277">
        <w:rPr>
          <w:rFonts w:eastAsia="Verdana"/>
          <w:noProof/>
        </w:rPr>
        <w:t>1.484.892,44</w:t>
      </w:r>
      <w:r w:rsidRPr="008F4277">
        <w:rPr>
          <w:rFonts w:eastAsia="Verdana"/>
        </w:rPr>
        <w:t xml:space="preserve"> 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1.039.424,71</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17.323,75</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445.467,73</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89.093,55</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w:t>
      </w:r>
      <w:r w:rsidRPr="008F4277">
        <w:rPr>
          <w:rFonts w:eastAsia="Verdana"/>
        </w:rPr>
        <w:lastRenderedPageBreak/>
        <w:t>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150. tražbina vjerovnika </w:t>
      </w:r>
      <w:r w:rsidRPr="008F4277">
        <w:rPr>
          <w:rFonts w:eastAsia="Verdana"/>
          <w:noProof/>
        </w:rPr>
        <w:t xml:space="preserve">AGFA GRAPHICS N.V.*, Septestraat 27, Mortsel </w:t>
      </w:r>
      <w:r w:rsidRPr="008F4277">
        <w:rPr>
          <w:rFonts w:eastAsia="Verdana"/>
        </w:rPr>
        <w:t xml:space="preserve">utvrđena u ukupnom iznosu od </w:t>
      </w:r>
      <w:r w:rsidRPr="008F4277">
        <w:rPr>
          <w:rFonts w:eastAsia="Verdana"/>
          <w:noProof/>
        </w:rPr>
        <w:t xml:space="preserve">2.683,15 </w:t>
      </w:r>
      <w:r w:rsidRPr="008F4277">
        <w:rPr>
          <w:rFonts w:eastAsia="Verdana"/>
        </w:rPr>
        <w:t xml:space="preserve">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1.878,21</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31,30</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804,95</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160,99</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w:t>
      </w:r>
      <w:r w:rsidRPr="008F4277">
        <w:rPr>
          <w:rFonts w:eastAsia="Verdana"/>
        </w:rPr>
        <w:lastRenderedPageBreak/>
        <w:t>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151. tražbina vjerovnika </w:t>
      </w:r>
      <w:r w:rsidRPr="008F4277">
        <w:t>AGENCIJA ZA KOMERCIJALNU DJELATNOST</w:t>
      </w:r>
      <w:r w:rsidRPr="008F4277">
        <w:rPr>
          <w:rFonts w:eastAsia="Verdana"/>
          <w:noProof/>
        </w:rPr>
        <w:t xml:space="preserve"> d.o.o. Zagreb, Savska cesta 31 ( OIB </w:t>
      </w:r>
      <w:r w:rsidRPr="008F4277">
        <w:t>58843087891)</w:t>
      </w:r>
      <w:r w:rsidRPr="008F4277">
        <w:rPr>
          <w:rFonts w:cs="Arial"/>
          <w:sz w:val="18"/>
          <w:szCs w:val="18"/>
        </w:rPr>
        <w:t xml:space="preserve"> </w:t>
      </w:r>
      <w:r w:rsidRPr="008F4277">
        <w:rPr>
          <w:rFonts w:eastAsia="Verdana"/>
        </w:rPr>
        <w:t xml:space="preserve">utvrđena je u ukupnom iznosu od </w:t>
      </w:r>
      <w:r w:rsidRPr="008F4277">
        <w:rPr>
          <w:rFonts w:eastAsia="Verdana"/>
          <w:noProof/>
        </w:rPr>
        <w:t>66.481,36</w:t>
      </w:r>
      <w:r w:rsidRPr="008F4277">
        <w:rPr>
          <w:rFonts w:eastAsia="Verdana"/>
        </w:rPr>
        <w:t xml:space="preserve"> kn. Dio tražbine po osnovi kamata u iznosu od </w:t>
      </w:r>
      <w:r w:rsidRPr="008F4277">
        <w:rPr>
          <w:rFonts w:eastAsia="Verdana"/>
          <w:noProof/>
        </w:rPr>
        <w:t>5.863,36</w:t>
      </w:r>
      <w:r w:rsidRPr="008F4277">
        <w:rPr>
          <w:rFonts w:eastAsia="Verdana"/>
        </w:rPr>
        <w:t xml:space="preserve"> kn otpisuje se u cijelosti s danom otvaranja postupka pred Finom, 21. listopada 2014. godine, dok će se preostali dio tražbine vjerovnika koji se odnosi na glavnicu u iznosu od </w:t>
      </w:r>
      <w:r w:rsidRPr="008F4277">
        <w:rPr>
          <w:rFonts w:eastAsia="Verdana"/>
          <w:noProof/>
        </w:rPr>
        <w:t>60.618,00</w:t>
      </w:r>
      <w:r w:rsidRPr="008F4277">
        <w:rPr>
          <w:rFonts w:eastAsia="Verdana"/>
        </w:rPr>
        <w:t xml:space="preserve"> 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42.432,60</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707,21</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18.185,40</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3.637,08</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w:t>
      </w:r>
      <w:r w:rsidRPr="008F4277">
        <w:rPr>
          <w:rFonts w:eastAsia="Verdana"/>
        </w:rPr>
        <w:lastRenderedPageBreak/>
        <w:t>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152. tražbina vjerovnika </w:t>
      </w:r>
      <w:r w:rsidRPr="008F4277">
        <w:rPr>
          <w:rFonts w:eastAsia="Verdana"/>
          <w:noProof/>
        </w:rPr>
        <w:t xml:space="preserve">AKTER-PUBLIC d.o.o. Zagreb, Remetinečka cesta 9/D ( OIB </w:t>
      </w:r>
      <w:r w:rsidRPr="008F4277">
        <w:t>60260099259)</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25.372,50 </w:t>
      </w:r>
      <w:r w:rsidRPr="008F4277">
        <w:rPr>
          <w:rFonts w:eastAsia="Verdana"/>
        </w:rPr>
        <w:t xml:space="preserve">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17.760,75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296,01</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7.611,75</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1.522,35</w:t>
      </w:r>
      <w:r w:rsidRPr="008F4277">
        <w:rPr>
          <w:rFonts w:eastAsia="Verdana"/>
        </w:rPr>
        <w:t xml:space="preserve"> kn (u nastavku: Godišnja kvota). Vjerovnik ima pravo naručiti od dužnika pružanje usluga marketinga i oglašavanja, u jednoj ili više narudžbi, za svaku </w:t>
      </w:r>
      <w:r w:rsidRPr="008F4277">
        <w:rPr>
          <w:rFonts w:eastAsia="Verdana"/>
        </w:rPr>
        <w:lastRenderedPageBreak/>
        <w:t>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153. tražbina vjerovnika </w:t>
      </w:r>
      <w:r w:rsidRPr="008F4277">
        <w:rPr>
          <w:rFonts w:eastAsia="Verdana"/>
          <w:noProof/>
        </w:rPr>
        <w:t xml:space="preserve">ALARM EXPRESS d.o.o. Rijeka, Dražice 123/c (OIB </w:t>
      </w:r>
      <w:r w:rsidRPr="008F4277">
        <w:t>00564425000)</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1.204,48 </w:t>
      </w:r>
      <w:r w:rsidRPr="008F4277">
        <w:rPr>
          <w:rFonts w:eastAsia="Verdana"/>
        </w:rPr>
        <w:t xml:space="preserve">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843,14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14,05</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361,34</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w:t>
      </w:r>
      <w:r w:rsidRPr="008F4277">
        <w:rPr>
          <w:rFonts w:eastAsia="Verdana"/>
        </w:rPr>
        <w:lastRenderedPageBreak/>
        <w:t xml:space="preserve">pojedinu kalendarsku godinu pisanim putem naručiti od dužnika pružanje usluga marketinga i oglašavanja u vrijednosti koja odgovara godišnjoj kvoti, koja iznosi 1/5 dijela tražbine, odnosno u iznosu od </w:t>
      </w:r>
      <w:r w:rsidRPr="008F4277">
        <w:rPr>
          <w:rFonts w:eastAsia="Verdana"/>
          <w:noProof/>
        </w:rPr>
        <w:t>72,27</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154. tražbina vjerovnika </w:t>
      </w:r>
      <w:r w:rsidRPr="008F4277">
        <w:rPr>
          <w:rFonts w:eastAsia="Verdana"/>
          <w:noProof/>
        </w:rPr>
        <w:t xml:space="preserve">ALETA, d.o.o. Zadar, Tribanjska ulica 2 (OIB </w:t>
      </w:r>
      <w:r w:rsidRPr="008F4277">
        <w:t>40382428949)</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7.190,10 </w:t>
      </w:r>
      <w:r w:rsidRPr="008F4277">
        <w:rPr>
          <w:rFonts w:eastAsia="Verdana"/>
        </w:rPr>
        <w:t xml:space="preserve">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5.033,07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83,88</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 xml:space="preserve">- dio tražbine u iznosu od </w:t>
      </w:r>
      <w:r w:rsidRPr="008F4277">
        <w:rPr>
          <w:rFonts w:eastAsia="Verdana"/>
          <w:noProof/>
        </w:rPr>
        <w:t>2.157,03</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431,41</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155. tražbina vjerovnika DRAGAN </w:t>
      </w:r>
      <w:r w:rsidRPr="008F4277">
        <w:rPr>
          <w:rFonts w:eastAsia="Verdana"/>
          <w:noProof/>
        </w:rPr>
        <w:t xml:space="preserve">ALEKSIĆ servis za popravak i održavanje kompresora "Alex Comp" Mrkopaljska 1, Rijeka (OIB </w:t>
      </w:r>
      <w:r w:rsidRPr="008F4277">
        <w:t>98274648765)</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14.375,00 </w:t>
      </w:r>
      <w:r w:rsidRPr="008F4277">
        <w:rPr>
          <w:rFonts w:eastAsia="Verdana"/>
        </w:rPr>
        <w:t xml:space="preserve">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10.062,50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167,71</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w:t>
      </w:r>
      <w:r w:rsidRPr="008F4277">
        <w:rPr>
          <w:rFonts w:eastAsia="Verdana"/>
        </w:rPr>
        <w:lastRenderedPageBreak/>
        <w:t xml:space="preserve">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4.312,50</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862,50</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156. tražbina vjerovnika ALFA ATEST d.o.o. Split, Poljička cesta 32</w:t>
      </w:r>
      <w:r w:rsidRPr="008F4277">
        <w:rPr>
          <w:rFonts w:eastAsia="Verdana"/>
          <w:noProof/>
        </w:rPr>
        <w:t xml:space="preserve"> (OIB </w:t>
      </w:r>
      <w:r w:rsidRPr="008F4277">
        <w:t>03448022583)</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1.875,00 </w:t>
      </w:r>
      <w:r w:rsidRPr="008F4277">
        <w:rPr>
          <w:rFonts w:eastAsia="Verdana"/>
        </w:rPr>
        <w:t xml:space="preserve">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lastRenderedPageBreak/>
        <w:t xml:space="preserve">- dio tražbine u iznosu od </w:t>
      </w:r>
      <w:r w:rsidRPr="008F4277">
        <w:rPr>
          <w:rFonts w:eastAsia="Verdana"/>
          <w:noProof/>
        </w:rPr>
        <w:t xml:space="preserve">1.312,50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21,88</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562,50</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112,50</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157. tražbina vjerovnika ALGORITAM d.o.o. Zagreb, Harambašićeva 19</w:t>
      </w:r>
      <w:r w:rsidRPr="008F4277">
        <w:rPr>
          <w:rFonts w:eastAsia="Verdana"/>
          <w:noProof/>
        </w:rPr>
        <w:t xml:space="preserve"> (OIB </w:t>
      </w:r>
      <w:r w:rsidRPr="008F4277">
        <w:t>11544939570)</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65,00 </w:t>
      </w:r>
      <w:r w:rsidRPr="008F4277">
        <w:rPr>
          <w:rFonts w:eastAsia="Verdana"/>
        </w:rPr>
        <w:t xml:space="preserve">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45,50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0,76</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19,50</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3,90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158. tražbina vjerovnika ASTERION d.o.o. Rijeka, Laginjina 20</w:t>
      </w:r>
      <w:r w:rsidRPr="008F4277">
        <w:rPr>
          <w:rFonts w:eastAsia="Verdana"/>
          <w:noProof/>
        </w:rPr>
        <w:t xml:space="preserve"> (OIB </w:t>
      </w:r>
      <w:r w:rsidRPr="008F4277">
        <w:t>67927539163)</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350,00 </w:t>
      </w:r>
      <w:r w:rsidRPr="008F4277">
        <w:rPr>
          <w:rFonts w:eastAsia="Verdana"/>
        </w:rPr>
        <w:t xml:space="preserve">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245,00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4,08</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105,00</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21,00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159. tražbina vjerovnika AUTOMOTODROM GROBNIK d.o.o. Čavle, Soboli 55</w:t>
      </w:r>
      <w:r w:rsidRPr="008F4277">
        <w:rPr>
          <w:rFonts w:eastAsia="Verdana"/>
          <w:noProof/>
        </w:rPr>
        <w:t xml:space="preserve"> (OIB </w:t>
      </w:r>
      <w:r w:rsidRPr="008F4277">
        <w:t>04061380249)</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16.813,85 </w:t>
      </w:r>
      <w:r w:rsidRPr="008F4277">
        <w:rPr>
          <w:rFonts w:eastAsia="Verdana"/>
        </w:rPr>
        <w:t xml:space="preserve">kn namirit će se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11.769,70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196,16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5.044,16</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1.008,83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w:t>
      </w:r>
      <w:r w:rsidRPr="008F4277">
        <w:rPr>
          <w:rFonts w:eastAsia="Verdana"/>
        </w:rPr>
        <w:lastRenderedPageBreak/>
        <w:t>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160. tražbina vjerovnika </w:t>
      </w:r>
      <w:r w:rsidRPr="008F4277">
        <w:t>BELVEDER</w:t>
      </w:r>
      <w:r w:rsidRPr="008F4277">
        <w:rPr>
          <w:rFonts w:eastAsia="Verdana"/>
          <w:noProof/>
        </w:rPr>
        <w:t xml:space="preserve"> d.o.o. Rijeka, Kozala 77/c ( OIB </w:t>
      </w:r>
      <w:r w:rsidRPr="008F4277">
        <w:t>06779162480)</w:t>
      </w:r>
      <w:r w:rsidRPr="008F4277">
        <w:rPr>
          <w:rFonts w:cs="Arial"/>
          <w:sz w:val="18"/>
          <w:szCs w:val="18"/>
        </w:rPr>
        <w:t xml:space="preserve"> </w:t>
      </w:r>
      <w:r w:rsidRPr="008F4277">
        <w:rPr>
          <w:rFonts w:eastAsia="Verdana"/>
        </w:rPr>
        <w:t xml:space="preserve">utvrđena je u ukupnom iznosu od </w:t>
      </w:r>
      <w:r w:rsidRPr="008F4277">
        <w:rPr>
          <w:rFonts w:eastAsia="Verdana"/>
          <w:noProof/>
        </w:rPr>
        <w:t>117.507,12</w:t>
      </w:r>
      <w:r w:rsidRPr="008F4277">
        <w:rPr>
          <w:rFonts w:eastAsia="Verdana"/>
        </w:rPr>
        <w:t xml:space="preserve"> kn. Dio tražbine po osnovi kamata u iznosu od </w:t>
      </w:r>
      <w:r w:rsidRPr="008F4277">
        <w:rPr>
          <w:rFonts w:eastAsia="Verdana"/>
          <w:noProof/>
        </w:rPr>
        <w:t>3.598,87</w:t>
      </w:r>
      <w:r w:rsidRPr="008F4277">
        <w:rPr>
          <w:rFonts w:eastAsia="Verdana"/>
        </w:rPr>
        <w:t xml:space="preserve"> kn otpisuje se u cijelosti s danom otvaranja postupka pred Finom, 21. listopada 2014. godine, dok će se preostali dio tražbine vjerovnika koji se odnosi na glavnicu u iznosu od </w:t>
      </w:r>
      <w:r w:rsidRPr="008F4277">
        <w:rPr>
          <w:rFonts w:eastAsia="Verdana"/>
          <w:noProof/>
        </w:rPr>
        <w:t xml:space="preserve">113.908,25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79.735,78</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1.328,93</w:t>
      </w:r>
      <w:r w:rsidRPr="008F4277">
        <w:rPr>
          <w:rFonts w:eastAsia="Verdana"/>
        </w:rPr>
        <w:t xml:space="preserve"> kn. Rate dospijevaju posljednjeg dana u tekućem mjesecu s time da prva rata dospijeva nakon proteka razdoblja počeka od godinu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34.172,48</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6.834,50</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w:t>
      </w:r>
      <w:r w:rsidRPr="008F4277">
        <w:rPr>
          <w:rFonts w:eastAsia="Verdana"/>
        </w:rPr>
        <w:lastRenderedPageBreak/>
        <w:t>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161. tražbina vjerovnika </w:t>
      </w:r>
      <w:r w:rsidRPr="008F4277">
        <w:t>BEVANDA RIJEKA</w:t>
      </w:r>
      <w:r w:rsidRPr="008F4277">
        <w:rPr>
          <w:rFonts w:eastAsia="Verdana"/>
          <w:noProof/>
        </w:rPr>
        <w:t xml:space="preserve"> d.o.o. Rijeka, Frana Supila 6 ( OIB </w:t>
      </w:r>
      <w:r w:rsidRPr="008F4277">
        <w:t>48584133821)</w:t>
      </w:r>
      <w:r w:rsidRPr="008F4277">
        <w:rPr>
          <w:rFonts w:cs="Arial"/>
          <w:sz w:val="18"/>
          <w:szCs w:val="18"/>
        </w:rPr>
        <w:t xml:space="preserve"> </w:t>
      </w:r>
      <w:r w:rsidRPr="008F4277">
        <w:rPr>
          <w:rFonts w:eastAsia="Verdana"/>
        </w:rPr>
        <w:t xml:space="preserve">utvrđena u ukupnom iznosu od </w:t>
      </w:r>
      <w:r w:rsidRPr="008F4277">
        <w:rPr>
          <w:rFonts w:eastAsia="Verdana"/>
          <w:noProof/>
        </w:rPr>
        <w:t>8.012,00</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5.608,40</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93,47</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2.403,60</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480,72 </w:t>
      </w:r>
      <w:r w:rsidRPr="008F4277">
        <w:rPr>
          <w:rFonts w:eastAsia="Verdana"/>
        </w:rPr>
        <w:t xml:space="preserve">kn (u nastavku: Godišnja kvota). Vjerovnik ima pravo naručiti od </w:t>
      </w:r>
      <w:r w:rsidRPr="008F4277">
        <w:rPr>
          <w:rFonts w:eastAsia="Verdana"/>
        </w:rPr>
        <w:lastRenderedPageBreak/>
        <w:t>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162. tražbina vjerovnika </w:t>
      </w:r>
      <w:r w:rsidRPr="008F4277">
        <w:t>BISNODE</w:t>
      </w:r>
      <w:r w:rsidRPr="008F4277">
        <w:rPr>
          <w:rFonts w:eastAsia="Verdana"/>
          <w:noProof/>
        </w:rPr>
        <w:t xml:space="preserve"> d.o.o. Zagreb, Fallerovo šetalište 22 ( OIB </w:t>
      </w:r>
      <w:r w:rsidRPr="008F4277">
        <w:t>48270876028)</w:t>
      </w:r>
      <w:r w:rsidRPr="008F4277">
        <w:rPr>
          <w:rFonts w:cs="Arial"/>
          <w:sz w:val="18"/>
          <w:szCs w:val="18"/>
        </w:rPr>
        <w:t xml:space="preserve"> </w:t>
      </w:r>
      <w:r w:rsidRPr="008F4277">
        <w:rPr>
          <w:rFonts w:eastAsia="Verdana"/>
        </w:rPr>
        <w:t xml:space="preserve">utvrđena u ukupnom iznosu od </w:t>
      </w:r>
      <w:r w:rsidRPr="008F4277">
        <w:rPr>
          <w:rFonts w:eastAsia="Verdana"/>
          <w:noProof/>
        </w:rPr>
        <w:t>13.112,50</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9.178,75</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152,98</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3.933,75</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w:t>
      </w:r>
      <w:r w:rsidRPr="008F4277">
        <w:rPr>
          <w:rFonts w:eastAsia="Verdana"/>
        </w:rPr>
        <w:lastRenderedPageBreak/>
        <w:t xml:space="preserve">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786,75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163. tražbina vjerovnika </w:t>
      </w:r>
      <w:r w:rsidRPr="008F4277">
        <w:t>BODETTI</w:t>
      </w:r>
      <w:r w:rsidRPr="008F4277">
        <w:rPr>
          <w:rFonts w:eastAsia="Verdana"/>
          <w:noProof/>
        </w:rPr>
        <w:t xml:space="preserve"> d.o.o. Rijeka, Ćirila Kosovela 7 ( OIB </w:t>
      </w:r>
      <w:r w:rsidRPr="008F4277">
        <w:t>48962537961)</w:t>
      </w:r>
      <w:r w:rsidRPr="008F4277">
        <w:rPr>
          <w:rFonts w:cs="Arial"/>
          <w:sz w:val="18"/>
          <w:szCs w:val="18"/>
        </w:rPr>
        <w:t xml:space="preserve"> </w:t>
      </w:r>
      <w:r w:rsidRPr="008F4277">
        <w:rPr>
          <w:rFonts w:eastAsia="Verdana"/>
        </w:rPr>
        <w:t xml:space="preserve">utvrđena u ukupnom iznosu od </w:t>
      </w:r>
      <w:r w:rsidRPr="008F4277">
        <w:rPr>
          <w:rFonts w:eastAsia="Verdana"/>
          <w:noProof/>
        </w:rPr>
        <w:t>27.144,37</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19.001,06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316,68</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 xml:space="preserve">- dio tražbine u iznosu od </w:t>
      </w:r>
      <w:r w:rsidRPr="008F4277">
        <w:rPr>
          <w:rFonts w:eastAsia="Verdana"/>
          <w:noProof/>
        </w:rPr>
        <w:t>8.143,31</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1.628,66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164. tražbina vjerovnika </w:t>
      </w:r>
      <w:r w:rsidRPr="008F4277">
        <w:t>BORNA TRGOVINA</w:t>
      </w:r>
      <w:r w:rsidRPr="008F4277">
        <w:rPr>
          <w:rFonts w:eastAsia="Verdana"/>
          <w:noProof/>
        </w:rPr>
        <w:t xml:space="preserve"> d.o.o. Zagreb, Maksimirska 108 ( OIB </w:t>
      </w:r>
      <w:r w:rsidRPr="008F4277">
        <w:t>73151166193)</w:t>
      </w:r>
      <w:r w:rsidRPr="008F4277">
        <w:rPr>
          <w:rFonts w:cs="Arial"/>
          <w:sz w:val="18"/>
          <w:szCs w:val="18"/>
        </w:rPr>
        <w:t xml:space="preserve"> </w:t>
      </w:r>
      <w:r w:rsidRPr="008F4277">
        <w:rPr>
          <w:rFonts w:eastAsia="Verdana"/>
        </w:rPr>
        <w:t xml:space="preserve">utvrđena u ukupnom iznosu od </w:t>
      </w:r>
      <w:r w:rsidRPr="008F4277">
        <w:rPr>
          <w:rFonts w:eastAsia="Verdana"/>
          <w:noProof/>
        </w:rPr>
        <w:t>1.897,38</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1.328,17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22,14</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w:t>
      </w:r>
      <w:r w:rsidRPr="008F4277">
        <w:lastRenderedPageBreak/>
        <w:t>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569,21</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113,84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165. tražbina vjerovnika </w:t>
      </w:r>
      <w:r w:rsidRPr="008F4277">
        <w:t>VLADI BRALIĆ</w:t>
      </w:r>
      <w:r w:rsidRPr="008F4277">
        <w:rPr>
          <w:rFonts w:eastAsia="Verdana"/>
          <w:noProof/>
        </w:rPr>
        <w:t xml:space="preserve">, A. Manzzonija 2, Rijeka ( OIB </w:t>
      </w:r>
      <w:r w:rsidRPr="008F4277">
        <w:t>14865296933)</w:t>
      </w:r>
      <w:r w:rsidRPr="008F4277">
        <w:rPr>
          <w:rFonts w:cs="Arial"/>
          <w:sz w:val="18"/>
          <w:szCs w:val="18"/>
        </w:rPr>
        <w:t xml:space="preserve"> </w:t>
      </w:r>
      <w:r w:rsidRPr="008F4277">
        <w:rPr>
          <w:rFonts w:eastAsia="Verdana"/>
        </w:rPr>
        <w:t xml:space="preserve">utvrđena je u ukupnom iznosu od </w:t>
      </w:r>
      <w:r w:rsidRPr="008F4277">
        <w:rPr>
          <w:rFonts w:eastAsia="Verdana"/>
          <w:noProof/>
        </w:rPr>
        <w:t>30.644,38</w:t>
      </w:r>
      <w:r w:rsidRPr="008F4277">
        <w:rPr>
          <w:rFonts w:eastAsia="Verdana"/>
        </w:rPr>
        <w:t xml:space="preserve"> kn. Dio tražbine po osnovi kamata u iznosu od </w:t>
      </w:r>
      <w:r w:rsidRPr="008F4277">
        <w:rPr>
          <w:rFonts w:eastAsia="Verdana"/>
          <w:noProof/>
        </w:rPr>
        <w:t>10.644,38</w:t>
      </w:r>
      <w:r w:rsidRPr="008F4277">
        <w:rPr>
          <w:rFonts w:eastAsia="Verdana"/>
        </w:rPr>
        <w:t xml:space="preserve"> kn otpisuje se u cijelosti s danom otvaranja postupka pred Finom, 21. listopada 2014. godine, dok će se preostali dio tražbine vjerovnika koji se odnosi na glavnicu u iznosu od </w:t>
      </w:r>
      <w:r w:rsidRPr="008F4277">
        <w:rPr>
          <w:rFonts w:eastAsia="Verdana"/>
          <w:noProof/>
        </w:rPr>
        <w:t xml:space="preserve">20.000,00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lastRenderedPageBreak/>
        <w:t xml:space="preserve">- dio tražbine u iznosu od </w:t>
      </w:r>
      <w:r w:rsidRPr="008F4277">
        <w:rPr>
          <w:rFonts w:eastAsia="Verdana"/>
          <w:noProof/>
        </w:rPr>
        <w:t>14.000,00</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233,33</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6.000,00</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1.200,00</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 xml:space="preserve">166. tražbina vjerovnika </w:t>
      </w:r>
      <w:r w:rsidRPr="008F4277">
        <w:t>BRINOX,</w:t>
      </w:r>
      <w:r w:rsidRPr="008F4277">
        <w:rPr>
          <w:rFonts w:eastAsia="Verdana"/>
          <w:noProof/>
        </w:rPr>
        <w:t xml:space="preserve"> d.o.o. Opatija, Put u Bregi 7 ( OIB </w:t>
      </w:r>
      <w:r w:rsidRPr="008F4277">
        <w:t>01363674869)</w:t>
      </w:r>
      <w:r w:rsidRPr="008F4277">
        <w:rPr>
          <w:rFonts w:cs="Arial"/>
          <w:sz w:val="18"/>
          <w:szCs w:val="18"/>
        </w:rPr>
        <w:t xml:space="preserve"> </w:t>
      </w:r>
      <w:r w:rsidRPr="008F4277">
        <w:rPr>
          <w:rFonts w:eastAsia="Verdana"/>
        </w:rPr>
        <w:t xml:space="preserve">utvrđena u ukupnom iznosu od </w:t>
      </w:r>
      <w:r w:rsidRPr="008F4277">
        <w:rPr>
          <w:rFonts w:eastAsia="Verdana"/>
          <w:noProof/>
        </w:rPr>
        <w:t>881,78</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617,25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10,29</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264,53</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52,91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 xml:space="preserve">167. tražbina vjerovnika </w:t>
      </w:r>
      <w:r w:rsidRPr="008F4277">
        <w:t>BVS INŽENJERING</w:t>
      </w:r>
      <w:r w:rsidRPr="008F4277">
        <w:rPr>
          <w:rFonts w:eastAsia="Verdana"/>
          <w:noProof/>
        </w:rPr>
        <w:t xml:space="preserve"> d.o.o. Rijeka, Bačići 3 ( OIB </w:t>
      </w:r>
      <w:r w:rsidRPr="008F4277">
        <w:t>11599404736)</w:t>
      </w:r>
      <w:r w:rsidRPr="008F4277">
        <w:rPr>
          <w:rFonts w:cs="Arial"/>
          <w:sz w:val="18"/>
          <w:szCs w:val="18"/>
        </w:rPr>
        <w:t xml:space="preserve"> </w:t>
      </w:r>
      <w:r w:rsidRPr="008F4277">
        <w:rPr>
          <w:rFonts w:eastAsia="Verdana"/>
        </w:rPr>
        <w:t xml:space="preserve">utvrđena u ukupnom iznosu od </w:t>
      </w:r>
      <w:r w:rsidRPr="008F4277">
        <w:rPr>
          <w:rFonts w:eastAsia="Verdana"/>
          <w:noProof/>
        </w:rPr>
        <w:t>2.400,00</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1.680,00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28,00</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720,00</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144,00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 xml:space="preserve">168. tražbina vjerovnika </w:t>
      </w:r>
      <w:r w:rsidRPr="008F4277">
        <w:t>COCO</w:t>
      </w:r>
      <w:r w:rsidRPr="008F4277">
        <w:rPr>
          <w:rFonts w:eastAsia="Verdana"/>
          <w:noProof/>
        </w:rPr>
        <w:t xml:space="preserve"> d.o.o. Rijeka, Rastočine 2 ( OIB </w:t>
      </w:r>
      <w:r w:rsidRPr="008F4277">
        <w:t>38886450117)</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870,00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609,00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10,15</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261,00</w:t>
      </w:r>
      <w:r w:rsidRPr="008F4277">
        <w:rPr>
          <w:rFonts w:eastAsia="Verdana"/>
        </w:rPr>
        <w:t xml:space="preserve"> 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52,20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w:t>
      </w:r>
      <w:r w:rsidRPr="008F4277">
        <w:rPr>
          <w:rFonts w:eastAsia="Verdana"/>
        </w:rPr>
        <w:lastRenderedPageBreak/>
        <w:t>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16</w:t>
      </w:r>
      <w:r>
        <w:rPr>
          <w:rFonts w:eastAsia="Verdana"/>
        </w:rPr>
        <w:t>9</w:t>
      </w:r>
      <w:r w:rsidRPr="008F4277">
        <w:rPr>
          <w:rFonts w:eastAsia="Verdana"/>
        </w:rPr>
        <w:t xml:space="preserve">. tražbina vjerovnika </w:t>
      </w:r>
      <w:r w:rsidRPr="008F4277">
        <w:t xml:space="preserve">CODEX SORTIUM </w:t>
      </w:r>
      <w:r w:rsidRPr="008F4277">
        <w:rPr>
          <w:rFonts w:eastAsia="Verdana"/>
          <w:noProof/>
        </w:rPr>
        <w:t xml:space="preserve">d.o.o. Zagreb, Ivana Šibla 9 ( OIB </w:t>
      </w:r>
      <w:r w:rsidRPr="008F4277">
        <w:t>83918065246)</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6.419,19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4.493,43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74,89</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1.925,76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385,15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w:t>
      </w:r>
      <w:r w:rsidRPr="008F4277">
        <w:rPr>
          <w:rFonts w:eastAsia="Verdana"/>
        </w:rPr>
        <w:lastRenderedPageBreak/>
        <w:t>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w:t>
      </w:r>
      <w:r>
        <w:rPr>
          <w:rFonts w:eastAsia="Verdana"/>
        </w:rPr>
        <w:t>70</w:t>
      </w:r>
      <w:r w:rsidRPr="008F4277">
        <w:rPr>
          <w:rFonts w:eastAsia="Verdana"/>
        </w:rPr>
        <w:t xml:space="preserve">. tražbina vjerovnika </w:t>
      </w:r>
      <w:r w:rsidRPr="008F4277">
        <w:t xml:space="preserve">COPY SHOP SERVIS </w:t>
      </w:r>
      <w:r w:rsidRPr="008F4277">
        <w:rPr>
          <w:rFonts w:eastAsia="Verdana"/>
          <w:noProof/>
        </w:rPr>
        <w:t xml:space="preserve">d.o.o. Hreljin, Hreljin 159/a ( OIB </w:t>
      </w:r>
      <w:r w:rsidRPr="008F4277">
        <w:t>16715517659)</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750,00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525,00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8,75</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225,00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45,00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w:t>
      </w:r>
      <w:r w:rsidRPr="008F4277">
        <w:rPr>
          <w:rFonts w:eastAsia="Verdana"/>
        </w:rPr>
        <w:lastRenderedPageBreak/>
        <w:t>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17</w:t>
      </w:r>
      <w:r>
        <w:rPr>
          <w:rFonts w:eastAsia="Verdana"/>
        </w:rPr>
        <w:t>1</w:t>
      </w:r>
      <w:r w:rsidRPr="008F4277">
        <w:rPr>
          <w:rFonts w:eastAsia="Verdana"/>
        </w:rPr>
        <w:t xml:space="preserve">. tražbina vjerovnika </w:t>
      </w:r>
      <w:r w:rsidRPr="008F4277">
        <w:t>CROATIA OSIGURANJE d.d.</w:t>
      </w:r>
      <w:r w:rsidRPr="008F4277">
        <w:rPr>
          <w:rFonts w:eastAsia="Verdana"/>
          <w:noProof/>
        </w:rPr>
        <w:t xml:space="preserve"> Zagreb, Miramarska 22 ( OIB </w:t>
      </w:r>
      <w:r w:rsidRPr="008F4277">
        <w:t>26187994862)</w:t>
      </w:r>
      <w:r w:rsidRPr="008F4277">
        <w:rPr>
          <w:rFonts w:cs="Arial"/>
          <w:sz w:val="18"/>
          <w:szCs w:val="18"/>
        </w:rPr>
        <w:t xml:space="preserve"> </w:t>
      </w:r>
      <w:r w:rsidRPr="008F4277">
        <w:rPr>
          <w:rFonts w:eastAsia="Verdana"/>
        </w:rPr>
        <w:t xml:space="preserve">utvrđena je u ukupnom iznosu od </w:t>
      </w:r>
      <w:r w:rsidRPr="008F4277">
        <w:rPr>
          <w:rFonts w:eastAsia="Verdana"/>
          <w:noProof/>
        </w:rPr>
        <w:t>128.120,16</w:t>
      </w:r>
      <w:r w:rsidRPr="008F4277">
        <w:rPr>
          <w:rFonts w:eastAsia="Verdana"/>
        </w:rPr>
        <w:t xml:space="preserve"> kn. Dio tražbine po osnovi kamata u iznosu od </w:t>
      </w:r>
      <w:r w:rsidRPr="008F4277">
        <w:rPr>
          <w:rFonts w:eastAsia="Verdana"/>
          <w:noProof/>
        </w:rPr>
        <w:t>14.432,59</w:t>
      </w:r>
      <w:r w:rsidRPr="008F4277">
        <w:rPr>
          <w:rFonts w:eastAsia="Verdana"/>
        </w:rPr>
        <w:t xml:space="preserve"> kn otpisuje se u cijelosti s danom otvaranja postupka pred Finom, 21. listopada 2014. godine, dok će se preostali dio tražbine vjerovnika koji se odnosi na glavnicu u iznosu od </w:t>
      </w:r>
      <w:r w:rsidRPr="008F4277">
        <w:rPr>
          <w:rFonts w:eastAsia="Verdana"/>
          <w:noProof/>
        </w:rPr>
        <w:t xml:space="preserve">113.687,57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79.581,30</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1.326,35</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w:t>
      </w:r>
      <w:r w:rsidRPr="008F4277">
        <w:t xml:space="preserve"> 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34.106,27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w:t>
      </w:r>
      <w:r w:rsidRPr="008F4277">
        <w:rPr>
          <w:rFonts w:eastAsia="Verdana"/>
        </w:rPr>
        <w:lastRenderedPageBreak/>
        <w:t xml:space="preserve">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6.821,25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17</w:t>
      </w:r>
      <w:r>
        <w:rPr>
          <w:rFonts w:eastAsia="Verdana"/>
        </w:rPr>
        <w:t>2</w:t>
      </w:r>
      <w:r w:rsidRPr="008F4277">
        <w:rPr>
          <w:rFonts w:eastAsia="Verdana"/>
        </w:rPr>
        <w:t xml:space="preserve">. tražbina vjerovnika </w:t>
      </w:r>
      <w:r w:rsidRPr="008F4277">
        <w:t xml:space="preserve">CROPIX </w:t>
      </w:r>
      <w:r w:rsidRPr="008F4277">
        <w:rPr>
          <w:rFonts w:eastAsia="Verdana"/>
          <w:noProof/>
        </w:rPr>
        <w:t xml:space="preserve">d.o.o. Zagreb, Koranska 2 ( OIB </w:t>
      </w:r>
      <w:r w:rsidRPr="008F4277">
        <w:t>82480090316)</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204.290,62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143.003,43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2.383,39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 xml:space="preserve">- dio tražbine u iznosu od </w:t>
      </w:r>
      <w:r w:rsidRPr="008F4277">
        <w:rPr>
          <w:rFonts w:eastAsia="Verdana"/>
          <w:noProof/>
        </w:rPr>
        <w:t xml:space="preserve">61.287,19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12.257,44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17</w:t>
      </w:r>
      <w:r>
        <w:rPr>
          <w:rFonts w:eastAsia="Verdana"/>
        </w:rPr>
        <w:t>3</w:t>
      </w:r>
      <w:r w:rsidRPr="008F4277">
        <w:rPr>
          <w:rFonts w:eastAsia="Verdana"/>
        </w:rPr>
        <w:t xml:space="preserve">. tražbina vjerovnika </w:t>
      </w:r>
      <w:r w:rsidRPr="008F4277">
        <w:t xml:space="preserve">CYCLORAMA </w:t>
      </w:r>
      <w:r w:rsidRPr="008F4277">
        <w:rPr>
          <w:rFonts w:eastAsia="Verdana"/>
          <w:noProof/>
        </w:rPr>
        <w:t xml:space="preserve">d.o.o. Rijeka, Ravnik 4 ( OIB </w:t>
      </w:r>
      <w:r w:rsidRPr="008F4277">
        <w:t>82339434560)</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22.249,36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15.574,55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259,58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w:t>
      </w:r>
      <w:r w:rsidRPr="008F4277">
        <w:lastRenderedPageBreak/>
        <w:t>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6.674,81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1.334,96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17</w:t>
      </w:r>
      <w:r>
        <w:rPr>
          <w:rFonts w:eastAsia="Verdana"/>
        </w:rPr>
        <w:t>4</w:t>
      </w:r>
      <w:r w:rsidRPr="008F4277">
        <w:rPr>
          <w:rFonts w:eastAsia="Verdana"/>
        </w:rPr>
        <w:t xml:space="preserve">. tražbina vjerovnika </w:t>
      </w:r>
      <w:r w:rsidRPr="008F4277">
        <w:t xml:space="preserve">D B TECHNIC </w:t>
      </w:r>
      <w:r w:rsidRPr="008F4277">
        <w:rPr>
          <w:rFonts w:eastAsia="Verdana"/>
          <w:noProof/>
        </w:rPr>
        <w:t xml:space="preserve">d.o.o. Pula, Marulićeva 12 ( OIB </w:t>
      </w:r>
      <w:r w:rsidRPr="008F4277">
        <w:t>09705689855)</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3.920,62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2.744,43 </w:t>
      </w:r>
      <w:r w:rsidRPr="008F4277">
        <w:rPr>
          <w:rFonts w:eastAsia="Verdana"/>
        </w:rPr>
        <w:t xml:space="preserve">kn koji čini 70% glavnice namirit će se obročnom otplatom u razdoblju od šest godina od dana sklapanja predstečajne nagodbe pred Trgovačkim sudom, u </w:t>
      </w:r>
      <w:r w:rsidRPr="008F4277">
        <w:rPr>
          <w:rFonts w:eastAsia="Verdana"/>
        </w:rPr>
        <w:lastRenderedPageBreak/>
        <w:t xml:space="preserve">60 jednakih mjesečnih rata, beskamatno, svaka rata u iznosu od </w:t>
      </w:r>
      <w:r w:rsidRPr="008F4277">
        <w:rPr>
          <w:rFonts w:eastAsia="Verdana"/>
          <w:noProof/>
        </w:rPr>
        <w:t xml:space="preserve">45,74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1.176,19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235,24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lastRenderedPageBreak/>
        <w:t>17</w:t>
      </w:r>
      <w:r>
        <w:rPr>
          <w:rFonts w:eastAsia="Verdana"/>
        </w:rPr>
        <w:t>5</w:t>
      </w:r>
      <w:r w:rsidRPr="008F4277">
        <w:rPr>
          <w:rFonts w:eastAsia="Verdana"/>
        </w:rPr>
        <w:t xml:space="preserve">. tražbina vjerovnika </w:t>
      </w:r>
      <w:r w:rsidRPr="008F4277">
        <w:t xml:space="preserve">DEKRA za privremeno zapošljavanje </w:t>
      </w:r>
      <w:r w:rsidRPr="008F4277">
        <w:rPr>
          <w:rFonts w:eastAsia="Verdana"/>
          <w:noProof/>
        </w:rPr>
        <w:t xml:space="preserve">d.o.o. Zagreb, Horvatova 82/6 ( OIB </w:t>
      </w:r>
      <w:r w:rsidRPr="008F4277">
        <w:t>69914640215)</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52.359,66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36.651,76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610,86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15.707,90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3.141,58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17</w:t>
      </w:r>
      <w:r>
        <w:rPr>
          <w:rFonts w:eastAsia="Verdana"/>
        </w:rPr>
        <w:t>6</w:t>
      </w:r>
      <w:r w:rsidRPr="008F4277">
        <w:rPr>
          <w:rFonts w:eastAsia="Verdana"/>
        </w:rPr>
        <w:t xml:space="preserve">. tražbina vjerovnika </w:t>
      </w:r>
      <w:r w:rsidRPr="008F4277">
        <w:t xml:space="preserve">DHL International </w:t>
      </w:r>
      <w:r w:rsidRPr="008F4277">
        <w:rPr>
          <w:rFonts w:eastAsia="Verdana"/>
          <w:noProof/>
        </w:rPr>
        <w:t xml:space="preserve">d.o.o. Zagreb, Utinjska 40 ( OIB </w:t>
      </w:r>
      <w:r w:rsidRPr="008F4277">
        <w:t>79069474349)</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8,15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5,71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0,10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2,45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0,49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17</w:t>
      </w:r>
      <w:r>
        <w:rPr>
          <w:rFonts w:eastAsia="Verdana"/>
        </w:rPr>
        <w:t>7</w:t>
      </w:r>
      <w:r w:rsidRPr="008F4277">
        <w:rPr>
          <w:rFonts w:eastAsia="Verdana"/>
        </w:rPr>
        <w:t xml:space="preserve">. tražbina vjerovnika </w:t>
      </w:r>
      <w:r w:rsidRPr="008F4277">
        <w:t xml:space="preserve">DIMNJAČAR </w:t>
      </w:r>
      <w:r w:rsidRPr="008F4277">
        <w:rPr>
          <w:rFonts w:eastAsia="Verdana"/>
          <w:noProof/>
        </w:rPr>
        <w:t xml:space="preserve">d.o.o. Rijeka, Vodovodna 37 ( OIB </w:t>
      </w:r>
      <w:r w:rsidRPr="008F4277">
        <w:t>02901606720)</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3.814,38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2.670,07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44,50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1.144,31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228,86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w:t>
      </w:r>
      <w:r w:rsidRPr="008F4277">
        <w:rPr>
          <w:rFonts w:eastAsia="Verdana"/>
        </w:rPr>
        <w:lastRenderedPageBreak/>
        <w:t>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17</w:t>
      </w:r>
      <w:r>
        <w:rPr>
          <w:rFonts w:eastAsia="Verdana"/>
        </w:rPr>
        <w:t>8</w:t>
      </w:r>
      <w:r w:rsidRPr="008F4277">
        <w:rPr>
          <w:rFonts w:eastAsia="Verdana"/>
        </w:rPr>
        <w:t xml:space="preserve">. tražbina vjerovnika </w:t>
      </w:r>
      <w:r w:rsidRPr="008F4277">
        <w:t xml:space="preserve">DIRECTUS PROMOTUS PLUS </w:t>
      </w:r>
      <w:r w:rsidRPr="008F4277">
        <w:rPr>
          <w:rFonts w:eastAsia="Verdana"/>
          <w:noProof/>
        </w:rPr>
        <w:t xml:space="preserve">d.o.o. Zagreb, Letovanićka 38 ( OIB </w:t>
      </w:r>
      <w:r w:rsidRPr="008F4277">
        <w:t>19487912936)</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400,00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280,00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4,67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120,00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24,00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w:t>
      </w:r>
      <w:r w:rsidRPr="008F4277">
        <w:rPr>
          <w:rFonts w:eastAsia="Verdana"/>
        </w:rPr>
        <w:lastRenderedPageBreak/>
        <w:t>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17</w:t>
      </w:r>
      <w:r>
        <w:rPr>
          <w:rFonts w:eastAsia="Verdana"/>
        </w:rPr>
        <w:t>9</w:t>
      </w:r>
      <w:r w:rsidRPr="008F4277">
        <w:rPr>
          <w:rFonts w:eastAsia="Verdana"/>
        </w:rPr>
        <w:t xml:space="preserve">. tražbina vjerovnika </w:t>
      </w:r>
      <w:r w:rsidRPr="008F4277">
        <w:t xml:space="preserve">D.I.R.N.I.S. </w:t>
      </w:r>
      <w:r w:rsidRPr="008F4277">
        <w:rPr>
          <w:rFonts w:eastAsia="Verdana"/>
          <w:noProof/>
        </w:rPr>
        <w:t xml:space="preserve">d.o.o. Čavle, Buzdohanj, Jakla 5 ( OIB </w:t>
      </w:r>
      <w:r w:rsidRPr="008F4277">
        <w:t>55707652216)</w:t>
      </w:r>
      <w:r w:rsidRPr="008F4277">
        <w:rPr>
          <w:rFonts w:cs="Arial"/>
          <w:sz w:val="18"/>
          <w:szCs w:val="18"/>
        </w:rPr>
        <w:t xml:space="preserve"> </w:t>
      </w:r>
      <w:r w:rsidRPr="008F4277">
        <w:rPr>
          <w:rFonts w:eastAsia="Verdana"/>
        </w:rPr>
        <w:t xml:space="preserve">utvrđena u ukupnom iznosu od </w:t>
      </w:r>
      <w:r w:rsidRPr="008F4277">
        <w:rPr>
          <w:rFonts w:eastAsia="Verdana"/>
          <w:noProof/>
        </w:rPr>
        <w:t xml:space="preserve">5.537,19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3.876,03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64,60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1.661,16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332,23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w:t>
      </w:r>
      <w:r w:rsidRPr="008F4277">
        <w:rPr>
          <w:rFonts w:eastAsia="Verdana"/>
        </w:rPr>
        <w:lastRenderedPageBreak/>
        <w:t>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w:t>
      </w:r>
      <w:r>
        <w:rPr>
          <w:rFonts w:eastAsia="Verdana"/>
        </w:rPr>
        <w:t>80</w:t>
      </w:r>
      <w:r w:rsidRPr="008F4277">
        <w:rPr>
          <w:rFonts w:eastAsia="Verdana"/>
        </w:rPr>
        <w:t xml:space="preserve">. tražbina vjerovnika </w:t>
      </w:r>
      <w:r w:rsidRPr="008F4277">
        <w:t xml:space="preserve">DISTRIEST </w:t>
      </w:r>
      <w:r w:rsidRPr="008F4277">
        <w:rPr>
          <w:rFonts w:eastAsia="Verdana"/>
          <w:noProof/>
        </w:rPr>
        <w:t xml:space="preserve">d.o.o. Partizanska 75 A, Sežana </w:t>
      </w:r>
      <w:r w:rsidRPr="008F4277">
        <w:rPr>
          <w:rFonts w:eastAsia="Verdana"/>
        </w:rPr>
        <w:t xml:space="preserve">utvrđena u ukupnom iznosu od </w:t>
      </w:r>
      <w:r w:rsidRPr="008F4277">
        <w:rPr>
          <w:rFonts w:eastAsia="Verdana"/>
          <w:noProof/>
        </w:rPr>
        <w:t xml:space="preserve">8.602,44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6.021,71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100,36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2.580,73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516,15 </w:t>
      </w:r>
      <w:r w:rsidRPr="008F4277">
        <w:rPr>
          <w:rFonts w:eastAsia="Verdana"/>
        </w:rPr>
        <w:t xml:space="preserve">kn (u nastavku: Godišnja kvota). Vjerovnik ima pravo naručiti od dužnika pružanje usluga marketinga i oglašavanja, u jednoj ili više narudžbi, za svaku </w:t>
      </w:r>
      <w:r w:rsidRPr="008F4277">
        <w:rPr>
          <w:rFonts w:eastAsia="Verdana"/>
        </w:rPr>
        <w:lastRenderedPageBreak/>
        <w:t>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18</w:t>
      </w:r>
      <w:r>
        <w:rPr>
          <w:rFonts w:eastAsia="Verdana"/>
        </w:rPr>
        <w:t>1</w:t>
      </w:r>
      <w:r w:rsidRPr="008F4277">
        <w:rPr>
          <w:rFonts w:eastAsia="Verdana"/>
        </w:rPr>
        <w:t xml:space="preserve">. tražbina vjerovnika </w:t>
      </w:r>
      <w:r w:rsidRPr="008F4277">
        <w:t xml:space="preserve">TANJA DEBELIĆ (OIB 60017537918) i MAJA STEVANČEVIĆ STONE (OIB 13562998594), suvl. ortaci PROIZVODNOG OBRTA "DOBRING", </w:t>
      </w:r>
      <w:r w:rsidRPr="008F4277">
        <w:rPr>
          <w:rFonts w:eastAsia="Verdana"/>
          <w:noProof/>
        </w:rPr>
        <w:t xml:space="preserve">Rijeka, Ljudevita Matešića 9 </w:t>
      </w:r>
      <w:r w:rsidRPr="008F4277">
        <w:rPr>
          <w:rFonts w:eastAsia="Verdana"/>
        </w:rPr>
        <w:t xml:space="preserve">utvrđena u ukupnom iznosu od </w:t>
      </w:r>
      <w:r w:rsidRPr="008F4277">
        <w:rPr>
          <w:rFonts w:eastAsia="Verdana"/>
          <w:noProof/>
        </w:rPr>
        <w:t xml:space="preserve">11.270,00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7.889,00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131,48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3.381,00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w:t>
      </w:r>
      <w:r w:rsidRPr="008F4277">
        <w:rPr>
          <w:rFonts w:eastAsia="Verdana"/>
        </w:rPr>
        <w:lastRenderedPageBreak/>
        <w:t xml:space="preserve">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676,20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18</w:t>
      </w:r>
      <w:r>
        <w:rPr>
          <w:rFonts w:eastAsia="Verdana"/>
        </w:rPr>
        <w:t>2</w:t>
      </w:r>
      <w:r w:rsidRPr="008F4277">
        <w:rPr>
          <w:rFonts w:eastAsia="Verdana"/>
        </w:rPr>
        <w:t xml:space="preserve">. tražbina vjerovnika </w:t>
      </w:r>
      <w:r w:rsidRPr="008F4277">
        <w:t xml:space="preserve">DOLCE BOLERO d.o.o. </w:t>
      </w:r>
      <w:r w:rsidRPr="008F4277">
        <w:rPr>
          <w:rFonts w:eastAsia="Verdana"/>
          <w:noProof/>
        </w:rPr>
        <w:t xml:space="preserve">Rijeka, Krešimirova 60 (OIB 22550910865) </w:t>
      </w:r>
      <w:r w:rsidRPr="008F4277">
        <w:rPr>
          <w:rFonts w:eastAsia="Verdana"/>
        </w:rPr>
        <w:t xml:space="preserve">utvrđena u ukupnom iznosu od </w:t>
      </w:r>
      <w:r w:rsidRPr="008F4277">
        <w:rPr>
          <w:rFonts w:eastAsia="Verdana"/>
          <w:noProof/>
        </w:rPr>
        <w:t xml:space="preserve">2.400,00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1.680,00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28,00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lastRenderedPageBreak/>
        <w:t xml:space="preserve">- dio tražbine u iznosu od </w:t>
      </w:r>
      <w:r w:rsidRPr="008F4277">
        <w:rPr>
          <w:rFonts w:eastAsia="Verdana"/>
          <w:noProof/>
        </w:rPr>
        <w:t xml:space="preserve">720,00 </w:t>
      </w:r>
      <w:r w:rsidRPr="008F4277">
        <w:rPr>
          <w:rFonts w:eastAsia="Verdana"/>
        </w:rPr>
        <w:t xml:space="preserve">kn koji čini 30% glavnice bit će namiren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144,00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18</w:t>
      </w:r>
      <w:r>
        <w:rPr>
          <w:rFonts w:eastAsia="Verdana"/>
        </w:rPr>
        <w:t>3</w:t>
      </w:r>
      <w:r w:rsidRPr="008F4277">
        <w:rPr>
          <w:rFonts w:eastAsia="Verdana"/>
        </w:rPr>
        <w:t xml:space="preserve">. tražbina vjerovnika </w:t>
      </w:r>
      <w:r w:rsidRPr="008F4277">
        <w:t xml:space="preserve">DOM MLADIH, </w:t>
      </w:r>
      <w:r w:rsidRPr="008F4277">
        <w:rPr>
          <w:rFonts w:eastAsia="Verdana"/>
          <w:noProof/>
        </w:rPr>
        <w:t xml:space="preserve">Laginjina 15, Rijeka (OIB 62799759990) </w:t>
      </w:r>
      <w:r w:rsidRPr="008F4277">
        <w:rPr>
          <w:rFonts w:eastAsia="Verdana"/>
        </w:rPr>
        <w:t xml:space="preserve">utvrđena u ukupnom iznosu od </w:t>
      </w:r>
      <w:r w:rsidRPr="008F4277">
        <w:rPr>
          <w:rFonts w:eastAsia="Verdana"/>
          <w:noProof/>
        </w:rPr>
        <w:t xml:space="preserve">1.875,72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1.313,00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21,88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w:t>
      </w:r>
      <w:r w:rsidRPr="008F4277">
        <w:lastRenderedPageBreak/>
        <w:t>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562,72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112,54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18</w:t>
      </w:r>
      <w:r>
        <w:rPr>
          <w:rFonts w:eastAsia="Verdana"/>
        </w:rPr>
        <w:t>4</w:t>
      </w:r>
      <w:r w:rsidRPr="008F4277">
        <w:rPr>
          <w:rFonts w:eastAsia="Verdana"/>
        </w:rPr>
        <w:t xml:space="preserve">. tražbina vjerovnika </w:t>
      </w:r>
      <w:r w:rsidRPr="008F4277">
        <w:t xml:space="preserve">DRUŠTVO POKROVITELJA HNK IVANA PL. ZAJCA, </w:t>
      </w:r>
      <w:r w:rsidRPr="008F4277">
        <w:rPr>
          <w:rFonts w:eastAsia="Verdana"/>
          <w:noProof/>
        </w:rPr>
        <w:t xml:space="preserve">Uljarska 1, Rijeka (OIB 86429074965) </w:t>
      </w:r>
      <w:r w:rsidRPr="008F4277">
        <w:rPr>
          <w:rFonts w:eastAsia="Verdana"/>
        </w:rPr>
        <w:t xml:space="preserve">utvrđena u ukupnom iznosu od </w:t>
      </w:r>
      <w:r w:rsidRPr="008F4277">
        <w:rPr>
          <w:rFonts w:eastAsia="Verdana"/>
          <w:noProof/>
        </w:rPr>
        <w:t xml:space="preserve">5.000,00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3.500,00 </w:t>
      </w:r>
      <w:r w:rsidRPr="008F4277">
        <w:rPr>
          <w:rFonts w:eastAsia="Verdana"/>
        </w:rPr>
        <w:t xml:space="preserve">kn koji čini 70% glavnice namirit će se obročnom otplatom u razdoblju od šest godina od dana sklapanja predstečajne nagodbe pred Trgovačkim sudom, u </w:t>
      </w:r>
      <w:r w:rsidRPr="008F4277">
        <w:rPr>
          <w:rFonts w:eastAsia="Verdana"/>
        </w:rPr>
        <w:lastRenderedPageBreak/>
        <w:t xml:space="preserve">60 jednakih mjesečnih rata, beskamatno, svaka rata u iznosu od </w:t>
      </w:r>
      <w:r w:rsidRPr="008F4277">
        <w:rPr>
          <w:rFonts w:eastAsia="Verdana"/>
          <w:noProof/>
        </w:rPr>
        <w:t xml:space="preserve">58,33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1.500,00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300,00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lastRenderedPageBreak/>
        <w:t>18</w:t>
      </w:r>
      <w:r>
        <w:rPr>
          <w:rFonts w:eastAsia="Verdana"/>
        </w:rPr>
        <w:t>5</w:t>
      </w:r>
      <w:r w:rsidRPr="008F4277">
        <w:rPr>
          <w:rFonts w:eastAsia="Verdana"/>
        </w:rPr>
        <w:t xml:space="preserve">. tražbina vjerovnika </w:t>
      </w:r>
      <w:r w:rsidRPr="008F4277">
        <w:t xml:space="preserve">DRŽAVNI ARHIV U RIJECI s.p.o. </w:t>
      </w:r>
      <w:r w:rsidRPr="008F4277">
        <w:rPr>
          <w:rFonts w:eastAsia="Verdana"/>
          <w:noProof/>
        </w:rPr>
        <w:t xml:space="preserve">Rijeka, Park Nikole Hosta 2 (OIB 16391096016) </w:t>
      </w:r>
      <w:r w:rsidRPr="008F4277">
        <w:rPr>
          <w:rFonts w:eastAsia="Verdana"/>
        </w:rPr>
        <w:t xml:space="preserve">utvrđena u ukupnom iznosu od </w:t>
      </w:r>
      <w:r w:rsidRPr="008F4277">
        <w:rPr>
          <w:rFonts w:eastAsia="Verdana"/>
          <w:noProof/>
        </w:rPr>
        <w:t xml:space="preserve">49.500,00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34.650,00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577,50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14.850,00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2.970,00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18</w:t>
      </w:r>
      <w:r>
        <w:rPr>
          <w:rFonts w:eastAsia="Verdana"/>
        </w:rPr>
        <w:t>6</w:t>
      </w:r>
      <w:r w:rsidRPr="008F4277">
        <w:rPr>
          <w:rFonts w:eastAsia="Verdana"/>
        </w:rPr>
        <w:t xml:space="preserve">. tražbina vjerovnika </w:t>
      </w:r>
      <w:r w:rsidRPr="008F4277">
        <w:t xml:space="preserve">DOMINIK DUNDOVIĆ, obrt za usluge i trgovinu DUNDOVIĆ, </w:t>
      </w:r>
      <w:r w:rsidRPr="008F4277">
        <w:rPr>
          <w:rFonts w:eastAsia="Verdana"/>
          <w:noProof/>
        </w:rPr>
        <w:t xml:space="preserve">Perovići 1, Kostrena (OIB 08985711377) </w:t>
      </w:r>
      <w:r w:rsidRPr="008F4277">
        <w:rPr>
          <w:rFonts w:eastAsia="Verdana"/>
        </w:rPr>
        <w:t xml:space="preserve">utvrđena u ukupnom iznosu od </w:t>
      </w:r>
      <w:r w:rsidRPr="008F4277">
        <w:rPr>
          <w:rFonts w:eastAsia="Verdana"/>
          <w:noProof/>
        </w:rPr>
        <w:t xml:space="preserve">1.836,00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1.285,20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21,42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550,80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110,16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w:t>
      </w:r>
      <w:r w:rsidRPr="008F4277">
        <w:rPr>
          <w:rFonts w:eastAsia="Verdana"/>
        </w:rPr>
        <w:lastRenderedPageBreak/>
        <w:t>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neposrednim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18</w:t>
      </w:r>
      <w:r>
        <w:rPr>
          <w:rFonts w:eastAsia="Verdana"/>
        </w:rPr>
        <w:t>7</w:t>
      </w:r>
      <w:r w:rsidRPr="008F4277">
        <w:rPr>
          <w:rFonts w:eastAsia="Verdana"/>
        </w:rPr>
        <w:t xml:space="preserve">. tražbina vjerovnika </w:t>
      </w:r>
      <w:r w:rsidRPr="008F4277">
        <w:t>EDIT RIJEKA novinsko - izdavačka ustanova</w:t>
      </w:r>
      <w:r w:rsidRPr="008F4277">
        <w:rPr>
          <w:rFonts w:cs="Arial"/>
          <w:sz w:val="18"/>
          <w:szCs w:val="18"/>
        </w:rPr>
        <w:t xml:space="preserve"> </w:t>
      </w:r>
      <w:r w:rsidRPr="008F4277">
        <w:rPr>
          <w:rFonts w:eastAsia="Verdana"/>
          <w:noProof/>
        </w:rPr>
        <w:t xml:space="preserve">Rijeka, Zvonimirova 20/a ( OIB </w:t>
      </w:r>
      <w:r w:rsidRPr="008F4277">
        <w:t>05411016988)</w:t>
      </w:r>
      <w:r w:rsidRPr="008F4277">
        <w:rPr>
          <w:rFonts w:cs="Arial"/>
          <w:sz w:val="18"/>
          <w:szCs w:val="18"/>
        </w:rPr>
        <w:t xml:space="preserve"> </w:t>
      </w:r>
      <w:r w:rsidRPr="008F4277">
        <w:rPr>
          <w:rFonts w:eastAsia="Verdana"/>
        </w:rPr>
        <w:t xml:space="preserve">utvrđena je u ukupnom iznosu od </w:t>
      </w:r>
      <w:r w:rsidRPr="008F4277">
        <w:rPr>
          <w:rFonts w:eastAsia="Verdana"/>
          <w:noProof/>
        </w:rPr>
        <w:t>3.185,34</w:t>
      </w:r>
      <w:r w:rsidRPr="008F4277">
        <w:rPr>
          <w:rFonts w:eastAsia="Verdana"/>
        </w:rPr>
        <w:t xml:space="preserve"> kn. Dio tražbine po osnovi kamata u iznosu od </w:t>
      </w:r>
      <w:r w:rsidRPr="008F4277">
        <w:rPr>
          <w:rFonts w:eastAsia="Verdana"/>
          <w:noProof/>
        </w:rPr>
        <w:t>114,10</w:t>
      </w:r>
      <w:r w:rsidRPr="008F4277">
        <w:rPr>
          <w:rFonts w:eastAsia="Verdana"/>
        </w:rPr>
        <w:t xml:space="preserve"> kn otpisuje se u cijelosti s danom otvaranja postupka pred Finom, 21. listopada 2014. godine, dok će se preostali dio tražbine vjerovnika koji se odnosi na glavnicu u iznosu od </w:t>
      </w:r>
      <w:r w:rsidRPr="008F4277">
        <w:rPr>
          <w:rFonts w:eastAsia="Verdana"/>
          <w:noProof/>
        </w:rPr>
        <w:t xml:space="preserve">3.071,24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2.149,87</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35,83</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921,37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184,27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w:t>
      </w:r>
      <w:r w:rsidRPr="008F4277">
        <w:rPr>
          <w:rFonts w:eastAsia="Verdana"/>
        </w:rPr>
        <w:lastRenderedPageBreak/>
        <w:t>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18</w:t>
      </w:r>
      <w:r>
        <w:rPr>
          <w:rFonts w:eastAsia="Verdana"/>
        </w:rPr>
        <w:t>8</w:t>
      </w:r>
      <w:r w:rsidRPr="008F4277">
        <w:rPr>
          <w:rFonts w:eastAsia="Verdana"/>
        </w:rPr>
        <w:t xml:space="preserve">. tražbina vjerovnika </w:t>
      </w:r>
      <w:r w:rsidRPr="008F4277">
        <w:t xml:space="preserve">EDUCA d.o.o. Rijeka, Krešimirova 2 </w:t>
      </w:r>
      <w:r w:rsidRPr="008F4277">
        <w:rPr>
          <w:rFonts w:eastAsia="Verdana"/>
          <w:noProof/>
        </w:rPr>
        <w:t xml:space="preserve">(OIB </w:t>
      </w:r>
      <w:r w:rsidRPr="008F4277">
        <w:t>78090515909</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987,50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691,25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11,52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296,25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59,25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w:t>
      </w:r>
      <w:r w:rsidRPr="008F4277">
        <w:rPr>
          <w:rFonts w:eastAsia="Verdana"/>
        </w:rPr>
        <w:lastRenderedPageBreak/>
        <w:t>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18</w:t>
      </w:r>
      <w:r>
        <w:rPr>
          <w:rFonts w:eastAsia="Verdana"/>
        </w:rPr>
        <w:t>9</w:t>
      </w:r>
      <w:r w:rsidRPr="008F4277">
        <w:rPr>
          <w:rFonts w:eastAsia="Verdana"/>
        </w:rPr>
        <w:t>. tražbina vjerovnika EKO - TONERI</w:t>
      </w:r>
      <w:r w:rsidRPr="008F4277">
        <w:t xml:space="preserve"> d.o.o. Rijeka, Omladinska 9 </w:t>
      </w:r>
      <w:r w:rsidRPr="008F4277">
        <w:rPr>
          <w:rFonts w:eastAsia="Verdana"/>
          <w:noProof/>
        </w:rPr>
        <w:t xml:space="preserve">(OIB </w:t>
      </w:r>
      <w:r w:rsidRPr="008F4277">
        <w:t>03426057080</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9.715,00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6.800,50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113,34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2.914,50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582,90 </w:t>
      </w:r>
      <w:r w:rsidRPr="008F4277">
        <w:rPr>
          <w:rFonts w:eastAsia="Verdana"/>
        </w:rPr>
        <w:t xml:space="preserve">kn (u nastavku: Godišnja kvota). Vjerovnik ima pravo naručiti od dužnika pružanje usluga marketinga i oglašavanja, u jednoj ili više narudžbi, za svaku </w:t>
      </w:r>
      <w:r w:rsidRPr="008F4277">
        <w:rPr>
          <w:rFonts w:eastAsia="Verdana"/>
        </w:rPr>
        <w:lastRenderedPageBreak/>
        <w:t>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w:t>
      </w:r>
      <w:r>
        <w:rPr>
          <w:rFonts w:eastAsia="Verdana"/>
        </w:rPr>
        <w:t>90</w:t>
      </w:r>
      <w:r w:rsidRPr="008F4277">
        <w:rPr>
          <w:rFonts w:eastAsia="Verdana"/>
        </w:rPr>
        <w:t>. tražbina vjerovnika EKO - MURVICA</w:t>
      </w:r>
      <w:r w:rsidRPr="008F4277">
        <w:t xml:space="preserve"> d.o.o. Crikvenica, Trg Stjepana Radića 1/II </w:t>
      </w:r>
      <w:r w:rsidRPr="008F4277">
        <w:rPr>
          <w:rFonts w:eastAsia="Verdana"/>
          <w:noProof/>
        </w:rPr>
        <w:t xml:space="preserve">(OIB </w:t>
      </w:r>
      <w:r w:rsidRPr="008F4277">
        <w:t>58401982639</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79,50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55,65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0,93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23,85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w:t>
      </w:r>
      <w:r w:rsidRPr="008F4277">
        <w:rPr>
          <w:rFonts w:eastAsia="Verdana"/>
        </w:rPr>
        <w:lastRenderedPageBreak/>
        <w:t xml:space="preserve">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4,77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19</w:t>
      </w:r>
      <w:r>
        <w:rPr>
          <w:rFonts w:eastAsia="Verdana"/>
        </w:rPr>
        <w:t>1</w:t>
      </w:r>
      <w:r w:rsidRPr="008F4277">
        <w:rPr>
          <w:rFonts w:eastAsia="Verdana"/>
        </w:rPr>
        <w:t>. tražbina vjerovnika EKOTEX</w:t>
      </w:r>
      <w:r w:rsidRPr="008F4277">
        <w:t xml:space="preserve"> d.o.o. Zagreb, Remete 99 </w:t>
      </w:r>
      <w:r w:rsidRPr="008F4277">
        <w:rPr>
          <w:rFonts w:eastAsia="Verdana"/>
          <w:noProof/>
        </w:rPr>
        <w:t xml:space="preserve">(OIB </w:t>
      </w:r>
      <w:r w:rsidRPr="008F4277">
        <w:t>07941830049</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9.443,09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6.610,16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110,17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lastRenderedPageBreak/>
        <w:t xml:space="preserve">- dio tražbine u iznosu od </w:t>
      </w:r>
      <w:r w:rsidRPr="008F4277">
        <w:rPr>
          <w:rFonts w:eastAsia="Verdana"/>
          <w:noProof/>
        </w:rPr>
        <w:t xml:space="preserve">2.832,93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566,59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19</w:t>
      </w:r>
      <w:r>
        <w:rPr>
          <w:rFonts w:eastAsia="Verdana"/>
        </w:rPr>
        <w:t>2</w:t>
      </w:r>
      <w:r w:rsidRPr="008F4277">
        <w:rPr>
          <w:rFonts w:eastAsia="Verdana"/>
        </w:rPr>
        <w:t xml:space="preserve">. tražbina vjerovnika PREDRAG PENIĆ, vl. obrta za elektromehaničke usluge ELMEX </w:t>
      </w:r>
      <w:r w:rsidRPr="008F4277">
        <w:t xml:space="preserve"> Rijeka, Vodovodna 35 b </w:t>
      </w:r>
      <w:r w:rsidRPr="008F4277">
        <w:rPr>
          <w:rFonts w:eastAsia="Verdana"/>
          <w:noProof/>
        </w:rPr>
        <w:t xml:space="preserve">(OIB </w:t>
      </w:r>
      <w:r w:rsidRPr="008F4277">
        <w:t>57441345769</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518,75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363,13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6,05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w:t>
      </w:r>
      <w:r w:rsidRPr="008F4277">
        <w:rPr>
          <w:rFonts w:eastAsia="Verdana"/>
        </w:rPr>
        <w:lastRenderedPageBreak/>
        <w:t xml:space="preserve">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155,63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31,13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19</w:t>
      </w:r>
      <w:r>
        <w:rPr>
          <w:rFonts w:eastAsia="Verdana"/>
        </w:rPr>
        <w:t>3</w:t>
      </w:r>
      <w:r w:rsidRPr="008F4277">
        <w:rPr>
          <w:rFonts w:eastAsia="Verdana"/>
        </w:rPr>
        <w:t>. tražbina vjerovnika ELEKTRONIK d.o.o.</w:t>
      </w:r>
      <w:r w:rsidRPr="008F4277">
        <w:t xml:space="preserve"> Jelenje, Lubarska 32/a </w:t>
      </w:r>
      <w:r w:rsidRPr="008F4277">
        <w:rPr>
          <w:rFonts w:eastAsia="Verdana"/>
          <w:noProof/>
        </w:rPr>
        <w:t xml:space="preserve">(OIB </w:t>
      </w:r>
      <w:r w:rsidRPr="008F4277">
        <w:t>22932618857</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5.711,35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3.997,95 </w:t>
      </w:r>
      <w:r w:rsidRPr="008F4277">
        <w:rPr>
          <w:rFonts w:eastAsia="Verdana"/>
        </w:rPr>
        <w:t xml:space="preserve">kn koji čini 70% glavnice namirit će se obročnom otplatom u razdoblju od šest godina od dana sklapanja predstečajne nagodbe pred Trgovačkim sudom, u </w:t>
      </w:r>
      <w:r w:rsidRPr="008F4277">
        <w:rPr>
          <w:rFonts w:eastAsia="Verdana"/>
        </w:rPr>
        <w:lastRenderedPageBreak/>
        <w:t xml:space="preserve">60 jednakih mjesečnih rata, beskamatno, svaka rata u iznosu od </w:t>
      </w:r>
      <w:r w:rsidRPr="008F4277">
        <w:rPr>
          <w:rFonts w:eastAsia="Verdana"/>
          <w:noProof/>
        </w:rPr>
        <w:t xml:space="preserve">66,63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1.713,41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342,68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lastRenderedPageBreak/>
        <w:t>19</w:t>
      </w:r>
      <w:r>
        <w:rPr>
          <w:rFonts w:eastAsia="Verdana"/>
        </w:rPr>
        <w:t>4</w:t>
      </w:r>
      <w:r w:rsidRPr="008F4277">
        <w:rPr>
          <w:rFonts w:eastAsia="Verdana"/>
        </w:rPr>
        <w:t>. tražbina vjerovnika ELMAS d.o.o.</w:t>
      </w:r>
      <w:r w:rsidRPr="008F4277">
        <w:t xml:space="preserve"> Rijeka, Oktavijana Valića 55 </w:t>
      </w:r>
      <w:r w:rsidRPr="008F4277">
        <w:rPr>
          <w:rFonts w:eastAsia="Verdana"/>
          <w:noProof/>
        </w:rPr>
        <w:t xml:space="preserve">(OIB </w:t>
      </w:r>
      <w:r w:rsidRPr="008F4277">
        <w:t>67936371211</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2.653,00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1.857,10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30,95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795,90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159,18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w:t>
      </w:r>
      <w:r w:rsidRPr="008F4277">
        <w:rPr>
          <w:rFonts w:eastAsia="Verdana"/>
        </w:rPr>
        <w:lastRenderedPageBreak/>
        <w:t>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19</w:t>
      </w:r>
      <w:r>
        <w:rPr>
          <w:rFonts w:eastAsia="Verdana"/>
        </w:rPr>
        <w:t>5</w:t>
      </w:r>
      <w:r w:rsidRPr="008F4277">
        <w:rPr>
          <w:rFonts w:eastAsia="Verdana"/>
        </w:rPr>
        <w:t xml:space="preserve">. tražbina vjerovnika </w:t>
      </w:r>
      <w:r w:rsidRPr="008F4277">
        <w:t xml:space="preserve">ENERGO d.o.o. </w:t>
      </w:r>
      <w:r w:rsidRPr="008F4277">
        <w:rPr>
          <w:rFonts w:eastAsia="Verdana"/>
          <w:noProof/>
        </w:rPr>
        <w:t xml:space="preserve">Rijeka, Dolac 14 ( OIB </w:t>
      </w:r>
      <w:r w:rsidRPr="008F4277">
        <w:t>99393766301)</w:t>
      </w:r>
      <w:r w:rsidRPr="008F4277">
        <w:rPr>
          <w:rFonts w:cs="Arial"/>
          <w:sz w:val="18"/>
          <w:szCs w:val="18"/>
        </w:rPr>
        <w:t xml:space="preserve"> </w:t>
      </w:r>
      <w:r w:rsidRPr="008F4277">
        <w:rPr>
          <w:rFonts w:eastAsia="Verdana"/>
        </w:rPr>
        <w:t xml:space="preserve">utvrđena je u ukupnom iznosu od </w:t>
      </w:r>
      <w:r w:rsidRPr="008F4277">
        <w:rPr>
          <w:rFonts w:eastAsia="Verdana"/>
          <w:noProof/>
        </w:rPr>
        <w:t>111.889,76</w:t>
      </w:r>
      <w:r w:rsidRPr="008F4277">
        <w:rPr>
          <w:rFonts w:eastAsia="Verdana"/>
        </w:rPr>
        <w:t xml:space="preserve"> kn. Dio tražbine po osnovi kamata u iznosu od </w:t>
      </w:r>
      <w:r w:rsidRPr="008F4277">
        <w:rPr>
          <w:rFonts w:eastAsia="Verdana"/>
          <w:noProof/>
        </w:rPr>
        <w:t>6.472,47</w:t>
      </w:r>
      <w:r w:rsidRPr="008F4277">
        <w:rPr>
          <w:rFonts w:eastAsia="Verdana"/>
        </w:rPr>
        <w:t xml:space="preserve"> kn otpisuje se u cijelosti s danom otvaranja postupka pred Finom, 21. listopada 2014. godine, dok će preostali dio tražbine vjerovnika koji se odnosi na glavnicu u iznosu od </w:t>
      </w:r>
      <w:r w:rsidRPr="008F4277">
        <w:rPr>
          <w:rFonts w:eastAsia="Verdana"/>
          <w:noProof/>
        </w:rPr>
        <w:t xml:space="preserve">105.417,29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73.792,10</w:t>
      </w:r>
      <w:r w:rsidRPr="008F4277">
        <w:rPr>
          <w:rFonts w:eastAsia="Verdana"/>
        </w:rPr>
        <w:t xml:space="preserve"> 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1.229,87</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31.625,19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6.325,04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w:t>
      </w:r>
      <w:r w:rsidRPr="008F4277">
        <w:rPr>
          <w:rFonts w:eastAsia="Verdana"/>
        </w:rPr>
        <w:lastRenderedPageBreak/>
        <w:t>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19</w:t>
      </w:r>
      <w:r>
        <w:rPr>
          <w:rFonts w:eastAsia="Verdana"/>
        </w:rPr>
        <w:t>6</w:t>
      </w:r>
      <w:r w:rsidRPr="008F4277">
        <w:rPr>
          <w:rFonts w:eastAsia="Verdana"/>
        </w:rPr>
        <w:t xml:space="preserve">. tražbina vjerovnika ERSTE &amp; STEIERMARKISCHE BANK d.d. Rijeka, Jadranski trg 3a </w:t>
      </w:r>
      <w:r w:rsidRPr="008F4277">
        <w:t xml:space="preserve"> </w:t>
      </w:r>
      <w:r w:rsidRPr="008F4277">
        <w:rPr>
          <w:rFonts w:eastAsia="Verdana"/>
          <w:noProof/>
        </w:rPr>
        <w:t xml:space="preserve">(OIB </w:t>
      </w:r>
      <w:r w:rsidRPr="008F4277">
        <w:t>23057039320</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1.906,35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1.334,45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22,24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571,91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114,38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w:t>
      </w:r>
      <w:r w:rsidRPr="008F4277">
        <w:rPr>
          <w:rFonts w:eastAsia="Verdana"/>
        </w:rPr>
        <w:lastRenderedPageBreak/>
        <w:t>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19</w:t>
      </w:r>
      <w:r>
        <w:rPr>
          <w:rFonts w:eastAsia="Verdana"/>
        </w:rPr>
        <w:t>7</w:t>
      </w:r>
      <w:r w:rsidRPr="008F4277">
        <w:rPr>
          <w:rFonts w:eastAsia="Verdana"/>
        </w:rPr>
        <w:t xml:space="preserve">. tražbina vjerovnika </w:t>
      </w:r>
      <w:r w:rsidRPr="008F4277">
        <w:t>EUROPAPIER ADRIA d.o.o.</w:t>
      </w:r>
      <w:r w:rsidRPr="008F4277">
        <w:rPr>
          <w:rFonts w:cs="Arial"/>
          <w:sz w:val="18"/>
          <w:szCs w:val="18"/>
        </w:rPr>
        <w:t xml:space="preserve"> </w:t>
      </w:r>
      <w:r w:rsidRPr="008F4277">
        <w:rPr>
          <w:rFonts w:eastAsia="Verdana"/>
        </w:rPr>
        <w:t xml:space="preserve">Sesvete, Slavonska avenija 65 </w:t>
      </w:r>
      <w:r w:rsidRPr="008F4277">
        <w:rPr>
          <w:rFonts w:eastAsia="Verdana"/>
          <w:noProof/>
        </w:rPr>
        <w:t xml:space="preserve">(OIB </w:t>
      </w:r>
      <w:r w:rsidRPr="008F4277">
        <w:t>01913481578</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121,45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85,02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1,42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 xml:space="preserve">- dio tražbine u iznosu od </w:t>
      </w:r>
      <w:r w:rsidRPr="008F4277">
        <w:rPr>
          <w:rFonts w:eastAsia="Verdana"/>
          <w:noProof/>
        </w:rPr>
        <w:t xml:space="preserve">36,44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7,29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w:t>
      </w:r>
      <w:r w:rsidRPr="008F4277">
        <w:rPr>
          <w:rFonts w:eastAsia="Verdana"/>
        </w:rPr>
        <w:lastRenderedPageBreak/>
        <w:t>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19</w:t>
      </w:r>
      <w:r>
        <w:rPr>
          <w:rFonts w:eastAsia="Verdana"/>
        </w:rPr>
        <w:t>8</w:t>
      </w:r>
      <w:r w:rsidRPr="008F4277">
        <w:rPr>
          <w:rFonts w:eastAsia="Verdana"/>
        </w:rPr>
        <w:t xml:space="preserve">. tražbina vjerovnika </w:t>
      </w:r>
      <w:r w:rsidRPr="008F4277">
        <w:t>EUROPAPRESS HOLDING d.o.o.</w:t>
      </w:r>
      <w:r w:rsidRPr="008F4277">
        <w:rPr>
          <w:rFonts w:cs="Arial"/>
          <w:sz w:val="18"/>
          <w:szCs w:val="18"/>
        </w:rPr>
        <w:t xml:space="preserve"> </w:t>
      </w:r>
      <w:r w:rsidRPr="008F4277">
        <w:rPr>
          <w:rFonts w:eastAsia="Verdana"/>
        </w:rPr>
        <w:t xml:space="preserve">Zagreb, Koranska 2 </w:t>
      </w:r>
      <w:r w:rsidRPr="008F4277">
        <w:rPr>
          <w:rFonts w:eastAsia="Verdana"/>
          <w:noProof/>
        </w:rPr>
        <w:t xml:space="preserve">(OIB </w:t>
      </w:r>
      <w:r w:rsidRPr="008F4277">
        <w:t>79517545745</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253,30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177,31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2,96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75,99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15,20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w:t>
      </w:r>
      <w:r w:rsidRPr="008F4277">
        <w:rPr>
          <w:rFonts w:eastAsia="Verdana"/>
        </w:rPr>
        <w:lastRenderedPageBreak/>
        <w:t>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19</w:t>
      </w:r>
      <w:r>
        <w:rPr>
          <w:rFonts w:eastAsia="Verdana"/>
        </w:rPr>
        <w:t>9</w:t>
      </w:r>
      <w:r w:rsidRPr="008F4277">
        <w:rPr>
          <w:rFonts w:eastAsia="Verdana"/>
        </w:rPr>
        <w:t xml:space="preserve">. tražbina vjerovnika </w:t>
      </w:r>
      <w:r w:rsidRPr="008F4277">
        <w:t>F.I.R.A. d.o.o.</w:t>
      </w:r>
      <w:r w:rsidRPr="008F4277">
        <w:rPr>
          <w:rFonts w:cs="Arial"/>
          <w:sz w:val="18"/>
          <w:szCs w:val="18"/>
        </w:rPr>
        <w:t xml:space="preserve"> </w:t>
      </w:r>
      <w:r w:rsidRPr="008F4277">
        <w:rPr>
          <w:rFonts w:eastAsia="Verdana"/>
        </w:rPr>
        <w:t xml:space="preserve">Rijeka, Vukovarska 7/a </w:t>
      </w:r>
      <w:r w:rsidRPr="008F4277">
        <w:rPr>
          <w:rFonts w:eastAsia="Verdana"/>
          <w:noProof/>
        </w:rPr>
        <w:t xml:space="preserve">(OIB </w:t>
      </w:r>
      <w:r w:rsidRPr="008F4277">
        <w:t>13897543966</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19.448,54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13.613,98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226,90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5.834,56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w:t>
      </w:r>
      <w:r w:rsidRPr="008F4277">
        <w:rPr>
          <w:rFonts w:eastAsia="Verdana"/>
        </w:rPr>
        <w:lastRenderedPageBreak/>
        <w:t xml:space="preserve">oglašavanja u vrijednosti koja odgovara godišnjoj kvoti, koja iznosi 1/5 dijela tražbine, odnosno u iznosu od </w:t>
      </w:r>
      <w:r w:rsidRPr="008F4277">
        <w:rPr>
          <w:rFonts w:eastAsia="Verdana"/>
          <w:noProof/>
        </w:rPr>
        <w:t xml:space="preserve">1.166,91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Pr>
          <w:rFonts w:eastAsia="Verdana"/>
        </w:rPr>
        <w:t>200</w:t>
      </w:r>
      <w:r w:rsidRPr="008F4277">
        <w:rPr>
          <w:rFonts w:eastAsia="Verdana"/>
        </w:rPr>
        <w:t xml:space="preserve">. tražbina vjerovnika </w:t>
      </w:r>
      <w:r w:rsidRPr="008F4277">
        <w:t>FEEL d.o.o.</w:t>
      </w:r>
      <w:r w:rsidRPr="008F4277">
        <w:rPr>
          <w:rFonts w:cs="Arial"/>
          <w:sz w:val="18"/>
          <w:szCs w:val="18"/>
        </w:rPr>
        <w:t xml:space="preserve"> </w:t>
      </w:r>
      <w:r w:rsidRPr="008F4277">
        <w:rPr>
          <w:rFonts w:eastAsia="Verdana"/>
        </w:rPr>
        <w:t xml:space="preserve">Matulji, Rukavac bb </w:t>
      </w:r>
      <w:r w:rsidRPr="008F4277">
        <w:rPr>
          <w:rFonts w:eastAsia="Verdana"/>
          <w:noProof/>
        </w:rPr>
        <w:t xml:space="preserve">(OIB </w:t>
      </w:r>
      <w:r w:rsidRPr="008F4277">
        <w:t>91174925597</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5.000,00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3.500,00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58,33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1.500,00 </w:t>
      </w:r>
      <w:r w:rsidRPr="008F4277">
        <w:rPr>
          <w:rFonts w:eastAsia="Verdana"/>
        </w:rPr>
        <w:t xml:space="preserve">kn koji čini 30% glavnice namirit će se pružanjem usluga marketinga i oglašavanja u tiskanom izdanju i web portalu dnevnih novina “Novi list” i/ili </w:t>
      </w:r>
      <w:r w:rsidRPr="008F4277">
        <w:rPr>
          <w:rFonts w:eastAsia="Verdana"/>
        </w:rPr>
        <w:lastRenderedPageBreak/>
        <w:t xml:space="preserve">“Glas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300,00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20</w:t>
      </w:r>
      <w:r>
        <w:rPr>
          <w:rFonts w:eastAsia="Verdana"/>
        </w:rPr>
        <w:t>1</w:t>
      </w:r>
      <w:r w:rsidRPr="008F4277">
        <w:rPr>
          <w:rFonts w:eastAsia="Verdana"/>
        </w:rPr>
        <w:t xml:space="preserve">. tražbina vjerovnika </w:t>
      </w:r>
      <w:r w:rsidRPr="008F4277">
        <w:t>FERAG GmbH, Kolpingstrasse 11, Wien</w:t>
      </w:r>
      <w:r w:rsidRPr="008F4277">
        <w:rPr>
          <w:rFonts w:eastAsia="Verdana"/>
        </w:rPr>
        <w:t xml:space="preserve"> utvrđena u ukupnom iznosu od </w:t>
      </w:r>
      <w:r w:rsidRPr="008F4277">
        <w:rPr>
          <w:rFonts w:eastAsia="Verdana"/>
          <w:noProof/>
        </w:rPr>
        <w:t xml:space="preserve">29.019,35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20.313,55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338,56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isplatom pojedine rate u odnosu na rokove određene ovom nagodbom, duguje vjerovniku zakonsku zateznu kamatu u skladu s mjerodavnim propisima koja na neplaćeni </w:t>
      </w:r>
      <w:r w:rsidRPr="008F4277">
        <w:lastRenderedPageBreak/>
        <w:t>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8.705,81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1.741,16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20</w:t>
      </w:r>
      <w:r>
        <w:rPr>
          <w:rFonts w:eastAsia="Verdana"/>
        </w:rPr>
        <w:t>2</w:t>
      </w:r>
      <w:r w:rsidRPr="008F4277">
        <w:rPr>
          <w:rFonts w:eastAsia="Verdana"/>
        </w:rPr>
        <w:t xml:space="preserve">. tražbina vjerovnika </w:t>
      </w:r>
      <w:r w:rsidRPr="008F4277">
        <w:t>FESTO d.o.o.</w:t>
      </w:r>
      <w:r w:rsidRPr="008F4277">
        <w:rPr>
          <w:rFonts w:cs="Arial"/>
          <w:sz w:val="18"/>
          <w:szCs w:val="18"/>
        </w:rPr>
        <w:t xml:space="preserve"> </w:t>
      </w:r>
      <w:r w:rsidRPr="008F4277">
        <w:rPr>
          <w:rFonts w:eastAsia="Verdana"/>
        </w:rPr>
        <w:t xml:space="preserve">Zagreb, Nova cesta 181 A </w:t>
      </w:r>
      <w:r w:rsidRPr="008F4277">
        <w:rPr>
          <w:rFonts w:eastAsia="Verdana"/>
          <w:noProof/>
        </w:rPr>
        <w:t xml:space="preserve">(OIB </w:t>
      </w:r>
      <w:r w:rsidRPr="008F4277">
        <w:t>25706416813</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23,22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16,25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0,27 </w:t>
      </w:r>
      <w:r w:rsidRPr="008F4277">
        <w:rPr>
          <w:rFonts w:eastAsia="Verdana"/>
        </w:rPr>
        <w:t xml:space="preserve">kn. Rate dospijevaju posljednjeg dana u tekućem mjesecu s time da prva rata dospijeva nakon proteka razdoblja </w:t>
      </w:r>
      <w:r w:rsidRPr="008F4277">
        <w:rPr>
          <w:rFonts w:eastAsia="Verdana"/>
        </w:rPr>
        <w:lastRenderedPageBreak/>
        <w:t xml:space="preserve">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6,97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1,39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20</w:t>
      </w:r>
      <w:r>
        <w:rPr>
          <w:rFonts w:eastAsia="Verdana"/>
        </w:rPr>
        <w:t>3</w:t>
      </w:r>
      <w:r w:rsidRPr="008F4277">
        <w:rPr>
          <w:rFonts w:eastAsia="Verdana"/>
        </w:rPr>
        <w:t xml:space="preserve">. tražbina vjerovnika </w:t>
      </w:r>
      <w:r w:rsidRPr="008F4277">
        <w:t>FOKUS d.o.o.</w:t>
      </w:r>
      <w:r w:rsidRPr="008F4277">
        <w:rPr>
          <w:rFonts w:cs="Arial"/>
          <w:sz w:val="18"/>
          <w:szCs w:val="18"/>
        </w:rPr>
        <w:t xml:space="preserve"> </w:t>
      </w:r>
      <w:r w:rsidRPr="008F4277">
        <w:rPr>
          <w:rFonts w:eastAsia="Verdana"/>
        </w:rPr>
        <w:t xml:space="preserve">Zagreb, Koledovčina 4 </w:t>
      </w:r>
      <w:r w:rsidRPr="008F4277">
        <w:rPr>
          <w:rFonts w:eastAsia="Verdana"/>
          <w:noProof/>
        </w:rPr>
        <w:t xml:space="preserve">(OIB </w:t>
      </w:r>
      <w:r w:rsidRPr="008F4277">
        <w:t>59082812808</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40.256,93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 xml:space="preserve">- dio tražbine u iznosu od </w:t>
      </w:r>
      <w:r w:rsidRPr="008F4277">
        <w:rPr>
          <w:rFonts w:eastAsia="Verdana"/>
          <w:noProof/>
        </w:rPr>
        <w:t xml:space="preserve">28.179,85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469,66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12.077,08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2.415,42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20</w:t>
      </w:r>
      <w:r>
        <w:rPr>
          <w:rFonts w:eastAsia="Verdana"/>
        </w:rPr>
        <w:t>4</w:t>
      </w:r>
      <w:r w:rsidRPr="008F4277">
        <w:rPr>
          <w:rFonts w:eastAsia="Verdana"/>
        </w:rPr>
        <w:t xml:space="preserve">. tražbina vjerovnika </w:t>
      </w:r>
      <w:r w:rsidRPr="008F4277">
        <w:t>ŽELJKO BADROV, uslužno trgovački i ugostiteljski obrt i putnička agencija FOTO BADROV, Gajeva 25, Zagreb</w:t>
      </w:r>
      <w:r w:rsidRPr="008F4277">
        <w:rPr>
          <w:rFonts w:cs="Arial"/>
          <w:sz w:val="18"/>
          <w:szCs w:val="18"/>
        </w:rPr>
        <w:t xml:space="preserve"> </w:t>
      </w:r>
      <w:r w:rsidRPr="008F4277">
        <w:rPr>
          <w:rFonts w:eastAsia="Verdana"/>
          <w:noProof/>
        </w:rPr>
        <w:t xml:space="preserve">(OIB </w:t>
      </w:r>
      <w:r w:rsidRPr="008F4277">
        <w:t>15835611375</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536,40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375,48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6,26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160,92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32,18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w:t>
      </w:r>
      <w:r w:rsidRPr="008F4277">
        <w:rPr>
          <w:rFonts w:eastAsia="Verdana"/>
        </w:rPr>
        <w:lastRenderedPageBreak/>
        <w:t>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20</w:t>
      </w:r>
      <w:r>
        <w:rPr>
          <w:rFonts w:eastAsia="Verdana"/>
        </w:rPr>
        <w:t>5</w:t>
      </w:r>
      <w:r w:rsidRPr="008F4277">
        <w:rPr>
          <w:rFonts w:eastAsia="Verdana"/>
        </w:rPr>
        <w:t xml:space="preserve">. tražbina vjerovnika </w:t>
      </w:r>
      <w:r w:rsidRPr="008F4277">
        <w:t xml:space="preserve">FOTO METROMARKET d.o.o. Kastav, Put Srdočen 4 </w:t>
      </w:r>
      <w:r w:rsidRPr="008F4277">
        <w:rPr>
          <w:rFonts w:eastAsia="Verdana"/>
          <w:noProof/>
        </w:rPr>
        <w:t xml:space="preserve">(OIB </w:t>
      </w:r>
      <w:r w:rsidRPr="008F4277">
        <w:t>44362717786</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2.681,00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1.876,70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31,28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804,30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160,86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w:t>
      </w:r>
      <w:r w:rsidRPr="008F4277">
        <w:rPr>
          <w:rFonts w:eastAsia="Verdana"/>
        </w:rPr>
        <w:lastRenderedPageBreak/>
        <w:t>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20</w:t>
      </w:r>
      <w:r>
        <w:rPr>
          <w:rFonts w:eastAsia="Verdana"/>
        </w:rPr>
        <w:t>6</w:t>
      </w:r>
      <w:r w:rsidRPr="008F4277">
        <w:rPr>
          <w:rFonts w:eastAsia="Verdana"/>
        </w:rPr>
        <w:t xml:space="preserve">. tražbina vjerovnika </w:t>
      </w:r>
      <w:r w:rsidRPr="008F4277">
        <w:t xml:space="preserve">FOTOTEH d.o.o. Zagreb, Remetinečki gaj 2 H </w:t>
      </w:r>
      <w:r w:rsidRPr="008F4277">
        <w:rPr>
          <w:rFonts w:eastAsia="Verdana"/>
          <w:noProof/>
        </w:rPr>
        <w:t xml:space="preserve">(OIB </w:t>
      </w:r>
      <w:r w:rsidRPr="008F4277">
        <w:t>61656908575</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8.131,68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5.692,18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94,87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2.439,50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487,90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w:t>
      </w:r>
      <w:r w:rsidRPr="008F4277">
        <w:rPr>
          <w:rFonts w:eastAsia="Verdana"/>
        </w:rPr>
        <w:lastRenderedPageBreak/>
        <w:t>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20</w:t>
      </w:r>
      <w:r>
        <w:rPr>
          <w:rFonts w:eastAsia="Verdana"/>
        </w:rPr>
        <w:t>7</w:t>
      </w:r>
      <w:r w:rsidRPr="008F4277">
        <w:rPr>
          <w:rFonts w:eastAsia="Verdana"/>
        </w:rPr>
        <w:t xml:space="preserve">. tražbina vjerovnika </w:t>
      </w:r>
      <w:r w:rsidRPr="008F4277">
        <w:t xml:space="preserve">SINA d.o.o. Rijeka, Milana Smokvine Tvrdog 2 a </w:t>
      </w:r>
      <w:r w:rsidRPr="008F4277">
        <w:rPr>
          <w:rFonts w:eastAsia="Verdana"/>
          <w:noProof/>
        </w:rPr>
        <w:t xml:space="preserve">(OIB </w:t>
      </w:r>
      <w:r w:rsidRPr="008F4277">
        <w:t>61072756345</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1.300,00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910,00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15,17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390,00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78,00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w:t>
      </w:r>
      <w:r w:rsidRPr="008F4277">
        <w:rPr>
          <w:rFonts w:eastAsia="Verdana"/>
        </w:rPr>
        <w:lastRenderedPageBreak/>
        <w:t>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20</w:t>
      </w:r>
      <w:r>
        <w:rPr>
          <w:rFonts w:eastAsia="Verdana"/>
        </w:rPr>
        <w:t>8</w:t>
      </w:r>
      <w:r w:rsidRPr="008F4277">
        <w:rPr>
          <w:rFonts w:eastAsia="Verdana"/>
        </w:rPr>
        <w:t xml:space="preserve">. tražbina vjerovnika </w:t>
      </w:r>
      <w:r w:rsidRPr="008F4277">
        <w:t xml:space="preserve">TONI GLOWATZKY, Maksimirska 79 A, Zagreb </w:t>
      </w:r>
      <w:r w:rsidRPr="008F4277">
        <w:rPr>
          <w:rFonts w:eastAsia="Verdana"/>
          <w:noProof/>
        </w:rPr>
        <w:t xml:space="preserve">(OIB </w:t>
      </w:r>
      <w:r w:rsidRPr="008F4277">
        <w:t>19898735557</w:t>
      </w:r>
      <w:r w:rsidRPr="008F4277">
        <w:rPr>
          <w:rFonts w:eastAsia="Verdana"/>
          <w:noProof/>
        </w:rPr>
        <w:t xml:space="preserve">) </w:t>
      </w:r>
      <w:r w:rsidRPr="008F4277">
        <w:rPr>
          <w:rFonts w:eastAsia="Verdana"/>
        </w:rPr>
        <w:t xml:space="preserve">utvrđena je u ukupnom iznosu od </w:t>
      </w:r>
      <w:r w:rsidRPr="008F4277">
        <w:rPr>
          <w:rFonts w:eastAsia="Verdana"/>
          <w:noProof/>
        </w:rPr>
        <w:t>86.223,26</w:t>
      </w:r>
      <w:r w:rsidRPr="008F4277">
        <w:rPr>
          <w:rFonts w:eastAsia="Verdana"/>
        </w:rPr>
        <w:t xml:space="preserve"> kn. Dio tražbine po osnovi kamata u iznosu od </w:t>
      </w:r>
      <w:r w:rsidRPr="008F4277">
        <w:rPr>
          <w:rFonts w:eastAsia="Verdana"/>
          <w:noProof/>
        </w:rPr>
        <w:t>21.890,70</w:t>
      </w:r>
      <w:r w:rsidRPr="008F4277">
        <w:rPr>
          <w:rFonts w:eastAsia="Verdana"/>
        </w:rPr>
        <w:t xml:space="preserve"> kn otpisuje se u cijelosti s danom otvaranja postupka pred Finom, 21. listopada 2014. godine, dok će se preostali dio tražbine vjerovnika koji se odnosi na glavnicu u iznosu od </w:t>
      </w:r>
      <w:r w:rsidRPr="008F4277">
        <w:rPr>
          <w:rFonts w:eastAsia="Verdana"/>
          <w:noProof/>
        </w:rPr>
        <w:t xml:space="preserve">64.332,56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45.032,79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750,55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19.299,77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w:t>
      </w:r>
      <w:r w:rsidRPr="008F4277">
        <w:rPr>
          <w:rFonts w:eastAsia="Verdana"/>
        </w:rPr>
        <w:lastRenderedPageBreak/>
        <w:t xml:space="preserve">oglašavanja u vrijednosti koja odgovara godišnjoj kvoti, koja iznosi 1/5 dijela tražbine, odnosno u iznosu od </w:t>
      </w:r>
      <w:r w:rsidRPr="008F4277">
        <w:rPr>
          <w:rFonts w:eastAsia="Verdana"/>
          <w:noProof/>
        </w:rPr>
        <w:t xml:space="preserve">3.859,95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20</w:t>
      </w:r>
      <w:r>
        <w:rPr>
          <w:rFonts w:eastAsia="Verdana"/>
        </w:rPr>
        <w:t>9</w:t>
      </w:r>
      <w:r w:rsidRPr="008F4277">
        <w:rPr>
          <w:rFonts w:eastAsia="Verdana"/>
        </w:rPr>
        <w:t xml:space="preserve">. tražbina vjerovnika </w:t>
      </w:r>
      <w:r w:rsidRPr="008F4277">
        <w:t xml:space="preserve">GOSS INTERNATIONAL EUROPE B.V., IR. Wagterstraat 10, AZ Boxmer </w:t>
      </w:r>
      <w:r w:rsidRPr="008F4277">
        <w:rPr>
          <w:rFonts w:eastAsia="Verdana"/>
        </w:rPr>
        <w:t xml:space="preserve">utvrđena u ukupnom iznosu od </w:t>
      </w:r>
      <w:r w:rsidRPr="008F4277">
        <w:rPr>
          <w:rFonts w:eastAsia="Verdana"/>
          <w:noProof/>
        </w:rPr>
        <w:t xml:space="preserve">116.322,16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81.425,51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1.357,09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lastRenderedPageBreak/>
        <w:t xml:space="preserve">- dio tražbine u iznosu od </w:t>
      </w:r>
      <w:r w:rsidRPr="008F4277">
        <w:rPr>
          <w:rFonts w:eastAsia="Verdana"/>
          <w:noProof/>
        </w:rPr>
        <w:t xml:space="preserve">34.896,65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6.979,33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w:t>
      </w:r>
      <w:r>
        <w:rPr>
          <w:rFonts w:eastAsia="Verdana"/>
        </w:rPr>
        <w:t>10</w:t>
      </w:r>
      <w:r w:rsidRPr="008F4277">
        <w:rPr>
          <w:rFonts w:eastAsia="Verdana"/>
        </w:rPr>
        <w:t xml:space="preserve">. tražbina vjerovnika </w:t>
      </w:r>
      <w:r w:rsidRPr="008F4277">
        <w:t xml:space="preserve">GRAD RIJEKA, Korzo 16, Rijeka </w:t>
      </w:r>
      <w:r w:rsidRPr="008F4277">
        <w:rPr>
          <w:rFonts w:eastAsia="Verdana"/>
          <w:noProof/>
        </w:rPr>
        <w:t xml:space="preserve">(OIB </w:t>
      </w:r>
      <w:r w:rsidRPr="008F4277">
        <w:t>54382731928</w:t>
      </w:r>
      <w:r w:rsidRPr="008F4277">
        <w:rPr>
          <w:rFonts w:eastAsia="Verdana"/>
          <w:noProof/>
        </w:rPr>
        <w:t xml:space="preserve">) </w:t>
      </w:r>
      <w:r w:rsidRPr="008F4277">
        <w:rPr>
          <w:rFonts w:eastAsia="Verdana"/>
        </w:rPr>
        <w:t xml:space="preserve">utvrđena je u ukupnom iznosu od </w:t>
      </w:r>
      <w:r w:rsidRPr="008F4277">
        <w:rPr>
          <w:rFonts w:eastAsia="Verdana"/>
          <w:noProof/>
        </w:rPr>
        <w:t>32.985,10</w:t>
      </w:r>
      <w:r w:rsidRPr="008F4277">
        <w:rPr>
          <w:rFonts w:eastAsia="Verdana"/>
        </w:rPr>
        <w:t xml:space="preserve"> kn. Dio tražbine po osnovi kamata u iznosu od </w:t>
      </w:r>
      <w:r w:rsidRPr="008F4277">
        <w:rPr>
          <w:rFonts w:eastAsia="Verdana"/>
          <w:noProof/>
        </w:rPr>
        <w:t>3.098,08</w:t>
      </w:r>
      <w:r w:rsidRPr="008F4277">
        <w:rPr>
          <w:rFonts w:eastAsia="Verdana"/>
        </w:rPr>
        <w:t xml:space="preserve"> kn otpisuje se u cijelosti s danom otvaranja postupka pred Finom, 21. listopada 2014. godine, dok će preostali dio tražbine vjerovnika koji se odnosi na glavnicu u iznosu od </w:t>
      </w:r>
      <w:r w:rsidRPr="008F4277">
        <w:rPr>
          <w:rFonts w:eastAsia="Verdana"/>
          <w:noProof/>
        </w:rPr>
        <w:t xml:space="preserve">29.887,02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20.920,91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348,68 </w:t>
      </w:r>
      <w:r w:rsidRPr="008F4277">
        <w:rPr>
          <w:rFonts w:eastAsia="Verdana"/>
        </w:rPr>
        <w:t xml:space="preserve">kn. Rate dospijevaju posljednjeg dana u tekućem mjesecu s time da prva rata dospijeva nakon proteka </w:t>
      </w:r>
      <w:r w:rsidRPr="008F4277">
        <w:rPr>
          <w:rFonts w:eastAsia="Verdana"/>
        </w:rPr>
        <w:lastRenderedPageBreak/>
        <w:t xml:space="preserve">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8.966,11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1.793,22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21</w:t>
      </w:r>
      <w:r>
        <w:rPr>
          <w:rFonts w:eastAsia="Verdana"/>
        </w:rPr>
        <w:t>1</w:t>
      </w:r>
      <w:r w:rsidRPr="008F4277">
        <w:rPr>
          <w:rFonts w:eastAsia="Verdana"/>
        </w:rPr>
        <w:t xml:space="preserve">. tražbina vjerovnika </w:t>
      </w:r>
      <w:r w:rsidRPr="008F4277">
        <w:t xml:space="preserve">GRAD ZAGREB, Trg Stjepana Radića 1, Zagreb </w:t>
      </w:r>
      <w:r w:rsidRPr="008F4277">
        <w:rPr>
          <w:rFonts w:eastAsia="Verdana"/>
          <w:noProof/>
        </w:rPr>
        <w:t xml:space="preserve">(OIB </w:t>
      </w:r>
      <w:r w:rsidRPr="008F4277">
        <w:t>61817894937</w:t>
      </w:r>
      <w:r w:rsidRPr="008F4277">
        <w:rPr>
          <w:rFonts w:eastAsia="Verdana"/>
          <w:noProof/>
        </w:rPr>
        <w:t xml:space="preserve">) </w:t>
      </w:r>
      <w:r w:rsidRPr="008F4277">
        <w:rPr>
          <w:rFonts w:eastAsia="Verdana"/>
        </w:rPr>
        <w:t xml:space="preserve">utvrđena je u ukupnom iznosu od </w:t>
      </w:r>
      <w:r w:rsidRPr="008F4277">
        <w:rPr>
          <w:rFonts w:eastAsia="Verdana"/>
          <w:noProof/>
        </w:rPr>
        <w:t>10.793,32</w:t>
      </w:r>
      <w:r w:rsidRPr="008F4277">
        <w:rPr>
          <w:rFonts w:eastAsia="Verdana"/>
        </w:rPr>
        <w:t xml:space="preserve"> kn. Dio tražbine po osnovi kamata </w:t>
      </w:r>
      <w:r w:rsidRPr="008F4277">
        <w:rPr>
          <w:rFonts w:eastAsia="Verdana"/>
        </w:rPr>
        <w:lastRenderedPageBreak/>
        <w:t xml:space="preserve">u iznosu od </w:t>
      </w:r>
      <w:r w:rsidRPr="008F4277">
        <w:rPr>
          <w:rFonts w:eastAsia="Verdana"/>
          <w:noProof/>
        </w:rPr>
        <w:t xml:space="preserve">416,64 </w:t>
      </w:r>
      <w:r w:rsidRPr="008F4277">
        <w:rPr>
          <w:rFonts w:eastAsia="Verdana"/>
        </w:rPr>
        <w:t xml:space="preserve">kn otpisuje se u cijelosti s danom otvaranja postupka pred Finom, 21. listopada 2014. godine, dok će preostali dio tražbine vjerovnika koji se odnosi na glavnicu u iznosu od </w:t>
      </w:r>
      <w:r w:rsidRPr="008F4277">
        <w:rPr>
          <w:rFonts w:eastAsia="Verdana"/>
          <w:noProof/>
        </w:rPr>
        <w:t xml:space="preserve">10.376,68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7.263,68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121,06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3.113,00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622,60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21</w:t>
      </w:r>
      <w:r>
        <w:rPr>
          <w:rFonts w:eastAsia="Verdana"/>
        </w:rPr>
        <w:t>2</w:t>
      </w:r>
      <w:r w:rsidRPr="008F4277">
        <w:rPr>
          <w:rFonts w:eastAsia="Verdana"/>
        </w:rPr>
        <w:t xml:space="preserve">. tražbina vjerovnika </w:t>
      </w:r>
      <w:r w:rsidRPr="008F4277">
        <w:t xml:space="preserve">GRADSKA PLINARA ZAGREB-OPSKRBA d.o.o. Zagreb, Radnička cesta 1 </w:t>
      </w:r>
      <w:r w:rsidRPr="008F4277">
        <w:rPr>
          <w:rFonts w:eastAsia="Verdana"/>
          <w:noProof/>
        </w:rPr>
        <w:t xml:space="preserve">(OIB </w:t>
      </w:r>
      <w:r w:rsidRPr="008F4277">
        <w:t>74364571096</w:t>
      </w:r>
      <w:r w:rsidRPr="008F4277">
        <w:rPr>
          <w:rFonts w:eastAsia="Verdana"/>
          <w:noProof/>
        </w:rPr>
        <w:t xml:space="preserve">) </w:t>
      </w:r>
      <w:r w:rsidRPr="008F4277">
        <w:rPr>
          <w:rFonts w:eastAsia="Verdana"/>
        </w:rPr>
        <w:t xml:space="preserve">utvrđena je u ukupnom iznosu od </w:t>
      </w:r>
      <w:r w:rsidRPr="008F4277">
        <w:rPr>
          <w:rFonts w:eastAsia="Verdana"/>
          <w:noProof/>
        </w:rPr>
        <w:t>814,64</w:t>
      </w:r>
      <w:r w:rsidRPr="008F4277">
        <w:rPr>
          <w:rFonts w:eastAsia="Verdana"/>
        </w:rPr>
        <w:t xml:space="preserve"> kn. Dio tražbine po osnovi kamata u iznosu od </w:t>
      </w:r>
      <w:r w:rsidRPr="008F4277">
        <w:rPr>
          <w:rFonts w:eastAsia="Verdana"/>
          <w:noProof/>
        </w:rPr>
        <w:t xml:space="preserve">26,64 </w:t>
      </w:r>
      <w:r w:rsidRPr="008F4277">
        <w:rPr>
          <w:rFonts w:eastAsia="Verdana"/>
        </w:rPr>
        <w:t xml:space="preserve">kn otpisuje se u cijelosti s danom otvaranja postupka pred Finom, 21. listopada 2014. godine, dok će preostali dio tražbine vjerovnika koji se odnosi na glavnicu u iznosu od </w:t>
      </w:r>
      <w:r w:rsidRPr="008F4277">
        <w:rPr>
          <w:rFonts w:eastAsia="Verdana"/>
          <w:noProof/>
        </w:rPr>
        <w:t xml:space="preserve">788,00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551,60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9,19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236,40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47,28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w:t>
      </w:r>
      <w:r w:rsidRPr="008F4277">
        <w:rPr>
          <w:rFonts w:eastAsia="Verdana"/>
        </w:rPr>
        <w:lastRenderedPageBreak/>
        <w:t>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21</w:t>
      </w:r>
      <w:r>
        <w:rPr>
          <w:rFonts w:eastAsia="Verdana"/>
        </w:rPr>
        <w:t>3</w:t>
      </w:r>
      <w:r w:rsidRPr="008F4277">
        <w:rPr>
          <w:rFonts w:eastAsia="Verdana"/>
        </w:rPr>
        <w:t xml:space="preserve">. tražbina vjerovnika </w:t>
      </w:r>
      <w:r w:rsidRPr="008F4277">
        <w:t xml:space="preserve">GRADSKO STAMBENO KOMUNALNO GOSPODARSTVO d.o.o. Zagreb, Savska cesta 1 </w:t>
      </w:r>
      <w:r w:rsidRPr="008F4277">
        <w:rPr>
          <w:rFonts w:eastAsia="Verdana"/>
          <w:noProof/>
        </w:rPr>
        <w:t xml:space="preserve">(OIB </w:t>
      </w:r>
      <w:r w:rsidRPr="008F4277">
        <w:t>03744272526</w:t>
      </w:r>
      <w:r w:rsidRPr="008F4277">
        <w:rPr>
          <w:rFonts w:eastAsia="Verdana"/>
          <w:noProof/>
        </w:rPr>
        <w:t xml:space="preserve">) </w:t>
      </w:r>
      <w:r w:rsidRPr="008F4277">
        <w:rPr>
          <w:rFonts w:eastAsia="Verdana"/>
        </w:rPr>
        <w:t xml:space="preserve">utvrđena je u ukupnom iznosu od </w:t>
      </w:r>
      <w:r w:rsidRPr="008F4277">
        <w:rPr>
          <w:rFonts w:eastAsia="Verdana"/>
          <w:noProof/>
        </w:rPr>
        <w:t>5.817,60</w:t>
      </w:r>
      <w:r w:rsidRPr="008F4277">
        <w:rPr>
          <w:rFonts w:eastAsia="Verdana"/>
        </w:rPr>
        <w:t xml:space="preserve"> kn. Dio tražbine po osnovi kamata u iznosu od </w:t>
      </w:r>
      <w:r w:rsidRPr="008F4277">
        <w:rPr>
          <w:rFonts w:eastAsia="Verdana"/>
          <w:noProof/>
        </w:rPr>
        <w:t xml:space="preserve">282,53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5.535,07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3.874,55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64,58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1.660,52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332,10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w:t>
      </w:r>
      <w:r w:rsidRPr="008F4277">
        <w:rPr>
          <w:rFonts w:eastAsia="Verdana"/>
        </w:rPr>
        <w:lastRenderedPageBreak/>
        <w:t>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21</w:t>
      </w:r>
      <w:r>
        <w:rPr>
          <w:rFonts w:eastAsia="Verdana"/>
        </w:rPr>
        <w:t>4</w:t>
      </w:r>
      <w:r w:rsidRPr="008F4277">
        <w:rPr>
          <w:rFonts w:eastAsia="Verdana"/>
        </w:rPr>
        <w:t xml:space="preserve">. tražbina vjerovnika </w:t>
      </w:r>
      <w:r w:rsidRPr="008F4277">
        <w:t xml:space="preserve">GRAFIČAR d.d. Ludbreg, Frankopanska 89 </w:t>
      </w:r>
      <w:r w:rsidRPr="008F4277">
        <w:rPr>
          <w:rFonts w:eastAsia="Verdana"/>
          <w:noProof/>
        </w:rPr>
        <w:t xml:space="preserve">(OIB </w:t>
      </w:r>
      <w:r w:rsidRPr="008F4277">
        <w:t>78723936298</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228.200,00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159.740,00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2.662,33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68.460,00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13.692,00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w:t>
      </w:r>
      <w:r w:rsidRPr="008F4277">
        <w:rPr>
          <w:rFonts w:eastAsia="Verdana"/>
        </w:rPr>
        <w:lastRenderedPageBreak/>
        <w:t>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21</w:t>
      </w:r>
      <w:r>
        <w:rPr>
          <w:rFonts w:eastAsia="Verdana"/>
        </w:rPr>
        <w:t>5</w:t>
      </w:r>
      <w:r w:rsidRPr="008F4277">
        <w:rPr>
          <w:rFonts w:eastAsia="Verdana"/>
        </w:rPr>
        <w:t xml:space="preserve">. tražbina vjerovnika </w:t>
      </w:r>
      <w:r w:rsidRPr="008F4277">
        <w:t xml:space="preserve">GRAFMAT - USLUGE d.o.o. Zagreb, I. Pile 1 </w:t>
      </w:r>
      <w:r w:rsidRPr="008F4277">
        <w:rPr>
          <w:rFonts w:eastAsia="Verdana"/>
          <w:noProof/>
        </w:rPr>
        <w:t xml:space="preserve">(OIB </w:t>
      </w:r>
      <w:r w:rsidRPr="008F4277">
        <w:t>24771574861</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8.108,60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5.676,02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94,60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2.432,58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w:t>
      </w:r>
      <w:r w:rsidRPr="008F4277">
        <w:rPr>
          <w:rFonts w:eastAsia="Verdana"/>
        </w:rPr>
        <w:lastRenderedPageBreak/>
        <w:t xml:space="preserve">oglašavanja u vrijednosti koja odgovara godišnjoj kvoti, koja iznosi 1/5 dijela tražbine, odnosno u iznosu od </w:t>
      </w:r>
      <w:r w:rsidRPr="008F4277">
        <w:rPr>
          <w:rFonts w:eastAsia="Verdana"/>
          <w:noProof/>
        </w:rPr>
        <w:t xml:space="preserve">486,52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21</w:t>
      </w:r>
      <w:r>
        <w:rPr>
          <w:rFonts w:eastAsia="Verdana"/>
        </w:rPr>
        <w:t>6</w:t>
      </w:r>
      <w:r w:rsidRPr="008F4277">
        <w:rPr>
          <w:rFonts w:eastAsia="Verdana"/>
        </w:rPr>
        <w:t xml:space="preserve">. tražbina vjerovnika </w:t>
      </w:r>
      <w:r w:rsidRPr="008F4277">
        <w:t xml:space="preserve">GRAPHIC NEWS LTD, 8 Ely place Holborn, London </w:t>
      </w:r>
      <w:r w:rsidRPr="008F4277">
        <w:rPr>
          <w:rFonts w:eastAsia="Verdana"/>
        </w:rPr>
        <w:t xml:space="preserve">utvrđena u ukupnom iznosu od </w:t>
      </w:r>
      <w:r w:rsidRPr="008F4277">
        <w:rPr>
          <w:rFonts w:eastAsia="Verdana"/>
          <w:noProof/>
        </w:rPr>
        <w:t xml:space="preserve">16.086,50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11.260,55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187,68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lastRenderedPageBreak/>
        <w:t xml:space="preserve">- dio tražbine u iznosu od </w:t>
      </w:r>
      <w:r w:rsidRPr="008F4277">
        <w:rPr>
          <w:rFonts w:eastAsia="Verdana"/>
          <w:noProof/>
        </w:rPr>
        <w:t xml:space="preserve">4.825,95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965,19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21</w:t>
      </w:r>
      <w:r>
        <w:rPr>
          <w:rFonts w:eastAsia="Verdana"/>
        </w:rPr>
        <w:t>7</w:t>
      </w:r>
      <w:r w:rsidRPr="008F4277">
        <w:rPr>
          <w:rFonts w:eastAsia="Verdana"/>
        </w:rPr>
        <w:t xml:space="preserve">. tražbina vjerovnika </w:t>
      </w:r>
      <w:r w:rsidRPr="008F4277">
        <w:t xml:space="preserve">VLADIMIR GREDELJ, Daruvarska 13, Ždralovi, Bjelovar </w:t>
      </w:r>
      <w:r w:rsidRPr="008F4277">
        <w:rPr>
          <w:rFonts w:eastAsia="Verdana"/>
          <w:noProof/>
        </w:rPr>
        <w:t xml:space="preserve">(OIB </w:t>
      </w:r>
      <w:r w:rsidRPr="008F4277">
        <w:t>41653851643</w:t>
      </w:r>
      <w:r w:rsidRPr="008F4277">
        <w:rPr>
          <w:rFonts w:eastAsia="Verdana"/>
          <w:noProof/>
        </w:rPr>
        <w:t xml:space="preserve">) </w:t>
      </w:r>
      <w:r w:rsidRPr="008F4277">
        <w:rPr>
          <w:rFonts w:eastAsia="Verdana"/>
        </w:rPr>
        <w:t xml:space="preserve">utvrđena je u ukupnom iznosu od </w:t>
      </w:r>
      <w:r w:rsidRPr="008F4277">
        <w:rPr>
          <w:rFonts w:eastAsia="Verdana"/>
          <w:noProof/>
        </w:rPr>
        <w:t>121.198,89</w:t>
      </w:r>
      <w:r w:rsidRPr="008F4277">
        <w:rPr>
          <w:rFonts w:eastAsia="Verdana"/>
        </w:rPr>
        <w:t xml:space="preserve"> kn. Dio tražbine po osnovi kamata u iznosu od </w:t>
      </w:r>
      <w:r w:rsidRPr="008F4277">
        <w:rPr>
          <w:rFonts w:eastAsia="Verdana"/>
          <w:noProof/>
        </w:rPr>
        <w:t xml:space="preserve">44.401,75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76.797,14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53.758,00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895,97 </w:t>
      </w:r>
      <w:r w:rsidRPr="008F4277">
        <w:rPr>
          <w:rFonts w:eastAsia="Verdana"/>
        </w:rPr>
        <w:t xml:space="preserve">kn. Rate dospijevaju posljednjeg dana u tekućem mjesecu s time da prva rata dospijeva nakon proteka </w:t>
      </w:r>
      <w:r w:rsidRPr="008F4277">
        <w:rPr>
          <w:rFonts w:eastAsia="Verdana"/>
        </w:rPr>
        <w:lastRenderedPageBreak/>
        <w:t xml:space="preserve">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23.039,14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4.607,83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21</w:t>
      </w:r>
      <w:r>
        <w:rPr>
          <w:rFonts w:eastAsia="Verdana"/>
        </w:rPr>
        <w:t>8</w:t>
      </w:r>
      <w:r w:rsidRPr="008F4277">
        <w:rPr>
          <w:rFonts w:eastAsia="Verdana"/>
        </w:rPr>
        <w:t xml:space="preserve">. tražbina vjerovnika GS1 CROATIA </w:t>
      </w:r>
      <w:r w:rsidRPr="008F4277">
        <w:t xml:space="preserve">Hrvatsko udruženje za automatsku identifikaciju, elektroničku razmjenu podataka i upravljanje poslovnim procesima, Tuškanac 14, Zagreb </w:t>
      </w:r>
      <w:r w:rsidRPr="008F4277">
        <w:rPr>
          <w:rFonts w:eastAsia="Verdana"/>
          <w:noProof/>
        </w:rPr>
        <w:lastRenderedPageBreak/>
        <w:t xml:space="preserve">(OIB </w:t>
      </w:r>
      <w:r w:rsidRPr="008F4277">
        <w:t>03365973101</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2.631,92 </w:t>
      </w:r>
      <w:r w:rsidRPr="008F4277">
        <w:rPr>
          <w:rFonts w:eastAsia="Verdana"/>
        </w:rPr>
        <w:t xml:space="preserve">kn. Dio tražbine po osnovi kamata u iznosu od </w:t>
      </w:r>
      <w:r w:rsidRPr="008F4277">
        <w:rPr>
          <w:rFonts w:eastAsia="Verdana"/>
          <w:noProof/>
        </w:rPr>
        <w:t xml:space="preserve">387,80 </w:t>
      </w:r>
      <w:r w:rsidRPr="008F4277">
        <w:rPr>
          <w:rFonts w:eastAsia="Verdana"/>
        </w:rPr>
        <w:t xml:space="preserve">kn otpisuje se u cijelosti s danom otvaranja postupka pred Finom, 21. listopada 2014. godine, dok će preostali dio tražbine vjerovnika koji se odnosi na glavnicu u iznosu od </w:t>
      </w:r>
      <w:r w:rsidRPr="008F4277">
        <w:rPr>
          <w:rFonts w:eastAsia="Verdana"/>
          <w:noProof/>
        </w:rPr>
        <w:t xml:space="preserve">2.244,12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1.570,88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26,18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673,24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134,65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21</w:t>
      </w:r>
      <w:r>
        <w:rPr>
          <w:rFonts w:eastAsia="Verdana"/>
        </w:rPr>
        <w:t>9</w:t>
      </w:r>
      <w:r w:rsidRPr="008F4277">
        <w:rPr>
          <w:rFonts w:eastAsia="Verdana"/>
        </w:rPr>
        <w:t xml:space="preserve">. tražbina vjerovnika </w:t>
      </w:r>
      <w:r w:rsidRPr="008F4277">
        <w:t xml:space="preserve">GSKG STAMBENA ZGRADA SUVL. PUHOVSKI V., Boškovićeva 15, Zagreb </w:t>
      </w:r>
      <w:r w:rsidRPr="008F4277">
        <w:rPr>
          <w:rFonts w:eastAsia="Verdana"/>
        </w:rPr>
        <w:t xml:space="preserve">utvrđena u ukupnom iznosu od </w:t>
      </w:r>
      <w:r w:rsidRPr="008F4277">
        <w:rPr>
          <w:rFonts w:eastAsia="Verdana"/>
          <w:noProof/>
        </w:rPr>
        <w:t xml:space="preserve">8.000,00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5.600,00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93,33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2.400,00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480,00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w:t>
      </w:r>
      <w:r>
        <w:rPr>
          <w:rFonts w:eastAsia="Verdana"/>
        </w:rPr>
        <w:t>20</w:t>
      </w:r>
      <w:r w:rsidRPr="008F4277">
        <w:rPr>
          <w:rFonts w:eastAsia="Verdana"/>
        </w:rPr>
        <w:t xml:space="preserve">. tražbina vjerovnika </w:t>
      </w:r>
      <w:r w:rsidRPr="008F4277">
        <w:t xml:space="preserve">HCK GRADSKO DRUŠTVO RIJEKA, Trg Republike Hrvatske 2/II, Rijeka (OIB 23240845583) </w:t>
      </w:r>
      <w:r w:rsidRPr="008F4277">
        <w:rPr>
          <w:rFonts w:eastAsia="Verdana"/>
        </w:rPr>
        <w:t xml:space="preserve">utvrđena u ukupnom iznosu od </w:t>
      </w:r>
      <w:r w:rsidRPr="008F4277">
        <w:rPr>
          <w:rFonts w:eastAsia="Verdana"/>
          <w:noProof/>
        </w:rPr>
        <w:t xml:space="preserve">1.541,00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1.078,70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17,98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462,30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92,46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w:t>
      </w:r>
      <w:r w:rsidRPr="008F4277">
        <w:rPr>
          <w:rFonts w:eastAsia="Verdana"/>
        </w:rPr>
        <w:lastRenderedPageBreak/>
        <w:t>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22</w:t>
      </w:r>
      <w:r>
        <w:rPr>
          <w:rFonts w:eastAsia="Verdana"/>
        </w:rPr>
        <w:t>1</w:t>
      </w:r>
      <w:r w:rsidRPr="008F4277">
        <w:rPr>
          <w:rFonts w:eastAsia="Verdana"/>
        </w:rPr>
        <w:t>. tražbina vjerovnika HEP - Operator distribucijskog sustava d.o.o.</w:t>
      </w:r>
      <w:r w:rsidRPr="008F4277">
        <w:t xml:space="preserve"> Zagreb, Ulica grada Vukovara 37 </w:t>
      </w:r>
      <w:r w:rsidRPr="008F4277">
        <w:rPr>
          <w:rFonts w:eastAsia="Verdana"/>
          <w:noProof/>
        </w:rPr>
        <w:t xml:space="preserve">(OIB </w:t>
      </w:r>
      <w:r w:rsidRPr="008F4277">
        <w:t>46830600751</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59.510,88 </w:t>
      </w:r>
      <w:r w:rsidRPr="008F4277">
        <w:rPr>
          <w:rFonts w:eastAsia="Verdana"/>
        </w:rPr>
        <w:t xml:space="preserve">kn. Dio tražbine po osnovi kamata u iznosu od </w:t>
      </w:r>
      <w:r w:rsidRPr="008F4277">
        <w:rPr>
          <w:rFonts w:eastAsia="Verdana"/>
          <w:noProof/>
        </w:rPr>
        <w:t xml:space="preserve">2.436,77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57.074,11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39.951,88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665,86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17.122,23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3.424,45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w:t>
      </w:r>
      <w:r w:rsidRPr="008F4277">
        <w:rPr>
          <w:rFonts w:eastAsia="Verdana"/>
        </w:rPr>
        <w:lastRenderedPageBreak/>
        <w:t>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22</w:t>
      </w:r>
      <w:r>
        <w:rPr>
          <w:rFonts w:eastAsia="Verdana"/>
        </w:rPr>
        <w:t>2</w:t>
      </w:r>
      <w:r w:rsidRPr="008F4277">
        <w:rPr>
          <w:rFonts w:eastAsia="Verdana"/>
        </w:rPr>
        <w:t>. tražbina vjerovnika HEP - Opskrba d.o.o.</w:t>
      </w:r>
      <w:r w:rsidRPr="008F4277">
        <w:t xml:space="preserve"> Zagreb, Ulica grada Vukovara 37 </w:t>
      </w:r>
      <w:r w:rsidRPr="008F4277">
        <w:rPr>
          <w:rFonts w:eastAsia="Verdana"/>
          <w:noProof/>
        </w:rPr>
        <w:t xml:space="preserve">(OIB </w:t>
      </w:r>
      <w:r w:rsidRPr="008F4277">
        <w:t>63073332379</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83.472,44 </w:t>
      </w:r>
      <w:r w:rsidRPr="008F4277">
        <w:rPr>
          <w:rFonts w:eastAsia="Verdana"/>
        </w:rPr>
        <w:t xml:space="preserve">kn. Dio tražbine po osnovi kamata u iznosu od </w:t>
      </w:r>
      <w:r w:rsidRPr="008F4277">
        <w:rPr>
          <w:rFonts w:eastAsia="Verdana"/>
          <w:noProof/>
        </w:rPr>
        <w:t xml:space="preserve">1.954,98 </w:t>
      </w:r>
      <w:r w:rsidRPr="008F4277">
        <w:rPr>
          <w:rFonts w:eastAsia="Verdana"/>
        </w:rPr>
        <w:t xml:space="preserve">kn otpisuje se u cijelosti s danom otvaranja postupka pred Finom, 21. listopada 2014. godine, dok će preostali dio tražbine vjerovnika koji se odnosi na glavnicu u iznosu od </w:t>
      </w:r>
      <w:r w:rsidRPr="008F4277">
        <w:rPr>
          <w:rFonts w:eastAsia="Verdana"/>
          <w:noProof/>
        </w:rPr>
        <w:t xml:space="preserve">81.517,46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57.062,22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951,04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24.455,24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w:t>
      </w:r>
      <w:r w:rsidRPr="008F4277">
        <w:rPr>
          <w:rFonts w:eastAsia="Verdana"/>
        </w:rPr>
        <w:lastRenderedPageBreak/>
        <w:t xml:space="preserve">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4.891,05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22</w:t>
      </w:r>
      <w:r>
        <w:rPr>
          <w:rFonts w:eastAsia="Verdana"/>
        </w:rPr>
        <w:t>3</w:t>
      </w:r>
      <w:r w:rsidRPr="008F4277">
        <w:rPr>
          <w:rFonts w:eastAsia="Verdana"/>
        </w:rPr>
        <w:t>. tražbina vjerovnika HP – Hrvatska pošta d.d.</w:t>
      </w:r>
      <w:r w:rsidRPr="008F4277">
        <w:t xml:space="preserve"> Zagreb, Jurišićeva 13 </w:t>
      </w:r>
      <w:r w:rsidRPr="008F4277">
        <w:rPr>
          <w:rFonts w:eastAsia="Verdana"/>
          <w:noProof/>
        </w:rPr>
        <w:t xml:space="preserve">(OIB </w:t>
      </w:r>
      <w:r w:rsidRPr="008F4277">
        <w:t>87311810356</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52.898,87 </w:t>
      </w:r>
      <w:r w:rsidRPr="008F4277">
        <w:rPr>
          <w:rFonts w:eastAsia="Verdana"/>
        </w:rPr>
        <w:t xml:space="preserve">kn. Dio tražbine po osnovi kamata u iznosu od </w:t>
      </w:r>
      <w:r w:rsidRPr="008F4277">
        <w:rPr>
          <w:rFonts w:eastAsia="Verdana"/>
          <w:noProof/>
        </w:rPr>
        <w:t xml:space="preserve">1.698,23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51.200,64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35.840,45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597,34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isplatom pojedine rate u odnosu na rokove određene ovom nagodbom, duguje </w:t>
      </w:r>
      <w:r w:rsidRPr="008F4277">
        <w:lastRenderedPageBreak/>
        <w:t>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15.360,19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3.072,04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22</w:t>
      </w:r>
      <w:r>
        <w:rPr>
          <w:rFonts w:eastAsia="Verdana"/>
        </w:rPr>
        <w:t>4</w:t>
      </w:r>
      <w:r w:rsidRPr="008F4277">
        <w:rPr>
          <w:rFonts w:eastAsia="Verdana"/>
        </w:rPr>
        <w:t xml:space="preserve">. tražbina vjerovnika </w:t>
      </w:r>
      <w:r w:rsidRPr="008F4277">
        <w:t>HRVATSKA IZVJEŠTAJNA NOVINSKA AGENCIJA</w:t>
      </w:r>
      <w:r w:rsidRPr="008F4277">
        <w:rPr>
          <w:rFonts w:cs="Arial"/>
          <w:color w:val="003366"/>
          <w:sz w:val="18"/>
          <w:szCs w:val="18"/>
        </w:rPr>
        <w:t xml:space="preserve">, </w:t>
      </w:r>
      <w:r w:rsidRPr="008F4277">
        <w:t xml:space="preserve">Marulićev trg 16, Zagreb (OIB 41387373932) </w:t>
      </w:r>
      <w:r w:rsidRPr="008F4277">
        <w:rPr>
          <w:rFonts w:eastAsia="Verdana"/>
        </w:rPr>
        <w:t xml:space="preserve">utvrđena u ukupnom iznosu od </w:t>
      </w:r>
      <w:r w:rsidRPr="008F4277">
        <w:rPr>
          <w:rFonts w:eastAsia="Verdana"/>
          <w:noProof/>
        </w:rPr>
        <w:t xml:space="preserve">139.240,00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97.468,00 </w:t>
      </w:r>
      <w:r w:rsidRPr="008F4277">
        <w:rPr>
          <w:rFonts w:eastAsia="Verdana"/>
        </w:rPr>
        <w:t xml:space="preserve">kn koji čini 70% glavnice namirit će se obročnom otplatom u razdoblju od šest godina od dana sklapanja predstečajne nagodbe pred Trgovačkim </w:t>
      </w:r>
      <w:r w:rsidRPr="008F4277">
        <w:rPr>
          <w:rFonts w:eastAsia="Verdana"/>
        </w:rPr>
        <w:lastRenderedPageBreak/>
        <w:t xml:space="preserve">sudom, u 60 jednakih mjesečnih rata, beskamatno, svaka rata u iznosu od </w:t>
      </w:r>
      <w:r w:rsidRPr="008F4277">
        <w:rPr>
          <w:rFonts w:eastAsia="Verdana"/>
          <w:noProof/>
        </w:rPr>
        <w:t xml:space="preserve">1.624,47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41.772,00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8.354,40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22</w:t>
      </w:r>
      <w:r>
        <w:rPr>
          <w:rFonts w:eastAsia="Verdana"/>
        </w:rPr>
        <w:t>5</w:t>
      </w:r>
      <w:r w:rsidRPr="008F4277">
        <w:rPr>
          <w:rFonts w:eastAsia="Verdana"/>
        </w:rPr>
        <w:t>. tražbina vjerovnika HRVATSKA RADIOTELEVIZIJA,</w:t>
      </w:r>
      <w:r w:rsidRPr="008F4277">
        <w:t xml:space="preserve"> Zagreb, Prisavlje 3 </w:t>
      </w:r>
      <w:r w:rsidRPr="008F4277">
        <w:rPr>
          <w:rFonts w:eastAsia="Verdana"/>
          <w:noProof/>
        </w:rPr>
        <w:t xml:space="preserve">(OIB </w:t>
      </w:r>
      <w:r w:rsidRPr="008F4277">
        <w:t>68419124305</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40.639,94 </w:t>
      </w:r>
      <w:r w:rsidRPr="008F4277">
        <w:rPr>
          <w:rFonts w:eastAsia="Verdana"/>
        </w:rPr>
        <w:t xml:space="preserve">kn. Dio tražbine po osnovi kamata u iznosu od </w:t>
      </w:r>
      <w:r w:rsidRPr="008F4277">
        <w:rPr>
          <w:rFonts w:eastAsia="Verdana"/>
          <w:noProof/>
        </w:rPr>
        <w:t xml:space="preserve">1.914,94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38.725,00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27.107,50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451,79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11.617,50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2.323,50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w:t>
      </w:r>
      <w:r w:rsidRPr="008F4277">
        <w:rPr>
          <w:rFonts w:eastAsia="Verdana"/>
        </w:rPr>
        <w:lastRenderedPageBreak/>
        <w:t>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22</w:t>
      </w:r>
      <w:r>
        <w:rPr>
          <w:rFonts w:eastAsia="Verdana"/>
        </w:rPr>
        <w:t>6</w:t>
      </w:r>
      <w:r w:rsidRPr="008F4277">
        <w:rPr>
          <w:rFonts w:eastAsia="Verdana"/>
        </w:rPr>
        <w:t xml:space="preserve">. tražbina vjerovnika </w:t>
      </w:r>
      <w:r w:rsidRPr="008F4277">
        <w:t>HRVATSKA UDRUGA POSLODAVACA,</w:t>
      </w:r>
      <w:r w:rsidRPr="008F4277">
        <w:rPr>
          <w:rFonts w:cs="Arial"/>
          <w:color w:val="003366"/>
          <w:sz w:val="18"/>
          <w:szCs w:val="18"/>
        </w:rPr>
        <w:t xml:space="preserve"> </w:t>
      </w:r>
      <w:r w:rsidRPr="008F4277">
        <w:t xml:space="preserve">Radnička cesta 52, Zagreb (OIB 80978339255) </w:t>
      </w:r>
      <w:r w:rsidRPr="008F4277">
        <w:rPr>
          <w:rFonts w:eastAsia="Verdana"/>
        </w:rPr>
        <w:t xml:space="preserve">utvrđena u ukupnom iznosu od </w:t>
      </w:r>
      <w:r w:rsidRPr="008F4277">
        <w:rPr>
          <w:rFonts w:eastAsia="Verdana"/>
          <w:noProof/>
        </w:rPr>
        <w:t xml:space="preserve">85.500,00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59.850,00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997,50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25.650,00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5.130,00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w:t>
      </w:r>
      <w:r w:rsidRPr="008F4277">
        <w:rPr>
          <w:rFonts w:eastAsia="Verdana"/>
        </w:rPr>
        <w:lastRenderedPageBreak/>
        <w:t>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22</w:t>
      </w:r>
      <w:r>
        <w:rPr>
          <w:rFonts w:eastAsia="Verdana"/>
        </w:rPr>
        <w:t>7</w:t>
      </w:r>
      <w:r w:rsidRPr="008F4277">
        <w:rPr>
          <w:rFonts w:eastAsia="Verdana"/>
        </w:rPr>
        <w:t xml:space="preserve">. tražbina vjerovnika </w:t>
      </w:r>
      <w:r w:rsidRPr="008F4277">
        <w:t xml:space="preserve">HRVATSKA UDRUGA ZA ODNOSE S JAVNOŠĆU, Perkovčeva 2, Zagreb (OIB 84996804446) </w:t>
      </w:r>
      <w:r w:rsidRPr="008F4277">
        <w:rPr>
          <w:rFonts w:eastAsia="Verdana"/>
        </w:rPr>
        <w:t xml:space="preserve">utvrđena u ukupnom iznosu od </w:t>
      </w:r>
      <w:r w:rsidRPr="008F4277">
        <w:rPr>
          <w:rFonts w:eastAsia="Verdana"/>
          <w:noProof/>
        </w:rPr>
        <w:t xml:space="preserve">2.000,00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1.400,00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23,33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600,00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120,00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w:t>
      </w:r>
      <w:r w:rsidRPr="008F4277">
        <w:rPr>
          <w:rFonts w:eastAsia="Verdana"/>
        </w:rPr>
        <w:lastRenderedPageBreak/>
        <w:t>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22</w:t>
      </w:r>
      <w:r>
        <w:rPr>
          <w:rFonts w:eastAsia="Verdana"/>
        </w:rPr>
        <w:t>8</w:t>
      </w:r>
      <w:r w:rsidRPr="008F4277">
        <w:rPr>
          <w:rFonts w:eastAsia="Verdana"/>
        </w:rPr>
        <w:t xml:space="preserve">. tražbina vjerovnika </w:t>
      </w:r>
      <w:r w:rsidRPr="008F4277">
        <w:t xml:space="preserve">HRVATSKE AUTOCESTE d.o.o. Zagreb, Širolina ulica 4 (OIB 57500462912) </w:t>
      </w:r>
      <w:r w:rsidRPr="008F4277">
        <w:rPr>
          <w:rFonts w:eastAsia="Verdana"/>
        </w:rPr>
        <w:t xml:space="preserve">utvrđena u ukupnom iznosu od </w:t>
      </w:r>
      <w:r w:rsidRPr="008F4277">
        <w:rPr>
          <w:rFonts w:eastAsia="Verdana"/>
          <w:noProof/>
        </w:rPr>
        <w:t xml:space="preserve">112,00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78,40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1,31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33,60 </w:t>
      </w:r>
      <w:r w:rsidRPr="008F4277">
        <w:rPr>
          <w:rFonts w:eastAsia="Verdana"/>
        </w:rPr>
        <w:t xml:space="preserve">kn koji čini 30% glavnice namirit će se pružanjem usluga marketinga i oglašavanja u tiskanom izdju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6,72</w:t>
      </w:r>
      <w:r w:rsidRPr="008F4277">
        <w:rPr>
          <w:rFonts w:eastAsia="Verdana"/>
          <w:noProof/>
        </w:rPr>
        <w:tab/>
        <w:t xml:space="preserve">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w:t>
      </w:r>
      <w:r w:rsidRPr="008F4277">
        <w:rPr>
          <w:rFonts w:eastAsia="Verdana"/>
        </w:rPr>
        <w:lastRenderedPageBreak/>
        <w:t>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22</w:t>
      </w:r>
      <w:r>
        <w:rPr>
          <w:rFonts w:eastAsia="Verdana"/>
        </w:rPr>
        <w:t>9</w:t>
      </w:r>
      <w:r w:rsidRPr="008F4277">
        <w:rPr>
          <w:rFonts w:eastAsia="Verdana"/>
        </w:rPr>
        <w:t>. tražbina vjerovnika HNK Rijeka s.</w:t>
      </w:r>
      <w:r w:rsidRPr="008F4277">
        <w:t xml:space="preserve">d.d. Rijeka, Rujevica 10 (OIB 38726608831) </w:t>
      </w:r>
      <w:r w:rsidRPr="008F4277">
        <w:rPr>
          <w:rFonts w:eastAsia="Verdana"/>
        </w:rPr>
        <w:t xml:space="preserve">utvrđena u ukupnom iznosu od </w:t>
      </w:r>
      <w:r w:rsidRPr="008F4277">
        <w:rPr>
          <w:rFonts w:eastAsia="Verdana"/>
          <w:noProof/>
        </w:rPr>
        <w:t xml:space="preserve">62.889,52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44.022,66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733,71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18.866,86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w:t>
      </w:r>
      <w:r w:rsidRPr="008F4277">
        <w:rPr>
          <w:rFonts w:eastAsia="Verdana"/>
        </w:rPr>
        <w:lastRenderedPageBreak/>
        <w:t xml:space="preserve">oglašavanja u vrijednosti koja odgovara godišnjoj kvoti, koja iznosi 1/5 dijela tražbine, odnosno u iznosu od </w:t>
      </w:r>
      <w:r w:rsidRPr="008F4277">
        <w:rPr>
          <w:rFonts w:eastAsia="Verdana"/>
          <w:noProof/>
        </w:rPr>
        <w:t xml:space="preserve">3.773,37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w:t>
      </w:r>
      <w:r>
        <w:rPr>
          <w:rFonts w:eastAsia="Verdana"/>
        </w:rPr>
        <w:t>30</w:t>
      </w:r>
      <w:r w:rsidRPr="008F4277">
        <w:rPr>
          <w:rFonts w:eastAsia="Verdana"/>
        </w:rPr>
        <w:t xml:space="preserve">. tražbina vjerovnika HRVATSKI TELEKOM </w:t>
      </w:r>
      <w:r w:rsidRPr="008F4277">
        <w:t xml:space="preserve">d.d. Zagreb, Roberta Frangeša Mihanovića 9 (OIB 81793146560) </w:t>
      </w:r>
      <w:r w:rsidRPr="008F4277">
        <w:rPr>
          <w:rFonts w:eastAsia="Verdana"/>
        </w:rPr>
        <w:t xml:space="preserve">utvrđena u ukupnom iznosu od </w:t>
      </w:r>
      <w:r w:rsidRPr="008F4277">
        <w:rPr>
          <w:rFonts w:eastAsia="Verdana"/>
          <w:noProof/>
        </w:rPr>
        <w:t xml:space="preserve">2.844,61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1.991,23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33,19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853,38 </w:t>
      </w:r>
      <w:r w:rsidRPr="008F4277">
        <w:rPr>
          <w:rFonts w:eastAsia="Verdana"/>
        </w:rPr>
        <w:t xml:space="preserve">kn koji čini 30% glavnice namirit će se pružanjem usluga marketinga i oglašavanja u tiskanom izdanju i web portalu dnevnih novina “Novi list” i/ili </w:t>
      </w:r>
      <w:r w:rsidRPr="008F4277">
        <w:rPr>
          <w:rFonts w:eastAsia="Verdana"/>
        </w:rPr>
        <w:lastRenderedPageBreak/>
        <w:t xml:space="preserve">“Glas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170,68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23</w:t>
      </w:r>
      <w:r>
        <w:rPr>
          <w:rFonts w:eastAsia="Verdana"/>
        </w:rPr>
        <w:t>1</w:t>
      </w:r>
      <w:r w:rsidRPr="008F4277">
        <w:rPr>
          <w:rFonts w:eastAsia="Verdana"/>
        </w:rPr>
        <w:t xml:space="preserve">. tražbina vjerovnika </w:t>
      </w:r>
      <w:r w:rsidRPr="008F4277">
        <w:t>HRVATSKI ZAVOD ZA TOKSIKOLOGIJU I ANTIDOPING,</w:t>
      </w:r>
      <w:r w:rsidRPr="008F4277">
        <w:rPr>
          <w:rFonts w:cs="Arial"/>
          <w:sz w:val="18"/>
          <w:szCs w:val="18"/>
        </w:rPr>
        <w:t xml:space="preserve"> </w:t>
      </w:r>
      <w:r w:rsidRPr="008F4277">
        <w:t xml:space="preserve">Borongajska cesta 83 g, Zagreb (OIB 23691527614) </w:t>
      </w:r>
      <w:r w:rsidRPr="008F4277">
        <w:rPr>
          <w:rFonts w:eastAsia="Verdana"/>
        </w:rPr>
        <w:t xml:space="preserve">utvrđena u ukupnom iznosu od </w:t>
      </w:r>
      <w:r w:rsidRPr="008F4277">
        <w:rPr>
          <w:rFonts w:eastAsia="Verdana"/>
          <w:noProof/>
        </w:rPr>
        <w:t xml:space="preserve">1.000,00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700,00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11,67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isplatom pojedine rate u odnosu na rokove određene ovom nagodbom, duguje vjerovniku </w:t>
      </w:r>
      <w:r w:rsidRPr="008F4277">
        <w:lastRenderedPageBreak/>
        <w:t>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300,00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60,00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23</w:t>
      </w:r>
      <w:r>
        <w:rPr>
          <w:rFonts w:eastAsia="Verdana"/>
        </w:rPr>
        <w:t>2</w:t>
      </w:r>
      <w:r w:rsidRPr="008F4277">
        <w:rPr>
          <w:rFonts w:eastAsia="Verdana"/>
        </w:rPr>
        <w:t>. tražbina vjerovnika HRVATSKO DRUŠTVO SKLADATELJA,</w:t>
      </w:r>
      <w:r w:rsidRPr="008F4277">
        <w:t xml:space="preserve"> Zagreb, Randićeva ulica 28 B-C </w:t>
      </w:r>
      <w:r w:rsidRPr="008F4277">
        <w:rPr>
          <w:rFonts w:eastAsia="Verdana"/>
          <w:noProof/>
        </w:rPr>
        <w:t xml:space="preserve">(OIB </w:t>
      </w:r>
      <w:r w:rsidRPr="008F4277">
        <w:t>56668956985</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629,04 </w:t>
      </w:r>
      <w:r w:rsidRPr="008F4277">
        <w:rPr>
          <w:rFonts w:eastAsia="Verdana"/>
        </w:rPr>
        <w:t xml:space="preserve">kn. Dio tražbine po osnovi kamata u iznosu od </w:t>
      </w:r>
      <w:r w:rsidRPr="008F4277">
        <w:rPr>
          <w:rFonts w:eastAsia="Verdana"/>
          <w:noProof/>
        </w:rPr>
        <w:t xml:space="preserve">113,41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515,63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 xml:space="preserve">- dio tražbine u iznosu od </w:t>
      </w:r>
      <w:r w:rsidRPr="008F4277">
        <w:rPr>
          <w:rFonts w:eastAsia="Verdana"/>
          <w:noProof/>
        </w:rPr>
        <w:t xml:space="preserve">360,94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6,02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154,69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30,94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23</w:t>
      </w:r>
      <w:r>
        <w:rPr>
          <w:rFonts w:eastAsia="Verdana"/>
        </w:rPr>
        <w:t>3</w:t>
      </w:r>
      <w:r w:rsidRPr="008F4277">
        <w:rPr>
          <w:rFonts w:eastAsia="Verdana"/>
        </w:rPr>
        <w:t xml:space="preserve">. tražbina vjerovnika </w:t>
      </w:r>
      <w:r w:rsidRPr="008F4277">
        <w:t>IEG-GRAFIKA d.o.o.</w:t>
      </w:r>
      <w:r w:rsidRPr="008F4277">
        <w:rPr>
          <w:rFonts w:cs="Arial"/>
          <w:sz w:val="18"/>
          <w:szCs w:val="18"/>
        </w:rPr>
        <w:t xml:space="preserve"> </w:t>
      </w:r>
      <w:r w:rsidRPr="008F4277">
        <w:t xml:space="preserve">Zagreb, Lavoslava Ružičke 32 (OIB 81951994357) </w:t>
      </w:r>
      <w:r w:rsidRPr="008F4277">
        <w:rPr>
          <w:rFonts w:eastAsia="Verdana"/>
        </w:rPr>
        <w:t xml:space="preserve">utvrđena u ukupnom iznosu od </w:t>
      </w:r>
      <w:r w:rsidRPr="008F4277">
        <w:rPr>
          <w:rFonts w:eastAsia="Verdana"/>
          <w:noProof/>
        </w:rPr>
        <w:t xml:space="preserve">9.543,75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6.680,63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111,34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2.863,13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572,63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23</w:t>
      </w:r>
      <w:r>
        <w:rPr>
          <w:rFonts w:eastAsia="Verdana"/>
        </w:rPr>
        <w:t>4</w:t>
      </w:r>
      <w:r w:rsidRPr="008F4277">
        <w:rPr>
          <w:rFonts w:eastAsia="Verdana"/>
        </w:rPr>
        <w:t xml:space="preserve">. tražbina vjerovnika </w:t>
      </w:r>
      <w:r w:rsidRPr="008F4277">
        <w:t>IN TIME d.o.o.</w:t>
      </w:r>
      <w:r w:rsidRPr="008F4277">
        <w:rPr>
          <w:rFonts w:cs="Arial"/>
          <w:sz w:val="18"/>
          <w:szCs w:val="18"/>
        </w:rPr>
        <w:t xml:space="preserve"> </w:t>
      </w:r>
      <w:r w:rsidRPr="008F4277">
        <w:t xml:space="preserve">Zagreb, Velika cesta 78 (OIB 18458216879) </w:t>
      </w:r>
      <w:r w:rsidRPr="008F4277">
        <w:rPr>
          <w:rFonts w:eastAsia="Verdana"/>
        </w:rPr>
        <w:t xml:space="preserve">utvrđena u ukupnom iznosu od </w:t>
      </w:r>
      <w:r w:rsidRPr="008F4277">
        <w:rPr>
          <w:rFonts w:eastAsia="Verdana"/>
          <w:noProof/>
        </w:rPr>
        <w:t xml:space="preserve">96,26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67,38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1,12 </w:t>
      </w:r>
      <w:r w:rsidRPr="008F4277">
        <w:rPr>
          <w:rFonts w:eastAsia="Verdana"/>
        </w:rPr>
        <w:t xml:space="preserve">kn. Rate dospijevaju posljednjeg dana u tekućem mjesecu s time da prva rata dospijeva nakon proteka razdoblja počeke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28,88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5,78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23</w:t>
      </w:r>
      <w:r>
        <w:rPr>
          <w:rFonts w:eastAsia="Verdana"/>
        </w:rPr>
        <w:t>5</w:t>
      </w:r>
      <w:r w:rsidRPr="008F4277">
        <w:rPr>
          <w:rFonts w:eastAsia="Verdana"/>
        </w:rPr>
        <w:t>. tražbina vjerovnika INDUSTRIJAIMPORT d.o.o.</w:t>
      </w:r>
      <w:r w:rsidRPr="008F4277">
        <w:t xml:space="preserve"> Zagreb, Završje III odvojak 12 </w:t>
      </w:r>
      <w:r w:rsidRPr="008F4277">
        <w:rPr>
          <w:rFonts w:eastAsia="Verdana"/>
          <w:noProof/>
        </w:rPr>
        <w:t xml:space="preserve">(OIB </w:t>
      </w:r>
      <w:r w:rsidRPr="008F4277">
        <w:t>73393802061</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4.605,55 </w:t>
      </w:r>
      <w:r w:rsidRPr="008F4277">
        <w:rPr>
          <w:rFonts w:eastAsia="Verdana"/>
        </w:rPr>
        <w:t xml:space="preserve">kn. Dio tražbine po osnovi kamata u iznosu od </w:t>
      </w:r>
      <w:r w:rsidRPr="008F4277">
        <w:rPr>
          <w:rFonts w:eastAsia="Verdana"/>
          <w:noProof/>
        </w:rPr>
        <w:t xml:space="preserve">453,05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4.152,50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2.906,75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48,45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1.245,75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249,15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w:t>
      </w:r>
      <w:r w:rsidRPr="008F4277">
        <w:rPr>
          <w:rFonts w:eastAsia="Verdana"/>
        </w:rPr>
        <w:lastRenderedPageBreak/>
        <w:t>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23</w:t>
      </w:r>
      <w:r>
        <w:rPr>
          <w:rFonts w:eastAsia="Verdana"/>
        </w:rPr>
        <w:t>6</w:t>
      </w:r>
      <w:r w:rsidRPr="008F4277">
        <w:rPr>
          <w:rFonts w:eastAsia="Verdana"/>
        </w:rPr>
        <w:t>. tražbina vjerovnika INTRAWEB d.o.o.</w:t>
      </w:r>
      <w:r w:rsidRPr="008F4277">
        <w:t xml:space="preserve"> Rijeka, Laginjina 2 </w:t>
      </w:r>
      <w:r w:rsidRPr="008F4277">
        <w:rPr>
          <w:rFonts w:eastAsia="Verdana"/>
          <w:noProof/>
        </w:rPr>
        <w:t xml:space="preserve">(OIB </w:t>
      </w:r>
      <w:r w:rsidRPr="008F4277">
        <w:t>55093511170</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7.350,00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5.145,00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85,75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2.205,00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441,00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w:t>
      </w:r>
      <w:r w:rsidRPr="008F4277">
        <w:rPr>
          <w:rFonts w:eastAsia="Verdana"/>
        </w:rPr>
        <w:lastRenderedPageBreak/>
        <w:t>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23</w:t>
      </w:r>
      <w:r>
        <w:rPr>
          <w:rFonts w:eastAsia="Verdana"/>
        </w:rPr>
        <w:t>7</w:t>
      </w:r>
      <w:r w:rsidRPr="008F4277">
        <w:rPr>
          <w:rFonts w:eastAsia="Verdana"/>
        </w:rPr>
        <w:t>. tražbina vjerovnika INTUS d.o.o.</w:t>
      </w:r>
      <w:r w:rsidRPr="008F4277">
        <w:t xml:space="preserve"> Pula, Giardini 14 </w:t>
      </w:r>
      <w:r w:rsidRPr="008F4277">
        <w:rPr>
          <w:rFonts w:eastAsia="Verdana"/>
          <w:noProof/>
        </w:rPr>
        <w:t xml:space="preserve">(OIB </w:t>
      </w:r>
      <w:r w:rsidRPr="008F4277">
        <w:t>17189374928</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10.422,97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7.296,08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121,60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3.126,89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625,38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w:t>
      </w:r>
      <w:r w:rsidRPr="008F4277">
        <w:rPr>
          <w:rFonts w:eastAsia="Verdana"/>
        </w:rPr>
        <w:lastRenderedPageBreak/>
        <w:t>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23</w:t>
      </w:r>
      <w:r>
        <w:rPr>
          <w:rFonts w:eastAsia="Verdana"/>
        </w:rPr>
        <w:t>8</w:t>
      </w:r>
      <w:r w:rsidRPr="008F4277">
        <w:rPr>
          <w:rFonts w:eastAsia="Verdana"/>
        </w:rPr>
        <w:t>. tražbina vjerovnika ISTARSKA KREDITNA BANKA UMAG d.d.</w:t>
      </w:r>
      <w:r w:rsidRPr="008F4277">
        <w:t xml:space="preserve"> Umag, Ernesta Miloša 1 </w:t>
      </w:r>
      <w:r w:rsidRPr="008F4277">
        <w:rPr>
          <w:rFonts w:eastAsia="Verdana"/>
          <w:noProof/>
        </w:rPr>
        <w:t xml:space="preserve">(OIB </w:t>
      </w:r>
      <w:r w:rsidRPr="008F4277">
        <w:t>65723536010</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250,00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175,00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2,92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75,00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w:t>
      </w:r>
      <w:r w:rsidRPr="008F4277">
        <w:rPr>
          <w:rFonts w:eastAsia="Verdana"/>
        </w:rPr>
        <w:lastRenderedPageBreak/>
        <w:t xml:space="preserve">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15,00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23</w:t>
      </w:r>
      <w:r>
        <w:rPr>
          <w:rFonts w:eastAsia="Verdana"/>
        </w:rPr>
        <w:t>9</w:t>
      </w:r>
      <w:r w:rsidRPr="008F4277">
        <w:rPr>
          <w:rFonts w:eastAsia="Verdana"/>
        </w:rPr>
        <w:t>. tražbina vjerovnika Komunalno trgovačko društvo IVANJ d.o.o.</w:t>
      </w:r>
      <w:r w:rsidRPr="008F4277">
        <w:t xml:space="preserve"> Novi Vinodolski, Trg vinodolskog zakona 5 </w:t>
      </w:r>
      <w:r w:rsidRPr="008F4277">
        <w:rPr>
          <w:rFonts w:eastAsia="Verdana"/>
          <w:noProof/>
        </w:rPr>
        <w:t xml:space="preserve">(OIB </w:t>
      </w:r>
      <w:r w:rsidRPr="008F4277">
        <w:t>97741129364</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30,00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21,00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0,35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lastRenderedPageBreak/>
        <w:t xml:space="preserve">- dio tražbine u iznosu od </w:t>
      </w:r>
      <w:r w:rsidRPr="008F4277">
        <w:rPr>
          <w:rFonts w:eastAsia="Verdana"/>
          <w:noProof/>
        </w:rPr>
        <w:t xml:space="preserve">9,00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1,80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w:t>
      </w:r>
      <w:r>
        <w:rPr>
          <w:rFonts w:eastAsia="Verdana"/>
        </w:rPr>
        <w:t>40</w:t>
      </w:r>
      <w:r w:rsidRPr="008F4277">
        <w:rPr>
          <w:rFonts w:eastAsia="Verdana"/>
        </w:rPr>
        <w:t>. tražbina vjerovnika JADRAN HOTELI d.d.</w:t>
      </w:r>
      <w:r w:rsidRPr="008F4277">
        <w:t xml:space="preserve"> Rijeka, Strossmayerova 1 </w:t>
      </w:r>
      <w:r w:rsidRPr="008F4277">
        <w:rPr>
          <w:rFonts w:eastAsia="Verdana"/>
          <w:noProof/>
        </w:rPr>
        <w:t xml:space="preserve">(OIB </w:t>
      </w:r>
      <w:r w:rsidRPr="008F4277">
        <w:t>45875673150</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3.200,00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2.240,00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37,33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w:t>
      </w:r>
      <w:r w:rsidRPr="008F4277">
        <w:lastRenderedPageBreak/>
        <w:t>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960,00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192,00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24</w:t>
      </w:r>
      <w:r>
        <w:rPr>
          <w:rFonts w:eastAsia="Verdana"/>
        </w:rPr>
        <w:t>1</w:t>
      </w:r>
      <w:r w:rsidRPr="008F4277">
        <w:rPr>
          <w:rFonts w:eastAsia="Verdana"/>
        </w:rPr>
        <w:t>. tražbina vjerovnika JAVNI BILJEŽNIK NANSI KOPIĆ</w:t>
      </w:r>
      <w:r w:rsidRPr="008F4277">
        <w:t xml:space="preserve">, Anticova 9/1, Pula </w:t>
      </w:r>
      <w:r w:rsidRPr="008F4277">
        <w:rPr>
          <w:rFonts w:eastAsia="Verdana"/>
          <w:noProof/>
        </w:rPr>
        <w:t xml:space="preserve">(OIB </w:t>
      </w:r>
      <w:r w:rsidRPr="008F4277">
        <w:t>41419871295</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280,00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196,00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3,27 </w:t>
      </w:r>
      <w:r w:rsidRPr="008F4277">
        <w:rPr>
          <w:rFonts w:eastAsia="Verdana"/>
        </w:rPr>
        <w:t xml:space="preserve">kn. Rate dospijevaju </w:t>
      </w:r>
      <w:r w:rsidRPr="008F4277">
        <w:rPr>
          <w:rFonts w:eastAsia="Verdana"/>
        </w:rPr>
        <w:lastRenderedPageBreak/>
        <w:t xml:space="preserve">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84,00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16,80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24</w:t>
      </w:r>
      <w:r>
        <w:rPr>
          <w:rFonts w:eastAsia="Verdana"/>
        </w:rPr>
        <w:t>2</w:t>
      </w:r>
      <w:r w:rsidRPr="008F4277">
        <w:rPr>
          <w:rFonts w:eastAsia="Verdana"/>
        </w:rPr>
        <w:t>. tražbina vjerovnika JAVNI BILJEŽNIK VERA LOVROVIĆ LEČIĆ</w:t>
      </w:r>
      <w:r w:rsidRPr="008F4277">
        <w:t xml:space="preserve">, Fiorello La Guardia 25, Rijeka </w:t>
      </w:r>
      <w:r w:rsidRPr="008F4277">
        <w:rPr>
          <w:rFonts w:eastAsia="Verdana"/>
          <w:noProof/>
        </w:rPr>
        <w:t xml:space="preserve">(OIB </w:t>
      </w:r>
      <w:r w:rsidRPr="008F4277">
        <w:t>18613429746</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4.484,71 </w:t>
      </w:r>
      <w:r w:rsidRPr="008F4277">
        <w:rPr>
          <w:rFonts w:eastAsia="Verdana"/>
        </w:rPr>
        <w:t xml:space="preserve">kn. Dio </w:t>
      </w:r>
      <w:r w:rsidRPr="008F4277">
        <w:rPr>
          <w:rFonts w:eastAsia="Verdana"/>
        </w:rPr>
        <w:lastRenderedPageBreak/>
        <w:t xml:space="preserve">tražbine po osnovi kamata u iznosu od </w:t>
      </w:r>
      <w:r w:rsidRPr="008F4277">
        <w:rPr>
          <w:rFonts w:eastAsia="Verdana"/>
          <w:noProof/>
        </w:rPr>
        <w:t xml:space="preserve">434,46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4.050,25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2.835,18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47,25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1.215,08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243,02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24</w:t>
      </w:r>
      <w:r>
        <w:rPr>
          <w:rFonts w:eastAsia="Verdana"/>
        </w:rPr>
        <w:t>3</w:t>
      </w:r>
      <w:r w:rsidRPr="008F4277">
        <w:rPr>
          <w:rFonts w:eastAsia="Verdana"/>
        </w:rPr>
        <w:t>. tražbina vjerovnika JELAČA IMPEX RIJEKA d.o.o.</w:t>
      </w:r>
      <w:r w:rsidRPr="008F4277">
        <w:t xml:space="preserve"> Rijeka, Tina Ujevića 18 </w:t>
      </w:r>
      <w:r w:rsidRPr="008F4277">
        <w:rPr>
          <w:rFonts w:eastAsia="Verdana"/>
          <w:noProof/>
        </w:rPr>
        <w:t xml:space="preserve">(OIB </w:t>
      </w:r>
      <w:r w:rsidRPr="008F4277">
        <w:t>48284894303</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2.684,24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1.878,97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31,32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805,27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161,05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24</w:t>
      </w:r>
      <w:r>
        <w:rPr>
          <w:rFonts w:eastAsia="Verdana"/>
        </w:rPr>
        <w:t>4</w:t>
      </w:r>
      <w:r w:rsidRPr="008F4277">
        <w:rPr>
          <w:rFonts w:eastAsia="Verdana"/>
        </w:rPr>
        <w:t>. tražbina vjerovnika GOTIKA d.o.o.</w:t>
      </w:r>
      <w:r w:rsidRPr="008F4277">
        <w:t xml:space="preserve"> Pula, Rakovčeva 16 </w:t>
      </w:r>
      <w:r w:rsidRPr="008F4277">
        <w:rPr>
          <w:rFonts w:eastAsia="Verdana"/>
          <w:noProof/>
        </w:rPr>
        <w:t xml:space="preserve">(OIB </w:t>
      </w:r>
      <w:r w:rsidRPr="008F4277">
        <w:t>74354811209</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5.000,00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3.500,00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58,33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glavnice u iznosu od </w:t>
      </w:r>
      <w:r w:rsidRPr="008F4277">
        <w:rPr>
          <w:rFonts w:eastAsia="Verdana"/>
          <w:noProof/>
        </w:rPr>
        <w:t xml:space="preserve">1.500,00 </w:t>
      </w:r>
      <w:r w:rsidRPr="008F4277">
        <w:rPr>
          <w:rFonts w:eastAsia="Verdana"/>
        </w:rPr>
        <w:t xml:space="preserve">kn koji čini 30%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300,00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w:t>
      </w:r>
      <w:r w:rsidRPr="008F4277">
        <w:rPr>
          <w:rFonts w:eastAsia="Verdana"/>
        </w:rPr>
        <w:lastRenderedPageBreak/>
        <w:t>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24</w:t>
      </w:r>
      <w:r>
        <w:rPr>
          <w:rFonts w:eastAsia="Verdana"/>
        </w:rPr>
        <w:t>5</w:t>
      </w:r>
      <w:r w:rsidRPr="008F4277">
        <w:rPr>
          <w:rFonts w:eastAsia="Verdana"/>
        </w:rPr>
        <w:t>. tražbina vjerovnika KANAL RI d.o.o.</w:t>
      </w:r>
      <w:r w:rsidRPr="008F4277">
        <w:t xml:space="preserve"> Rijeka, Trg riječke rezolucije 3 </w:t>
      </w:r>
      <w:r w:rsidRPr="008F4277">
        <w:rPr>
          <w:rFonts w:eastAsia="Verdana"/>
          <w:noProof/>
        </w:rPr>
        <w:t xml:space="preserve">(OIB </w:t>
      </w:r>
      <w:r w:rsidRPr="008F4277">
        <w:t>26219089758</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12.375,00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8.662,50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144,38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3.712,50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742,50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w:t>
      </w:r>
      <w:r w:rsidRPr="008F4277">
        <w:rPr>
          <w:rFonts w:eastAsia="Verdana"/>
        </w:rPr>
        <w:lastRenderedPageBreak/>
        <w:t>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24</w:t>
      </w:r>
      <w:r>
        <w:rPr>
          <w:rFonts w:eastAsia="Verdana"/>
        </w:rPr>
        <w:t>6</w:t>
      </w:r>
      <w:r w:rsidRPr="008F4277">
        <w:rPr>
          <w:rFonts w:eastAsia="Verdana"/>
        </w:rPr>
        <w:t>. tražbina vjerovnika KARUZA d.o.o.</w:t>
      </w:r>
      <w:r w:rsidRPr="008F4277">
        <w:t xml:space="preserve"> Kastav, Njivi 30 </w:t>
      </w:r>
      <w:r w:rsidRPr="008F4277">
        <w:rPr>
          <w:rFonts w:eastAsia="Verdana"/>
          <w:noProof/>
        </w:rPr>
        <w:t xml:space="preserve">(OIB </w:t>
      </w:r>
      <w:r w:rsidRPr="008F4277">
        <w:t>59311131326</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1.675,00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1.172,50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19,54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502,50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100,50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w:t>
      </w:r>
      <w:r w:rsidRPr="008F4277">
        <w:rPr>
          <w:rFonts w:eastAsia="Verdana"/>
        </w:rPr>
        <w:lastRenderedPageBreak/>
        <w:t>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24</w:t>
      </w:r>
      <w:r>
        <w:rPr>
          <w:rFonts w:eastAsia="Verdana"/>
        </w:rPr>
        <w:t>7</w:t>
      </w:r>
      <w:r w:rsidRPr="008F4277">
        <w:rPr>
          <w:rFonts w:eastAsia="Verdana"/>
        </w:rPr>
        <w:t>. tražbina vjerovnika KD AUTOTROLEJ d.o.o.</w:t>
      </w:r>
      <w:r w:rsidRPr="008F4277">
        <w:t xml:space="preserve"> Rijeka, Školjić 15 </w:t>
      </w:r>
      <w:r w:rsidRPr="008F4277">
        <w:rPr>
          <w:rFonts w:eastAsia="Verdana"/>
          <w:noProof/>
        </w:rPr>
        <w:t xml:space="preserve">(OIB </w:t>
      </w:r>
      <w:r w:rsidRPr="008F4277">
        <w:t>19081493664</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3.981,31 </w:t>
      </w:r>
      <w:r w:rsidRPr="008F4277">
        <w:rPr>
          <w:rFonts w:eastAsia="Verdana"/>
        </w:rPr>
        <w:t xml:space="preserve">kn. Dio tražbine po osnovi kamata u iznosu od </w:t>
      </w:r>
      <w:r w:rsidRPr="008F4277">
        <w:rPr>
          <w:rFonts w:eastAsia="Verdana"/>
          <w:noProof/>
        </w:rPr>
        <w:t xml:space="preserve">241,31 </w:t>
      </w:r>
      <w:r w:rsidRPr="008F4277">
        <w:rPr>
          <w:rFonts w:eastAsia="Verdana"/>
        </w:rPr>
        <w:t xml:space="preserve">kn otpisuje se u cijelosti s danom otvaranja postupka pred Finom, 21. listopada 2014. godine, dok će preostali dio tražbine vjerovnika koji se odnosi na glavnicu u iznosu od </w:t>
      </w:r>
      <w:r w:rsidRPr="008F4277">
        <w:rPr>
          <w:rFonts w:eastAsia="Verdana"/>
          <w:noProof/>
        </w:rPr>
        <w:t xml:space="preserve">3.740,00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2.618,00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43,63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1.122,00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w:t>
      </w:r>
      <w:r w:rsidRPr="008F4277">
        <w:rPr>
          <w:rFonts w:eastAsia="Verdana"/>
        </w:rPr>
        <w:lastRenderedPageBreak/>
        <w:t xml:space="preserve">oglašavanja u vrijednosti koja odgovara godišnjoj kvoti, koja iznosi 1/5 dijela tražbine, odnosno u iznosu od </w:t>
      </w:r>
      <w:r w:rsidRPr="008F4277">
        <w:rPr>
          <w:rFonts w:eastAsia="Verdana"/>
          <w:noProof/>
        </w:rPr>
        <w:t xml:space="preserve">224,40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24</w:t>
      </w:r>
      <w:r>
        <w:rPr>
          <w:rFonts w:eastAsia="Verdana"/>
        </w:rPr>
        <w:t>8</w:t>
      </w:r>
      <w:r w:rsidRPr="008F4277">
        <w:rPr>
          <w:rFonts w:eastAsia="Verdana"/>
        </w:rPr>
        <w:t>. tražbina vjerovnika KD ČISTOĆA d.o.o.</w:t>
      </w:r>
      <w:r w:rsidRPr="008F4277">
        <w:t xml:space="preserve"> Rijeka, Dolac 14 </w:t>
      </w:r>
      <w:r w:rsidRPr="008F4277">
        <w:rPr>
          <w:rFonts w:eastAsia="Verdana"/>
          <w:noProof/>
        </w:rPr>
        <w:t xml:space="preserve">(OIB </w:t>
      </w:r>
      <w:r w:rsidRPr="008F4277">
        <w:t>06531901714</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6.730,34 </w:t>
      </w:r>
      <w:r w:rsidRPr="008F4277">
        <w:rPr>
          <w:rFonts w:eastAsia="Verdana"/>
        </w:rPr>
        <w:t xml:space="preserve">kn. Dio tražbine po osnovi kamata u iznosu od </w:t>
      </w:r>
      <w:r w:rsidRPr="008F4277">
        <w:rPr>
          <w:rFonts w:eastAsia="Verdana"/>
          <w:noProof/>
        </w:rPr>
        <w:t xml:space="preserve">184,71 </w:t>
      </w:r>
      <w:r w:rsidRPr="008F4277">
        <w:rPr>
          <w:rFonts w:eastAsia="Verdana"/>
        </w:rPr>
        <w:t xml:space="preserve">kn otpisuje se u cijelosti s danom otvaranja postupka pred Finom, 21. listopada 2014. godine, dok će preostali dio tražbine vjerovnika koji se odnosi na glavnicu u iznosu od </w:t>
      </w:r>
      <w:r w:rsidRPr="008F4277">
        <w:rPr>
          <w:rFonts w:eastAsia="Verdana"/>
          <w:noProof/>
        </w:rPr>
        <w:t xml:space="preserve">6.545,63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4.581,94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76,37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lastRenderedPageBreak/>
        <w:t xml:space="preserve">- dio tražbine u iznosu od </w:t>
      </w:r>
      <w:r w:rsidRPr="008F4277">
        <w:rPr>
          <w:rFonts w:eastAsia="Verdana"/>
          <w:noProof/>
        </w:rPr>
        <w:t xml:space="preserve">1.963,69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392,74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24</w:t>
      </w:r>
      <w:r>
        <w:rPr>
          <w:rFonts w:eastAsia="Verdana"/>
        </w:rPr>
        <w:t>9</w:t>
      </w:r>
      <w:r w:rsidRPr="008F4277">
        <w:rPr>
          <w:rFonts w:eastAsia="Verdana"/>
        </w:rPr>
        <w:t>. tražbina vjerovnika KD KOSTRENA d.o.o.</w:t>
      </w:r>
      <w:r w:rsidRPr="008F4277">
        <w:t xml:space="preserve"> Kostrena, Glavani 82/d </w:t>
      </w:r>
      <w:r w:rsidRPr="008F4277">
        <w:rPr>
          <w:rFonts w:eastAsia="Verdana"/>
          <w:noProof/>
        </w:rPr>
        <w:t xml:space="preserve">(OIB </w:t>
      </w:r>
      <w:r w:rsidRPr="008F4277">
        <w:t>39751563435</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4.800,00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3.360,00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56,00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w:t>
      </w:r>
      <w:r w:rsidRPr="008F4277">
        <w:lastRenderedPageBreak/>
        <w:t>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1.440,00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288,00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w:t>
      </w:r>
      <w:r>
        <w:rPr>
          <w:rFonts w:eastAsia="Verdana"/>
        </w:rPr>
        <w:t>50</w:t>
      </w:r>
      <w:r w:rsidRPr="008F4277">
        <w:rPr>
          <w:rFonts w:eastAsia="Verdana"/>
        </w:rPr>
        <w:t>. tražbina vjerovnika KD VODOVOD I KANALIZACIJA d.o.o.</w:t>
      </w:r>
      <w:r w:rsidRPr="008F4277">
        <w:t xml:space="preserve"> Rijeka, Dolac 14 </w:t>
      </w:r>
      <w:r w:rsidRPr="008F4277">
        <w:rPr>
          <w:rFonts w:eastAsia="Verdana"/>
          <w:noProof/>
        </w:rPr>
        <w:t xml:space="preserve">(OIB </w:t>
      </w:r>
      <w:r w:rsidRPr="008F4277">
        <w:t>80805858278</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247,60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173,32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2,89 </w:t>
      </w:r>
      <w:r w:rsidRPr="008F4277">
        <w:rPr>
          <w:rFonts w:eastAsia="Verdana"/>
        </w:rPr>
        <w:t xml:space="preserve">kn. Rate dospijevaju </w:t>
      </w:r>
      <w:r w:rsidRPr="008F4277">
        <w:rPr>
          <w:rFonts w:eastAsia="Verdana"/>
        </w:rPr>
        <w:lastRenderedPageBreak/>
        <w:t xml:space="preserve">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74,28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14,86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lastRenderedPageBreak/>
        <w:t>25</w:t>
      </w:r>
      <w:r>
        <w:rPr>
          <w:rFonts w:eastAsia="Verdana"/>
        </w:rPr>
        <w:t>1</w:t>
      </w:r>
      <w:r w:rsidRPr="008F4277">
        <w:rPr>
          <w:rFonts w:eastAsia="Verdana"/>
        </w:rPr>
        <w:t>. tražbina vjerovnika KOLOMEJEC d.o.o.</w:t>
      </w:r>
      <w:r w:rsidRPr="008F4277">
        <w:t xml:space="preserve"> Zagreb, D. Kalea 7 </w:t>
      </w:r>
      <w:r w:rsidRPr="008F4277">
        <w:rPr>
          <w:rFonts w:eastAsia="Verdana"/>
          <w:noProof/>
        </w:rPr>
        <w:t xml:space="preserve">(OIB </w:t>
      </w:r>
      <w:r w:rsidRPr="008F4277">
        <w:t>28943450851</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6.048,75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4.234,13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70,57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1.814,63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362,93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w:t>
      </w:r>
      <w:r w:rsidRPr="008F4277">
        <w:rPr>
          <w:rFonts w:eastAsia="Verdana"/>
        </w:rPr>
        <w:lastRenderedPageBreak/>
        <w:t>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25</w:t>
      </w:r>
      <w:r>
        <w:rPr>
          <w:rFonts w:eastAsia="Verdana"/>
        </w:rPr>
        <w:t>2</w:t>
      </w:r>
      <w:r w:rsidRPr="008F4277">
        <w:rPr>
          <w:rFonts w:eastAsia="Verdana"/>
        </w:rPr>
        <w:t>. tražbina vjerovnika KOMPASS INFO d.o.o.</w:t>
      </w:r>
      <w:r w:rsidRPr="008F4277">
        <w:t xml:space="preserve"> Zagreb, Trg biskupa Josipa Langa 4 </w:t>
      </w:r>
      <w:r w:rsidRPr="008F4277">
        <w:rPr>
          <w:rFonts w:eastAsia="Verdana"/>
          <w:noProof/>
        </w:rPr>
        <w:t xml:space="preserve">(OIB </w:t>
      </w:r>
      <w:r w:rsidRPr="008F4277">
        <w:t>26032205872</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9.652,90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6.757,03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112,62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2.895,87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579,17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w:t>
      </w:r>
      <w:r w:rsidRPr="008F4277">
        <w:rPr>
          <w:rFonts w:eastAsia="Verdana"/>
        </w:rPr>
        <w:lastRenderedPageBreak/>
        <w:t>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25</w:t>
      </w:r>
      <w:r>
        <w:rPr>
          <w:rFonts w:eastAsia="Verdana"/>
        </w:rPr>
        <w:t>3</w:t>
      </w:r>
      <w:r w:rsidRPr="008F4277">
        <w:rPr>
          <w:rFonts w:eastAsia="Verdana"/>
        </w:rPr>
        <w:t>. tražbina vjerovnika KOMUNALNE USLUGE CRES LOŠINJ d.o.o.</w:t>
      </w:r>
      <w:r w:rsidRPr="008F4277">
        <w:t xml:space="preserve"> Cres, Turion 20/A </w:t>
      </w:r>
      <w:r w:rsidRPr="008F4277">
        <w:rPr>
          <w:rFonts w:eastAsia="Verdana"/>
          <w:noProof/>
        </w:rPr>
        <w:t xml:space="preserve">(OIB </w:t>
      </w:r>
      <w:r w:rsidRPr="008F4277">
        <w:t>43600498596</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459,29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321,50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5,36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137,79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27,56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w:t>
      </w:r>
      <w:r w:rsidRPr="008F4277">
        <w:rPr>
          <w:rFonts w:eastAsia="Verdana"/>
        </w:rPr>
        <w:lastRenderedPageBreak/>
        <w:t>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25</w:t>
      </w:r>
      <w:r>
        <w:rPr>
          <w:rFonts w:eastAsia="Verdana"/>
        </w:rPr>
        <w:t>4.</w:t>
      </w:r>
      <w:r w:rsidRPr="008F4277">
        <w:rPr>
          <w:rFonts w:eastAsia="Verdana"/>
        </w:rPr>
        <w:t xml:space="preserve"> tražbina vjerovnika FRANE LAZANJA, vl. </w:t>
      </w:r>
      <w:r w:rsidRPr="008F4277">
        <w:t>kovinotokarska radionica</w:t>
      </w:r>
      <w:r w:rsidRPr="008F4277">
        <w:rPr>
          <w:rFonts w:eastAsia="Verdana"/>
        </w:rPr>
        <w:t xml:space="preserve"> LAZANJA FRANE,</w:t>
      </w:r>
      <w:r w:rsidRPr="008F4277">
        <w:t xml:space="preserve"> Lužine 1-4, Porin hala, Rijeka </w:t>
      </w:r>
      <w:r w:rsidRPr="008F4277">
        <w:rPr>
          <w:rFonts w:eastAsia="Verdana"/>
          <w:noProof/>
        </w:rPr>
        <w:t xml:space="preserve">(OIB </w:t>
      </w:r>
      <w:r w:rsidRPr="008F4277">
        <w:t>11867065406</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1.825,00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1.277,50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21,29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547,50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109,50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w:t>
      </w:r>
      <w:r w:rsidRPr="008F4277">
        <w:rPr>
          <w:rFonts w:eastAsia="Verdana"/>
        </w:rPr>
        <w:lastRenderedPageBreak/>
        <w:t>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25</w:t>
      </w:r>
      <w:r>
        <w:rPr>
          <w:rFonts w:eastAsia="Verdana"/>
        </w:rPr>
        <w:t>5</w:t>
      </w:r>
      <w:r w:rsidRPr="008F4277">
        <w:rPr>
          <w:rFonts w:eastAsia="Verdana"/>
        </w:rPr>
        <w:t>. tražbina vjerovnika KRANING d.o.o.</w:t>
      </w:r>
      <w:r w:rsidRPr="008F4277">
        <w:t xml:space="preserve"> Škrljevo, Kukuljanovo 376 </w:t>
      </w:r>
      <w:r w:rsidRPr="008F4277">
        <w:rPr>
          <w:rFonts w:eastAsia="Verdana"/>
          <w:noProof/>
        </w:rPr>
        <w:t xml:space="preserve">(OIB </w:t>
      </w:r>
      <w:r w:rsidRPr="008F4277">
        <w:t>59654450944</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3.881,06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2.716,74 </w:t>
      </w:r>
      <w:r w:rsidRPr="008F4277">
        <w:rPr>
          <w:rFonts w:eastAsia="Verdana"/>
        </w:rPr>
        <w:t xml:space="preserve">kn koji čini 70% glavnice namirit će se obročnom otplatom u razdoblju od šest godina od dana sklapanja predstečajne nagodbe pred Trgovačkim sudom, 60 jednakih mjesečnih rata, beskamatno, svaka rata u iznosu od </w:t>
      </w:r>
      <w:r w:rsidRPr="008F4277">
        <w:rPr>
          <w:rFonts w:eastAsia="Verdana"/>
          <w:noProof/>
        </w:rPr>
        <w:t xml:space="preserve">45,28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1.164,32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232,86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w:t>
      </w:r>
      <w:r w:rsidRPr="008F4277">
        <w:rPr>
          <w:rFonts w:eastAsia="Verdana"/>
        </w:rPr>
        <w:lastRenderedPageBreak/>
        <w:t>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25</w:t>
      </w:r>
      <w:r>
        <w:rPr>
          <w:rFonts w:eastAsia="Verdana"/>
        </w:rPr>
        <w:t>6</w:t>
      </w:r>
      <w:r w:rsidRPr="008F4277">
        <w:rPr>
          <w:rFonts w:eastAsia="Verdana"/>
        </w:rPr>
        <w:t>. tražbina vjerovnika KVARNERSKE NEKRETNINE d.o.o.</w:t>
      </w:r>
      <w:r w:rsidRPr="008F4277">
        <w:t xml:space="preserve"> Viškovo, Vozišće 5 </w:t>
      </w:r>
      <w:r w:rsidRPr="008F4277">
        <w:rPr>
          <w:rFonts w:eastAsia="Verdana"/>
          <w:noProof/>
        </w:rPr>
        <w:t xml:space="preserve">(OIB </w:t>
      </w:r>
      <w:r w:rsidRPr="008F4277">
        <w:t>40498301834</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28.095,75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19.667,03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327,78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8.428,73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1.685,75 </w:t>
      </w:r>
      <w:r w:rsidRPr="008F4277">
        <w:rPr>
          <w:rFonts w:eastAsia="Verdana"/>
        </w:rPr>
        <w:t xml:space="preserve">kn (u nastavku: Godišnja kvota). Vjerovnik ima pravo naručiti </w:t>
      </w:r>
      <w:r w:rsidRPr="008F4277">
        <w:rPr>
          <w:rFonts w:eastAsia="Verdana"/>
        </w:rPr>
        <w:lastRenderedPageBreak/>
        <w:t>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25</w:t>
      </w:r>
      <w:r>
        <w:rPr>
          <w:rFonts w:eastAsia="Verdana"/>
        </w:rPr>
        <w:t>7</w:t>
      </w:r>
      <w:r w:rsidRPr="008F4277">
        <w:rPr>
          <w:rFonts w:eastAsia="Verdana"/>
        </w:rPr>
        <w:t>. tražbina vjerovnika L. D. AUTO d.o.o.</w:t>
      </w:r>
      <w:r w:rsidRPr="008F4277">
        <w:t xml:space="preserve"> Kastav, Novo naselje 15 </w:t>
      </w:r>
      <w:r w:rsidRPr="008F4277">
        <w:rPr>
          <w:rFonts w:eastAsia="Verdana"/>
          <w:noProof/>
        </w:rPr>
        <w:t xml:space="preserve">(OIB </w:t>
      </w:r>
      <w:r w:rsidRPr="008F4277">
        <w:t>26946497098</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3.300,00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2.310,00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38,50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990,00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w:t>
      </w:r>
      <w:r w:rsidRPr="008F4277">
        <w:rPr>
          <w:rFonts w:eastAsia="Verdana"/>
        </w:rPr>
        <w:lastRenderedPageBreak/>
        <w:t xml:space="preserve">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198,00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25</w:t>
      </w:r>
      <w:r>
        <w:rPr>
          <w:rFonts w:eastAsia="Verdana"/>
        </w:rPr>
        <w:t>8</w:t>
      </w:r>
      <w:r w:rsidRPr="008F4277">
        <w:rPr>
          <w:rFonts w:eastAsia="Verdana"/>
        </w:rPr>
        <w:t>. tražbina vjerovnika LESINGER d.o.o.</w:t>
      </w:r>
      <w:r w:rsidRPr="008F4277">
        <w:t xml:space="preserve"> Opatija, Giuseppe Verdi 7 </w:t>
      </w:r>
      <w:r w:rsidRPr="008F4277">
        <w:rPr>
          <w:rFonts w:eastAsia="Verdana"/>
          <w:noProof/>
        </w:rPr>
        <w:t xml:space="preserve">(OIB </w:t>
      </w:r>
      <w:r w:rsidRPr="008F4277">
        <w:t>29438219620</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26.000,00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18.200,00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303,33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lastRenderedPageBreak/>
        <w:t xml:space="preserve">- dio tražbine u iznosu od </w:t>
      </w:r>
      <w:r w:rsidRPr="008F4277">
        <w:rPr>
          <w:rFonts w:eastAsia="Verdana"/>
          <w:noProof/>
        </w:rPr>
        <w:t xml:space="preserve">7.800,00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1.560,00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25</w:t>
      </w:r>
      <w:r>
        <w:rPr>
          <w:rFonts w:eastAsia="Verdana"/>
        </w:rPr>
        <w:t>9</w:t>
      </w:r>
      <w:r w:rsidRPr="008F4277">
        <w:rPr>
          <w:rFonts w:eastAsia="Verdana"/>
        </w:rPr>
        <w:t xml:space="preserve">. tražbina vjerovnika </w:t>
      </w:r>
      <w:r w:rsidRPr="008F4277">
        <w:t>LIBELA ELSI PRO d.o.o.</w:t>
      </w:r>
      <w:r w:rsidRPr="008F4277">
        <w:rPr>
          <w:rFonts w:eastAsia="Verdana"/>
        </w:rPr>
        <w:t xml:space="preserve"> </w:t>
      </w:r>
      <w:r w:rsidRPr="008F4277">
        <w:t xml:space="preserve">Zagreb, Crnojezerska 18 </w:t>
      </w:r>
      <w:r w:rsidRPr="008F4277">
        <w:rPr>
          <w:rFonts w:eastAsia="Verdana"/>
          <w:noProof/>
        </w:rPr>
        <w:t xml:space="preserve">(OIB </w:t>
      </w:r>
      <w:r w:rsidRPr="008F4277">
        <w:t>39434193144</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6.239,59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4.367,71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72,80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w:t>
      </w:r>
      <w:r w:rsidRPr="008F4277">
        <w:lastRenderedPageBreak/>
        <w:t>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1.871,88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374,38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w:t>
      </w:r>
      <w:r>
        <w:rPr>
          <w:rFonts w:eastAsia="Verdana"/>
        </w:rPr>
        <w:t>60</w:t>
      </w:r>
      <w:r w:rsidRPr="008F4277">
        <w:rPr>
          <w:rFonts w:eastAsia="Verdana"/>
        </w:rPr>
        <w:t xml:space="preserve">. tražbina vjerovnika </w:t>
      </w:r>
      <w:r w:rsidRPr="008F4277">
        <w:t>LIBUKOM JURDANI d.o.o.</w:t>
      </w:r>
      <w:r w:rsidRPr="008F4277">
        <w:rPr>
          <w:rFonts w:eastAsia="Verdana"/>
        </w:rPr>
        <w:t xml:space="preserve"> </w:t>
      </w:r>
      <w:r w:rsidRPr="008F4277">
        <w:t xml:space="preserve">Jurdani, Jurdani 50/b </w:t>
      </w:r>
      <w:r w:rsidRPr="008F4277">
        <w:rPr>
          <w:rFonts w:eastAsia="Verdana"/>
          <w:noProof/>
        </w:rPr>
        <w:t xml:space="preserve">(OIB </w:t>
      </w:r>
      <w:r w:rsidRPr="008F4277">
        <w:t>77671806963</w:t>
      </w:r>
      <w:r w:rsidRPr="008F4277">
        <w:rPr>
          <w:rFonts w:eastAsia="Verdana"/>
          <w:noProof/>
        </w:rPr>
        <w:t xml:space="preserve">) </w:t>
      </w:r>
      <w:r w:rsidRPr="008F4277">
        <w:rPr>
          <w:rFonts w:eastAsia="Verdana"/>
        </w:rPr>
        <w:t xml:space="preserve">utvrđena u ukupnom iznosu od </w:t>
      </w:r>
      <w:r w:rsidRPr="008F4277">
        <w:rPr>
          <w:rFonts w:eastAsia="Verdana"/>
          <w:noProof/>
        </w:rPr>
        <w:t xml:space="preserve">513,49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359,44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5,99 </w:t>
      </w:r>
      <w:r w:rsidRPr="008F4277">
        <w:rPr>
          <w:rFonts w:eastAsia="Verdana"/>
        </w:rPr>
        <w:t xml:space="preserve">kn. Rate dospijevaju </w:t>
      </w:r>
      <w:r w:rsidRPr="008F4277">
        <w:rPr>
          <w:rFonts w:eastAsia="Verdana"/>
        </w:rPr>
        <w:lastRenderedPageBreak/>
        <w:t xml:space="preserve">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154,05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30,81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Pr>
          <w:rFonts w:eastAsia="Verdana"/>
        </w:rPr>
        <w:t>261.</w:t>
      </w:r>
      <w:r w:rsidRPr="008F4277">
        <w:rPr>
          <w:rFonts w:eastAsia="Verdana"/>
        </w:rPr>
        <w:t xml:space="preserve"> tražbina vjerovnika </w:t>
      </w:r>
      <w:r w:rsidRPr="008F4277">
        <w:t>LIDER MEDIA d.o.o.</w:t>
      </w:r>
      <w:r w:rsidRPr="008F4277">
        <w:rPr>
          <w:rFonts w:eastAsia="Verdana"/>
        </w:rPr>
        <w:t xml:space="preserve"> </w:t>
      </w:r>
      <w:r w:rsidRPr="008F4277">
        <w:t xml:space="preserve">Zagreb, Opatovina 29 </w:t>
      </w:r>
      <w:r w:rsidRPr="008F4277">
        <w:rPr>
          <w:rFonts w:eastAsia="Verdana"/>
          <w:noProof/>
        </w:rPr>
        <w:t xml:space="preserve">(OIB </w:t>
      </w:r>
      <w:r w:rsidRPr="008F4277">
        <w:t>75374786952</w:t>
      </w:r>
      <w:r w:rsidRPr="008F4277">
        <w:rPr>
          <w:rFonts w:eastAsia="Verdana"/>
          <w:noProof/>
        </w:rPr>
        <w:t xml:space="preserve">) </w:t>
      </w:r>
      <w:r w:rsidRPr="008F4277">
        <w:rPr>
          <w:rFonts w:eastAsia="Verdana"/>
        </w:rPr>
        <w:t xml:space="preserve">utvrđena u ukupnom iznosu od </w:t>
      </w:r>
      <w:r w:rsidRPr="008F4277">
        <w:rPr>
          <w:rFonts w:eastAsia="Verdana"/>
          <w:noProof/>
        </w:rPr>
        <w:t>27.152,70</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 xml:space="preserve">- dio tražbine u iznosu od </w:t>
      </w:r>
      <w:r w:rsidRPr="008F4277">
        <w:rPr>
          <w:rFonts w:eastAsia="Verdana"/>
          <w:noProof/>
        </w:rPr>
        <w:t xml:space="preserve">19.006,89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316,78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8.145,81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1.629,16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26</w:t>
      </w:r>
      <w:r>
        <w:rPr>
          <w:rFonts w:eastAsia="Verdana"/>
        </w:rPr>
        <w:t>2</w:t>
      </w:r>
      <w:r w:rsidRPr="008F4277">
        <w:rPr>
          <w:rFonts w:eastAsia="Verdana"/>
        </w:rPr>
        <w:t xml:space="preserve">. tražbina vjerovnika </w:t>
      </w:r>
      <w:r w:rsidRPr="008F4277">
        <w:t>LJEKARNA MERICA JURETIĆ,</w:t>
      </w:r>
      <w:r w:rsidRPr="008F4277">
        <w:rPr>
          <w:rFonts w:eastAsia="Verdana"/>
        </w:rPr>
        <w:t xml:space="preserve"> </w:t>
      </w:r>
      <w:r w:rsidRPr="008F4277">
        <w:t xml:space="preserve">Osječka bb, Rijeka </w:t>
      </w:r>
      <w:r w:rsidRPr="008F4277">
        <w:rPr>
          <w:rFonts w:eastAsia="Verdana"/>
          <w:noProof/>
        </w:rPr>
        <w:t xml:space="preserve">(OIB </w:t>
      </w:r>
      <w:r w:rsidRPr="008F4277">
        <w:t>58460802641</w:t>
      </w:r>
      <w:r w:rsidRPr="008F4277">
        <w:rPr>
          <w:rFonts w:eastAsia="Verdana"/>
          <w:noProof/>
        </w:rPr>
        <w:t xml:space="preserve">) </w:t>
      </w:r>
      <w:r w:rsidRPr="008F4277">
        <w:rPr>
          <w:rFonts w:eastAsia="Verdana"/>
        </w:rPr>
        <w:t>utvrđena u ukupnom iznosu od</w:t>
      </w:r>
      <w:r w:rsidRPr="008F4277">
        <w:rPr>
          <w:rFonts w:eastAsia="Verdana"/>
          <w:noProof/>
        </w:rPr>
        <w:t xml:space="preserve"> 1.517,16 </w:t>
      </w:r>
      <w:r w:rsidRPr="008F4277">
        <w:rPr>
          <w:rFonts w:eastAsia="Verdana"/>
        </w:rPr>
        <w:t>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1.062,01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17,70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455,15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91,03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26</w:t>
      </w:r>
      <w:r>
        <w:rPr>
          <w:rFonts w:eastAsia="Verdana"/>
        </w:rPr>
        <w:t>3</w:t>
      </w:r>
      <w:r w:rsidRPr="008F4277">
        <w:rPr>
          <w:rFonts w:eastAsia="Verdana"/>
        </w:rPr>
        <w:t xml:space="preserve">. tražbina vjerovnika </w:t>
      </w:r>
      <w:r w:rsidRPr="008F4277">
        <w:t>LOŽ METALPRES d.o.o.</w:t>
      </w:r>
      <w:r w:rsidRPr="008F4277">
        <w:rPr>
          <w:rFonts w:eastAsia="Verdana"/>
        </w:rPr>
        <w:t xml:space="preserve"> </w:t>
      </w:r>
      <w:r w:rsidRPr="008F4277">
        <w:t xml:space="preserve">Plešce, Antuna Muhvića 52 </w:t>
      </w:r>
      <w:r w:rsidRPr="008F4277">
        <w:rPr>
          <w:rFonts w:eastAsia="Verdana"/>
          <w:noProof/>
        </w:rPr>
        <w:t xml:space="preserve">(OIB </w:t>
      </w:r>
      <w:r w:rsidRPr="008F4277">
        <w:t>33975999472</w:t>
      </w:r>
      <w:r w:rsidRPr="008F4277">
        <w:rPr>
          <w:rFonts w:eastAsia="Verdana"/>
          <w:noProof/>
        </w:rPr>
        <w:t xml:space="preserve">) </w:t>
      </w:r>
      <w:r w:rsidRPr="008F4277">
        <w:rPr>
          <w:rFonts w:eastAsia="Verdana"/>
        </w:rPr>
        <w:t xml:space="preserve">utvrđena u ukupnom iznosu od </w:t>
      </w:r>
      <w:r w:rsidRPr="008F4277">
        <w:rPr>
          <w:rFonts w:eastAsia="Verdana"/>
          <w:noProof/>
        </w:rPr>
        <w:t>15.311,25</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10.717,88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178,63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4.593,38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918,68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w:t>
      </w:r>
      <w:r w:rsidRPr="008F4277">
        <w:rPr>
          <w:rFonts w:eastAsia="Verdana"/>
        </w:rPr>
        <w:lastRenderedPageBreak/>
        <w:t>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26</w:t>
      </w:r>
      <w:r>
        <w:rPr>
          <w:rFonts w:eastAsia="Verdana"/>
        </w:rPr>
        <w:t>4</w:t>
      </w:r>
      <w:r w:rsidRPr="008F4277">
        <w:rPr>
          <w:rFonts w:eastAsia="Verdana"/>
        </w:rPr>
        <w:t xml:space="preserve">. tražbina vjerovnika </w:t>
      </w:r>
      <w:r w:rsidRPr="008F4277">
        <w:t>MAGMA d.d.</w:t>
      </w:r>
      <w:r w:rsidRPr="008F4277">
        <w:rPr>
          <w:rFonts w:eastAsia="Verdana"/>
        </w:rPr>
        <w:t xml:space="preserve"> </w:t>
      </w:r>
      <w:r w:rsidRPr="008F4277">
        <w:t xml:space="preserve">Zagreb, Baštijanova 52/a </w:t>
      </w:r>
      <w:r w:rsidRPr="008F4277">
        <w:rPr>
          <w:rFonts w:eastAsia="Verdana"/>
          <w:noProof/>
        </w:rPr>
        <w:t xml:space="preserve">(OIB </w:t>
      </w:r>
      <w:r w:rsidRPr="008F4277">
        <w:t>67215092378</w:t>
      </w:r>
      <w:r w:rsidRPr="008F4277">
        <w:rPr>
          <w:rFonts w:eastAsia="Verdana"/>
          <w:noProof/>
        </w:rPr>
        <w:t xml:space="preserve">) </w:t>
      </w:r>
      <w:r w:rsidRPr="008F4277">
        <w:rPr>
          <w:rFonts w:eastAsia="Verdana"/>
        </w:rPr>
        <w:t xml:space="preserve">utvrđena u ukupnom iznosu od </w:t>
      </w:r>
      <w:r w:rsidRPr="008F4277">
        <w:rPr>
          <w:rFonts w:eastAsia="Verdana"/>
          <w:noProof/>
        </w:rPr>
        <w:t>36.004,08</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25.202,86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420,05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10.801,22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2.160,24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w:t>
      </w:r>
      <w:r w:rsidRPr="008F4277">
        <w:rPr>
          <w:rFonts w:eastAsia="Verdana"/>
        </w:rPr>
        <w:lastRenderedPageBreak/>
        <w:t>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26</w:t>
      </w:r>
      <w:r>
        <w:rPr>
          <w:rFonts w:eastAsia="Verdana"/>
        </w:rPr>
        <w:t>5</w:t>
      </w:r>
      <w:r w:rsidRPr="008F4277">
        <w:rPr>
          <w:rFonts w:eastAsia="Verdana"/>
        </w:rPr>
        <w:t xml:space="preserve">. tražbina vjerovnika </w:t>
      </w:r>
      <w:r w:rsidRPr="008F4277">
        <w:t>MAKROMIKRO d.o.o.</w:t>
      </w:r>
      <w:r w:rsidRPr="008F4277">
        <w:rPr>
          <w:rFonts w:eastAsia="Verdana"/>
        </w:rPr>
        <w:t xml:space="preserve"> </w:t>
      </w:r>
      <w:r w:rsidRPr="008F4277">
        <w:t xml:space="preserve">Zagreb, Drenovačka 7 </w:t>
      </w:r>
      <w:r w:rsidRPr="008F4277">
        <w:rPr>
          <w:rFonts w:eastAsia="Verdana"/>
          <w:noProof/>
        </w:rPr>
        <w:t xml:space="preserve">(OIB </w:t>
      </w:r>
      <w:r w:rsidRPr="008F4277">
        <w:t>08564317085</w:t>
      </w:r>
      <w:r w:rsidRPr="008F4277">
        <w:rPr>
          <w:rFonts w:eastAsia="Verdana"/>
          <w:noProof/>
        </w:rPr>
        <w:t xml:space="preserve">) </w:t>
      </w:r>
      <w:r w:rsidRPr="008F4277">
        <w:rPr>
          <w:rFonts w:eastAsia="Verdana"/>
        </w:rPr>
        <w:t xml:space="preserve">utvrđena je u ukupnom iznosu od </w:t>
      </w:r>
      <w:r w:rsidRPr="008F4277">
        <w:rPr>
          <w:rFonts w:eastAsia="Verdana"/>
          <w:noProof/>
        </w:rPr>
        <w:t xml:space="preserve">49.374,24 </w:t>
      </w:r>
      <w:r w:rsidRPr="008F4277">
        <w:rPr>
          <w:rFonts w:eastAsia="Verdana"/>
        </w:rPr>
        <w:t xml:space="preserve">kn. Dio tražbine po osnovi kamata u iznosu od </w:t>
      </w:r>
      <w:r w:rsidRPr="008F4277">
        <w:rPr>
          <w:rFonts w:eastAsia="Verdana"/>
          <w:noProof/>
        </w:rPr>
        <w:t xml:space="preserve">4.370,25 </w:t>
      </w:r>
      <w:r w:rsidRPr="008F4277">
        <w:rPr>
          <w:rFonts w:eastAsia="Verdana"/>
        </w:rPr>
        <w:t xml:space="preserve">kn otpisuje se u cijelosti s danom otvaranja postupka pred Finom, 21. listopada 2014. godine, dok će preostali dio tražbine vjerovnika koji se odnosi na glavnicu u iznosu od </w:t>
      </w:r>
      <w:r w:rsidRPr="008F4277">
        <w:rPr>
          <w:rFonts w:eastAsia="Verdana"/>
          <w:noProof/>
        </w:rPr>
        <w:t xml:space="preserve">45.003,99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31.502,79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525,05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13.501,20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2.700,24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w:t>
      </w:r>
      <w:r w:rsidRPr="008F4277">
        <w:rPr>
          <w:rFonts w:eastAsia="Verdana"/>
        </w:rPr>
        <w:lastRenderedPageBreak/>
        <w:t>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26</w:t>
      </w:r>
      <w:r>
        <w:rPr>
          <w:rFonts w:eastAsia="Verdana"/>
        </w:rPr>
        <w:t>6</w:t>
      </w:r>
      <w:r w:rsidRPr="008F4277">
        <w:rPr>
          <w:rFonts w:eastAsia="Verdana"/>
        </w:rPr>
        <w:t xml:space="preserve">. tražbina vjerovnika </w:t>
      </w:r>
      <w:r w:rsidRPr="008F4277">
        <w:t xml:space="preserve">BOJAN TURK, vl. uslužnog obrta "MAPHA", Dragutina Tadijanovića 5, Rijeka </w:t>
      </w:r>
      <w:r w:rsidRPr="008F4277">
        <w:rPr>
          <w:rFonts w:eastAsia="Verdana"/>
          <w:noProof/>
        </w:rPr>
        <w:t xml:space="preserve">(OIB </w:t>
      </w:r>
      <w:r w:rsidRPr="008F4277">
        <w:t>41692531717</w:t>
      </w:r>
      <w:r w:rsidRPr="008F4277">
        <w:rPr>
          <w:rFonts w:eastAsia="Verdana"/>
          <w:noProof/>
        </w:rPr>
        <w:t xml:space="preserve">) </w:t>
      </w:r>
      <w:r w:rsidRPr="008F4277">
        <w:rPr>
          <w:rFonts w:eastAsia="Verdana"/>
        </w:rPr>
        <w:t xml:space="preserve">utvrđena u ukupnom iznosu od </w:t>
      </w:r>
      <w:r w:rsidRPr="008F4277">
        <w:rPr>
          <w:rFonts w:eastAsia="Verdana"/>
          <w:noProof/>
        </w:rPr>
        <w:t>27.535,89</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19.275,12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321,25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8.260,77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w:t>
      </w:r>
      <w:r w:rsidRPr="008F4277">
        <w:rPr>
          <w:rFonts w:eastAsia="Verdana"/>
        </w:rPr>
        <w:lastRenderedPageBreak/>
        <w:t xml:space="preserve">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1.652,15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26</w:t>
      </w:r>
      <w:r>
        <w:rPr>
          <w:rFonts w:eastAsia="Verdana"/>
        </w:rPr>
        <w:t>7</w:t>
      </w:r>
      <w:r w:rsidRPr="008F4277">
        <w:rPr>
          <w:rFonts w:eastAsia="Verdana"/>
        </w:rPr>
        <w:t xml:space="preserve">. tražbina vjerovnika </w:t>
      </w:r>
      <w:r w:rsidRPr="008F4277">
        <w:t xml:space="preserve">MAREX d.o.o. Čakovec, Zrinsko-frankopanska 10 </w:t>
      </w:r>
      <w:r w:rsidRPr="008F4277">
        <w:rPr>
          <w:rFonts w:eastAsia="Verdana"/>
          <w:noProof/>
        </w:rPr>
        <w:t xml:space="preserve">(OIB </w:t>
      </w:r>
      <w:r w:rsidRPr="008F4277">
        <w:t>41969083253</w:t>
      </w:r>
      <w:r w:rsidRPr="008F4277">
        <w:rPr>
          <w:rFonts w:eastAsia="Verdana"/>
          <w:noProof/>
        </w:rPr>
        <w:t xml:space="preserve">) </w:t>
      </w:r>
      <w:r w:rsidRPr="008F4277">
        <w:rPr>
          <w:rFonts w:eastAsia="Verdana"/>
        </w:rPr>
        <w:t xml:space="preserve">utvrđena u ukupnom iznosu od </w:t>
      </w:r>
      <w:r w:rsidRPr="008F4277">
        <w:rPr>
          <w:rFonts w:eastAsia="Verdana"/>
          <w:noProof/>
        </w:rPr>
        <w:t>950,00</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665,00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11,08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lastRenderedPageBreak/>
        <w:t xml:space="preserve">- dio tražbine u iznosu od </w:t>
      </w:r>
      <w:r w:rsidRPr="008F4277">
        <w:rPr>
          <w:rFonts w:eastAsia="Verdana"/>
          <w:noProof/>
        </w:rPr>
        <w:t xml:space="preserve">285,00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57,00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26</w:t>
      </w:r>
      <w:r>
        <w:rPr>
          <w:rFonts w:eastAsia="Verdana"/>
        </w:rPr>
        <w:t>8</w:t>
      </w:r>
      <w:r w:rsidRPr="008F4277">
        <w:rPr>
          <w:rFonts w:eastAsia="Verdana"/>
        </w:rPr>
        <w:t xml:space="preserve">. tražbina vjerovnika </w:t>
      </w:r>
      <w:r w:rsidRPr="008F4277">
        <w:t xml:space="preserve">MATIĆ d.o.o. Velika Gorica, Kolodvorska 137 </w:t>
      </w:r>
      <w:r w:rsidRPr="008F4277">
        <w:rPr>
          <w:rFonts w:eastAsia="Verdana"/>
          <w:noProof/>
        </w:rPr>
        <w:t xml:space="preserve">(OIB </w:t>
      </w:r>
      <w:r w:rsidRPr="008F4277">
        <w:t>76598425509</w:t>
      </w:r>
      <w:r w:rsidRPr="008F4277">
        <w:rPr>
          <w:rFonts w:eastAsia="Verdana"/>
          <w:noProof/>
        </w:rPr>
        <w:t xml:space="preserve">) </w:t>
      </w:r>
      <w:r w:rsidRPr="008F4277">
        <w:rPr>
          <w:rFonts w:eastAsia="Verdana"/>
        </w:rPr>
        <w:t xml:space="preserve">utvrđena u ukupnom iznosu od </w:t>
      </w:r>
      <w:r w:rsidRPr="008F4277">
        <w:rPr>
          <w:rFonts w:eastAsia="Verdana"/>
          <w:noProof/>
        </w:rPr>
        <w:t>16.736,37</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11.715,46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195,26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w:t>
      </w:r>
      <w:r w:rsidRPr="008F4277">
        <w:lastRenderedPageBreak/>
        <w:t>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5.020,91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1.004,18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26</w:t>
      </w:r>
      <w:r>
        <w:rPr>
          <w:rFonts w:eastAsia="Verdana"/>
        </w:rPr>
        <w:t>9</w:t>
      </w:r>
      <w:r w:rsidRPr="008F4277">
        <w:rPr>
          <w:rFonts w:eastAsia="Verdana"/>
        </w:rPr>
        <w:t xml:space="preserve">. tražbina vjerovnika </w:t>
      </w:r>
      <w:r w:rsidRPr="008F4277">
        <w:t xml:space="preserve">MEGTEC Systems SAS, 32-34 Rue des Malines, Lisses </w:t>
      </w:r>
      <w:r w:rsidRPr="008F4277">
        <w:rPr>
          <w:rFonts w:eastAsia="Verdana"/>
        </w:rPr>
        <w:t xml:space="preserve">utvrđena u ukupnom iznosu od </w:t>
      </w:r>
      <w:r w:rsidRPr="008F4277">
        <w:rPr>
          <w:rFonts w:eastAsia="Verdana"/>
          <w:noProof/>
        </w:rPr>
        <w:t>6.941,55</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4.859,09 </w:t>
      </w:r>
      <w:r w:rsidRPr="008F4277">
        <w:rPr>
          <w:rFonts w:eastAsia="Verdana"/>
        </w:rPr>
        <w:t xml:space="preserve">kn koji čini 70% glavnice namirit će se obročnom otplatom u razdoblju od šest godina od dana sklapanja predstečajne nagodbe pred Trgovačkim sudom, u </w:t>
      </w:r>
      <w:r w:rsidRPr="008F4277">
        <w:rPr>
          <w:rFonts w:eastAsia="Verdana"/>
        </w:rPr>
        <w:lastRenderedPageBreak/>
        <w:t xml:space="preserve">60 jednakih mjesečnih rata, beskamatno, svaka rata u iznosu od </w:t>
      </w:r>
      <w:r w:rsidRPr="008F4277">
        <w:rPr>
          <w:rFonts w:eastAsia="Verdana"/>
          <w:noProof/>
        </w:rPr>
        <w:t xml:space="preserve">80,98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2.082,47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416,49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lastRenderedPageBreak/>
        <w:t>2</w:t>
      </w:r>
      <w:r>
        <w:rPr>
          <w:rFonts w:eastAsia="Verdana"/>
        </w:rPr>
        <w:t>70</w:t>
      </w:r>
      <w:r w:rsidRPr="008F4277">
        <w:rPr>
          <w:rFonts w:eastAsia="Verdana"/>
        </w:rPr>
        <w:t xml:space="preserve">. tražbina vjerovnika </w:t>
      </w:r>
      <w:r w:rsidRPr="008F4277">
        <w:t xml:space="preserve">MEP d.o.o. Rijeka, Srdoči 62 (OIB 97009579940) </w:t>
      </w:r>
      <w:r w:rsidRPr="008F4277">
        <w:rPr>
          <w:rFonts w:eastAsia="Verdana"/>
        </w:rPr>
        <w:t xml:space="preserve">utvrđena u ukupnom iznosu od </w:t>
      </w:r>
      <w:r w:rsidRPr="008F4277">
        <w:rPr>
          <w:rFonts w:eastAsia="Verdana"/>
          <w:noProof/>
        </w:rPr>
        <w:t>21.037,50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14.726,25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245,44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6.311,25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1.262,25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27</w:t>
      </w:r>
      <w:r>
        <w:rPr>
          <w:rFonts w:eastAsia="Verdana"/>
        </w:rPr>
        <w:t>1</w:t>
      </w:r>
      <w:r w:rsidRPr="008F4277">
        <w:rPr>
          <w:rFonts w:eastAsia="Verdana"/>
        </w:rPr>
        <w:t xml:space="preserve">. tražbina vjerovnika </w:t>
      </w:r>
      <w:r w:rsidRPr="008F4277">
        <w:t xml:space="preserve">METALCOMMERCE d.o.o. Rijeka, Baštijanova 1/E (OIB 54491965997) </w:t>
      </w:r>
      <w:r w:rsidRPr="008F4277">
        <w:rPr>
          <w:rFonts w:eastAsia="Verdana"/>
        </w:rPr>
        <w:t xml:space="preserve">utvrđena u ukupnom iznosu od </w:t>
      </w:r>
      <w:r w:rsidRPr="008F4277">
        <w:rPr>
          <w:rFonts w:eastAsia="Verdana"/>
          <w:noProof/>
        </w:rPr>
        <w:t>1.737,50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1.216,25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20,27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521,25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104,25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27</w:t>
      </w:r>
      <w:r>
        <w:rPr>
          <w:rFonts w:eastAsia="Verdana"/>
        </w:rPr>
        <w:t>2</w:t>
      </w:r>
      <w:r w:rsidRPr="008F4277">
        <w:rPr>
          <w:rFonts w:eastAsia="Verdana"/>
        </w:rPr>
        <w:t xml:space="preserve">. tražbina vjerovnika </w:t>
      </w:r>
      <w:r w:rsidRPr="008F4277">
        <w:t xml:space="preserve">METRONET TELEKOMUNIKACIJE d.d. Zagreb, Ulica grada Vukovara 269/d (OIB 23269006802) </w:t>
      </w:r>
      <w:r w:rsidRPr="008F4277">
        <w:rPr>
          <w:rFonts w:eastAsia="Verdana"/>
        </w:rPr>
        <w:t xml:space="preserve">utvrđena u ukupnom iznosu od </w:t>
      </w:r>
      <w:r w:rsidRPr="008F4277">
        <w:rPr>
          <w:rFonts w:eastAsia="Verdana"/>
          <w:noProof/>
        </w:rPr>
        <w:t>47.594,78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33.316,35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555,27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14.278,43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2.855,69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w:t>
      </w:r>
      <w:r w:rsidRPr="008F4277">
        <w:rPr>
          <w:rFonts w:eastAsia="Verdana"/>
        </w:rPr>
        <w:lastRenderedPageBreak/>
        <w:t>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27</w:t>
      </w:r>
      <w:r>
        <w:rPr>
          <w:rFonts w:eastAsia="Verdana"/>
        </w:rPr>
        <w:t>3</w:t>
      </w:r>
      <w:r w:rsidRPr="008F4277">
        <w:rPr>
          <w:rFonts w:eastAsia="Verdana"/>
        </w:rPr>
        <w:t xml:space="preserve">. tražbina vjerovnika </w:t>
      </w:r>
      <w:r w:rsidRPr="008F4277">
        <w:t xml:space="preserve">MIGROSS d.o.o. Rijeka, Radićeva 41 (OIB 67369029081) </w:t>
      </w:r>
      <w:r w:rsidRPr="008F4277">
        <w:rPr>
          <w:rFonts w:eastAsia="Verdana"/>
        </w:rPr>
        <w:t xml:space="preserve">utvrđena u ukupnom iznosu od </w:t>
      </w:r>
      <w:r w:rsidRPr="008F4277">
        <w:rPr>
          <w:rFonts w:eastAsia="Verdana"/>
          <w:noProof/>
        </w:rPr>
        <w:t>4.664,50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3.265,15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54,42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1.399,35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279,87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w:t>
      </w:r>
      <w:r w:rsidRPr="008F4277">
        <w:rPr>
          <w:rFonts w:eastAsia="Verdana"/>
        </w:rPr>
        <w:lastRenderedPageBreak/>
        <w:t>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27</w:t>
      </w:r>
      <w:r>
        <w:rPr>
          <w:rFonts w:eastAsia="Verdana"/>
        </w:rPr>
        <w:t>4</w:t>
      </w:r>
      <w:r w:rsidRPr="008F4277">
        <w:rPr>
          <w:rFonts w:eastAsia="Verdana"/>
        </w:rPr>
        <w:t xml:space="preserve">. tražbina vjerovnika </w:t>
      </w:r>
      <w:r w:rsidRPr="008F4277">
        <w:t xml:space="preserve">IVAN MIŠKOVIĆ, vl. obrta za likovno-grafičku djelatnost "MIŠKOVIĆ" Šime Ljubića 4, Rijeka (OIB 77097364648) </w:t>
      </w:r>
      <w:r w:rsidRPr="008F4277">
        <w:rPr>
          <w:rFonts w:eastAsia="Verdana"/>
        </w:rPr>
        <w:t xml:space="preserve">utvrđena u ukupnom iznosu od </w:t>
      </w:r>
      <w:r w:rsidRPr="008F4277">
        <w:rPr>
          <w:rFonts w:eastAsia="Verdana"/>
          <w:noProof/>
        </w:rPr>
        <w:t>44.344,45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31.041,12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517,35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13.303,34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2.660,67 </w:t>
      </w:r>
      <w:r w:rsidRPr="008F4277">
        <w:rPr>
          <w:rFonts w:eastAsia="Verdana"/>
        </w:rPr>
        <w:t xml:space="preserve">kn (u nastavku: Godišnja kvota). Vjerovnik ima pravo naručiti od dužnika pružanje usluga marketinga i oglašavanja, u jednoj ili više narudžbi, za svaku </w:t>
      </w:r>
      <w:r w:rsidRPr="008F4277">
        <w:rPr>
          <w:rFonts w:eastAsia="Verdana"/>
        </w:rPr>
        <w:lastRenderedPageBreak/>
        <w:t>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27</w:t>
      </w:r>
      <w:r>
        <w:rPr>
          <w:rFonts w:eastAsia="Verdana"/>
        </w:rPr>
        <w:t>5</w:t>
      </w:r>
      <w:r w:rsidRPr="008F4277">
        <w:rPr>
          <w:rFonts w:eastAsia="Verdana"/>
        </w:rPr>
        <w:t xml:space="preserve">. tražbina vjerovnika </w:t>
      </w:r>
      <w:r w:rsidRPr="008F4277">
        <w:t xml:space="preserve">MULTIWAY d.o.o. Kukuljanovo, Industrijska zona, Radna zona 27 (OIB 91759874080) </w:t>
      </w:r>
      <w:r w:rsidRPr="008F4277">
        <w:rPr>
          <w:rFonts w:eastAsia="Verdana"/>
        </w:rPr>
        <w:t xml:space="preserve">utvrđena u ukupnom iznosu od </w:t>
      </w:r>
      <w:r w:rsidRPr="008F4277">
        <w:rPr>
          <w:rFonts w:eastAsia="Verdana"/>
          <w:noProof/>
        </w:rPr>
        <w:t>10.200,00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7.140,00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119,00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3.060,00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w:t>
      </w:r>
      <w:r w:rsidRPr="008F4277">
        <w:rPr>
          <w:rFonts w:eastAsia="Verdana"/>
        </w:rPr>
        <w:lastRenderedPageBreak/>
        <w:t xml:space="preserve">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612,00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27</w:t>
      </w:r>
      <w:r>
        <w:rPr>
          <w:rFonts w:eastAsia="Verdana"/>
        </w:rPr>
        <w:t>6</w:t>
      </w:r>
      <w:r w:rsidRPr="008F4277">
        <w:rPr>
          <w:rFonts w:eastAsia="Verdana"/>
        </w:rPr>
        <w:t xml:space="preserve">. tražbina vjerovnika </w:t>
      </w:r>
      <w:r w:rsidRPr="008F4277">
        <w:t xml:space="preserve">MUSIC STAR d.o.o. Opatija, Ulica dr. Ivana Poščića 12 (OIB 63613420852) </w:t>
      </w:r>
      <w:r w:rsidRPr="008F4277">
        <w:rPr>
          <w:rFonts w:eastAsia="Verdana"/>
        </w:rPr>
        <w:t xml:space="preserve">utvrđena u ukupnom iznosu od </w:t>
      </w:r>
      <w:r w:rsidRPr="008F4277">
        <w:rPr>
          <w:rFonts w:eastAsia="Verdana"/>
          <w:noProof/>
        </w:rPr>
        <w:t>16.275,88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11.393,12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189,89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lastRenderedPageBreak/>
        <w:t xml:space="preserve">- dio tražbine u iznosu od </w:t>
      </w:r>
      <w:r w:rsidRPr="008F4277">
        <w:rPr>
          <w:rFonts w:eastAsia="Verdana"/>
          <w:noProof/>
        </w:rPr>
        <w:t xml:space="preserve">4.882,76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976,55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27</w:t>
      </w:r>
      <w:r>
        <w:rPr>
          <w:rFonts w:eastAsia="Verdana"/>
        </w:rPr>
        <w:t>7</w:t>
      </w:r>
      <w:r w:rsidRPr="008F4277">
        <w:rPr>
          <w:rFonts w:eastAsia="Verdana"/>
        </w:rPr>
        <w:t xml:space="preserve">. tražbina vjerovnika </w:t>
      </w:r>
      <w:r w:rsidRPr="008F4277">
        <w:t xml:space="preserve">NEOMEDIA komunikacije d.o.o. Zagreb, Ive Malina 30 (OIB 97031488507) </w:t>
      </w:r>
      <w:r w:rsidRPr="008F4277">
        <w:rPr>
          <w:rFonts w:eastAsia="Verdana"/>
        </w:rPr>
        <w:t xml:space="preserve">utvrđena u ukupnom iznosu od </w:t>
      </w:r>
      <w:r w:rsidRPr="008F4277">
        <w:rPr>
          <w:rFonts w:eastAsia="Verdana"/>
          <w:noProof/>
        </w:rPr>
        <w:t>86.868,75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60.808,13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1.013,47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w:t>
      </w:r>
      <w:r w:rsidRPr="008F4277">
        <w:lastRenderedPageBreak/>
        <w:t>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26.060,63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5.212,13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27</w:t>
      </w:r>
      <w:r>
        <w:rPr>
          <w:rFonts w:eastAsia="Verdana"/>
        </w:rPr>
        <w:t>8</w:t>
      </w:r>
      <w:r w:rsidRPr="008F4277">
        <w:rPr>
          <w:rFonts w:eastAsia="Verdana"/>
        </w:rPr>
        <w:t xml:space="preserve">. tražbina vjerovnika </w:t>
      </w:r>
      <w:r w:rsidRPr="008F4277">
        <w:t xml:space="preserve">NETCOM d.o.o. Rijeka, Riva 6 (OIB 46118101286) </w:t>
      </w:r>
      <w:r w:rsidRPr="008F4277">
        <w:rPr>
          <w:rFonts w:eastAsia="Verdana"/>
        </w:rPr>
        <w:t xml:space="preserve">utvrđena u ukupnom iznosu od </w:t>
      </w:r>
      <w:r w:rsidRPr="008F4277">
        <w:rPr>
          <w:rFonts w:eastAsia="Verdana"/>
          <w:noProof/>
        </w:rPr>
        <w:t>1.204.699,67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843.289,77 </w:t>
      </w:r>
      <w:r w:rsidRPr="008F4277">
        <w:rPr>
          <w:rFonts w:eastAsia="Verdana"/>
        </w:rPr>
        <w:t xml:space="preserve">kn koji čini 70% glavnice namirit će se obročnom otplatom u razdoblju od šest godina od dana sklapanja predstečajne nagodbe pred Trgovačkim </w:t>
      </w:r>
      <w:r w:rsidRPr="008F4277">
        <w:rPr>
          <w:rFonts w:eastAsia="Verdana"/>
        </w:rPr>
        <w:lastRenderedPageBreak/>
        <w:t xml:space="preserve">sudom, u 60 jednakih mjesečnih rata, beskamatno, svaka rata u iznosu od </w:t>
      </w:r>
      <w:r w:rsidRPr="008F4277">
        <w:rPr>
          <w:rFonts w:eastAsia="Verdana"/>
          <w:noProof/>
        </w:rPr>
        <w:t xml:space="preserve">14.054,83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361.409,90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72.281,98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lastRenderedPageBreak/>
        <w:t>27</w:t>
      </w:r>
      <w:r>
        <w:rPr>
          <w:rFonts w:eastAsia="Verdana"/>
        </w:rPr>
        <w:t>9</w:t>
      </w:r>
      <w:r w:rsidRPr="008F4277">
        <w:rPr>
          <w:rFonts w:eastAsia="Verdana"/>
        </w:rPr>
        <w:t>. tražbina vjerovnika NORSKE SKOG BRUCK GmbH</w:t>
      </w:r>
      <w:r w:rsidRPr="008F4277">
        <w:t xml:space="preserve">, Fabricksgasse 10, A-8600, Bruck a.d. Mur, Austria (OIB 37031340517) </w:t>
      </w:r>
      <w:r w:rsidRPr="008F4277">
        <w:rPr>
          <w:rFonts w:eastAsia="Verdana"/>
        </w:rPr>
        <w:t xml:space="preserve">utvrđena je u ukupnom iznosu od </w:t>
      </w:r>
      <w:r w:rsidRPr="008F4277">
        <w:rPr>
          <w:rFonts w:eastAsia="Verdana"/>
          <w:noProof/>
        </w:rPr>
        <w:t xml:space="preserve">1.409.412,37 </w:t>
      </w:r>
      <w:r w:rsidRPr="008F4277">
        <w:rPr>
          <w:rFonts w:eastAsia="Verdana"/>
        </w:rPr>
        <w:t xml:space="preserve">kn. Dio tražbine po osnovi kamata u iznosu od </w:t>
      </w:r>
      <w:r w:rsidRPr="008F4277">
        <w:rPr>
          <w:rFonts w:eastAsia="Verdana"/>
          <w:noProof/>
        </w:rPr>
        <w:t xml:space="preserve">55.014,89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1.354.397,48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948.078,24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15.801,30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406.319,24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81.263,85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w:t>
      </w:r>
      <w:r w:rsidRPr="008F4277">
        <w:rPr>
          <w:rFonts w:eastAsia="Verdana"/>
        </w:rPr>
        <w:lastRenderedPageBreak/>
        <w:t>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w:t>
      </w:r>
      <w:r>
        <w:rPr>
          <w:rFonts w:eastAsia="Verdana"/>
        </w:rPr>
        <w:t>80</w:t>
      </w:r>
      <w:r w:rsidRPr="008F4277">
        <w:rPr>
          <w:rFonts w:eastAsia="Verdana"/>
        </w:rPr>
        <w:t xml:space="preserve">. tražbina vjerovnika </w:t>
      </w:r>
      <w:r w:rsidRPr="008F4277">
        <w:t xml:space="preserve">MILENKO ĐUKIĆ, obrt za prijevoz i građevinske usluge "ĐUKA",  Novo naselje 5, Lučice, Delnice (OIB 73026422412) </w:t>
      </w:r>
      <w:r w:rsidRPr="008F4277">
        <w:rPr>
          <w:rFonts w:eastAsia="Verdana"/>
        </w:rPr>
        <w:t xml:space="preserve">utvrđena u ukupnom iznosu od </w:t>
      </w:r>
      <w:r w:rsidRPr="008F4277">
        <w:rPr>
          <w:rFonts w:eastAsia="Verdana"/>
          <w:noProof/>
        </w:rPr>
        <w:t>2.446,53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1.712,57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28,54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733,96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146,79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w:t>
      </w:r>
      <w:r w:rsidRPr="008F4277">
        <w:rPr>
          <w:rFonts w:eastAsia="Verdana"/>
        </w:rPr>
        <w:lastRenderedPageBreak/>
        <w:t>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28</w:t>
      </w:r>
      <w:r>
        <w:rPr>
          <w:rFonts w:eastAsia="Verdana"/>
        </w:rPr>
        <w:t>1</w:t>
      </w:r>
      <w:r w:rsidRPr="008F4277">
        <w:rPr>
          <w:rFonts w:eastAsia="Verdana"/>
        </w:rPr>
        <w:t>. tražbina vjerovnika ODVJETNIK GORANA GRUBIŠIĆ, Preradovićeva 13, Zagreb</w:t>
      </w:r>
      <w:r w:rsidRPr="008F4277">
        <w:t xml:space="preserve"> (OIB 00990732366) </w:t>
      </w:r>
      <w:r w:rsidRPr="008F4277">
        <w:rPr>
          <w:rFonts w:eastAsia="Verdana"/>
        </w:rPr>
        <w:t xml:space="preserve">utvrđena je u ukupnom iznosu od </w:t>
      </w:r>
      <w:r w:rsidRPr="008F4277">
        <w:rPr>
          <w:rFonts w:eastAsia="Verdana"/>
          <w:noProof/>
        </w:rPr>
        <w:t xml:space="preserve">42.259,81 </w:t>
      </w:r>
      <w:r w:rsidRPr="008F4277">
        <w:rPr>
          <w:rFonts w:eastAsia="Verdana"/>
        </w:rPr>
        <w:t xml:space="preserve">kn. Dio tražbine po osnovi kamata u iznosu od </w:t>
      </w:r>
      <w:r w:rsidRPr="008F4277">
        <w:rPr>
          <w:rFonts w:eastAsia="Verdana"/>
          <w:noProof/>
        </w:rPr>
        <w:t xml:space="preserve">4.259,81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38.000,00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26.600,00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443,33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11.400,00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2.280,00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w:t>
      </w:r>
      <w:r w:rsidRPr="008F4277">
        <w:rPr>
          <w:rFonts w:eastAsia="Verdana"/>
        </w:rPr>
        <w:lastRenderedPageBreak/>
        <w:t>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28</w:t>
      </w:r>
      <w:r>
        <w:rPr>
          <w:rFonts w:eastAsia="Verdana"/>
        </w:rPr>
        <w:t>2</w:t>
      </w:r>
      <w:r w:rsidRPr="008F4277">
        <w:rPr>
          <w:rFonts w:eastAsia="Verdana"/>
        </w:rPr>
        <w:t>. tražbina vjerovnika ODVJETNIK STJEPAN LOVIĆ, Preradovićeva 13, Zagreb</w:t>
      </w:r>
      <w:r w:rsidRPr="008F4277">
        <w:t xml:space="preserve"> (OIB 25964288839) </w:t>
      </w:r>
      <w:r w:rsidRPr="008F4277">
        <w:rPr>
          <w:rFonts w:eastAsia="Verdana"/>
        </w:rPr>
        <w:t xml:space="preserve">utvrđena je u ukupnom iznosu od </w:t>
      </w:r>
      <w:r w:rsidRPr="008F4277">
        <w:rPr>
          <w:rFonts w:eastAsia="Verdana"/>
          <w:noProof/>
        </w:rPr>
        <w:t xml:space="preserve">7.539,38 </w:t>
      </w:r>
      <w:r w:rsidRPr="008F4277">
        <w:rPr>
          <w:rFonts w:eastAsia="Verdana"/>
        </w:rPr>
        <w:t xml:space="preserve">kn. Dio tražbine po osnovi kamata u iznosu od </w:t>
      </w:r>
      <w:r w:rsidRPr="008F4277">
        <w:rPr>
          <w:rFonts w:eastAsia="Verdana"/>
          <w:noProof/>
        </w:rPr>
        <w:t xml:space="preserve">1.289,38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6.250,00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4.375,00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72,92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1.875,00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w:t>
      </w:r>
      <w:r w:rsidRPr="008F4277">
        <w:rPr>
          <w:rFonts w:eastAsia="Verdana"/>
        </w:rPr>
        <w:lastRenderedPageBreak/>
        <w:t xml:space="preserve">oglašavanja u vrijednosti koja odgovara godišnjoj kvoti, koja iznosi 1/5 dijela tražbine, odnosno u iznosu od </w:t>
      </w:r>
      <w:r w:rsidRPr="008F4277">
        <w:rPr>
          <w:rFonts w:eastAsia="Verdana"/>
          <w:noProof/>
        </w:rPr>
        <w:t xml:space="preserve">375,00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28</w:t>
      </w:r>
      <w:r>
        <w:rPr>
          <w:rFonts w:eastAsia="Verdana"/>
        </w:rPr>
        <w:t>3</w:t>
      </w:r>
      <w:r w:rsidRPr="008F4277">
        <w:rPr>
          <w:rFonts w:eastAsia="Verdana"/>
        </w:rPr>
        <w:t>. tražbina vjerovnika ODVJETNIK VLADO LALIĆ, Preradovićeva 13, Zagreb</w:t>
      </w:r>
      <w:r w:rsidRPr="008F4277">
        <w:t xml:space="preserve"> (OIB 01560243419) </w:t>
      </w:r>
      <w:r w:rsidRPr="008F4277">
        <w:rPr>
          <w:rFonts w:eastAsia="Verdana"/>
        </w:rPr>
        <w:t xml:space="preserve">utvrđena je u ukupnom iznosu od </w:t>
      </w:r>
      <w:r w:rsidRPr="008F4277">
        <w:rPr>
          <w:rFonts w:eastAsia="Verdana"/>
          <w:noProof/>
        </w:rPr>
        <w:t xml:space="preserve">75.675,07 </w:t>
      </w:r>
      <w:r w:rsidRPr="008F4277">
        <w:rPr>
          <w:rFonts w:eastAsia="Verdana"/>
        </w:rPr>
        <w:t xml:space="preserve">kn. Dio tražbine po osnovi kamata u iznosu od </w:t>
      </w:r>
      <w:r w:rsidRPr="008F4277">
        <w:rPr>
          <w:rFonts w:eastAsia="Verdana"/>
          <w:noProof/>
        </w:rPr>
        <w:t xml:space="preserve">3.550,07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72.125,00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50.487,50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841,46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isplatom pojedine rate u odnosu na rokove određene ovom nagodbom, duguje vjerovniku zakonsku zateznu kamatu u skladu s mjerodavnim propisima koja na neplaćeni </w:t>
      </w:r>
      <w:r w:rsidRPr="008F4277">
        <w:lastRenderedPageBreak/>
        <w:t>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21.637,50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4.327,50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28</w:t>
      </w:r>
      <w:r>
        <w:rPr>
          <w:rFonts w:eastAsia="Verdana"/>
        </w:rPr>
        <w:t>4</w:t>
      </w:r>
      <w:r w:rsidRPr="008F4277">
        <w:rPr>
          <w:rFonts w:eastAsia="Verdana"/>
        </w:rPr>
        <w:t xml:space="preserve">. tražbina vjerovnika </w:t>
      </w:r>
      <w:r w:rsidRPr="008F4277">
        <w:t xml:space="preserve">OPT-AGENCIJA Ulica grada Vukovara 237, Zagreb (OIB 07435417708) </w:t>
      </w:r>
      <w:r w:rsidRPr="008F4277">
        <w:rPr>
          <w:rFonts w:eastAsia="Verdana"/>
        </w:rPr>
        <w:t xml:space="preserve">utvrđena u ukupnom iznosu od </w:t>
      </w:r>
      <w:r w:rsidRPr="008F4277">
        <w:rPr>
          <w:rFonts w:eastAsia="Verdana"/>
          <w:noProof/>
        </w:rPr>
        <w:t>337,50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236,25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3,94 </w:t>
      </w:r>
      <w:r w:rsidRPr="008F4277">
        <w:rPr>
          <w:rFonts w:eastAsia="Verdana"/>
        </w:rPr>
        <w:t xml:space="preserve">kn. Rate dospijevaju posljednjeg dana u tekućem mjesecu s time da prva rata dospijeva nakon proteka razdoblja </w:t>
      </w:r>
      <w:r w:rsidRPr="008F4277">
        <w:rPr>
          <w:rFonts w:eastAsia="Verdana"/>
        </w:rPr>
        <w:lastRenderedPageBreak/>
        <w:t xml:space="preserve">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101,25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20,25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28</w:t>
      </w:r>
      <w:r>
        <w:rPr>
          <w:rFonts w:eastAsia="Verdana"/>
        </w:rPr>
        <w:t>5</w:t>
      </w:r>
      <w:r w:rsidRPr="008F4277">
        <w:rPr>
          <w:rFonts w:eastAsia="Verdana"/>
        </w:rPr>
        <w:t xml:space="preserve">. tražbina vjerovnika </w:t>
      </w:r>
      <w:r w:rsidRPr="008F4277">
        <w:t xml:space="preserve">OPTIKA VISUM d.o.o. Rijeka, Kastavska 14 (OIB 12455384517) </w:t>
      </w:r>
      <w:r w:rsidRPr="008F4277">
        <w:rPr>
          <w:rFonts w:eastAsia="Verdana"/>
        </w:rPr>
        <w:t xml:space="preserve">utvrđena u ukupnom iznosu od </w:t>
      </w:r>
      <w:r w:rsidRPr="008F4277">
        <w:rPr>
          <w:rFonts w:eastAsia="Verdana"/>
          <w:noProof/>
        </w:rPr>
        <w:t>52.922,18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 xml:space="preserve">- dio tražbine u iznosu od </w:t>
      </w:r>
      <w:r w:rsidRPr="008F4277">
        <w:rPr>
          <w:rFonts w:eastAsia="Verdana"/>
          <w:noProof/>
        </w:rPr>
        <w:t xml:space="preserve">37.045,53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617,43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15.876,65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3.175,33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28</w:t>
      </w:r>
      <w:r>
        <w:rPr>
          <w:rFonts w:eastAsia="Verdana"/>
        </w:rPr>
        <w:t>6</w:t>
      </w:r>
      <w:r w:rsidRPr="008F4277">
        <w:rPr>
          <w:rFonts w:eastAsia="Verdana"/>
        </w:rPr>
        <w:t xml:space="preserve">. tražbina vjerovnika </w:t>
      </w:r>
      <w:r w:rsidRPr="008F4277">
        <w:t xml:space="preserve">OT-OPTIMA TELEKOM d.d. Zagreb, Bani 75/a (OIB 36004425025) </w:t>
      </w:r>
      <w:r w:rsidRPr="008F4277">
        <w:rPr>
          <w:rFonts w:eastAsia="Verdana"/>
        </w:rPr>
        <w:t xml:space="preserve">utvrđena u ukupnom iznosu od </w:t>
      </w:r>
      <w:r w:rsidRPr="008F4277">
        <w:rPr>
          <w:rFonts w:eastAsia="Verdana"/>
          <w:noProof/>
        </w:rPr>
        <w:t>14.210,11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9.947,08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165,78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4.263,03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852,61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28</w:t>
      </w:r>
      <w:r>
        <w:rPr>
          <w:rFonts w:eastAsia="Verdana"/>
        </w:rPr>
        <w:t>7</w:t>
      </w:r>
      <w:r w:rsidRPr="008F4277">
        <w:rPr>
          <w:rFonts w:eastAsia="Verdana"/>
        </w:rPr>
        <w:t xml:space="preserve">. tražbina vjerovnika </w:t>
      </w:r>
      <w:r w:rsidRPr="008F4277">
        <w:t xml:space="preserve">OPTIMARE d.o.o. Čavle, Zastenice 39/A (OIB 58945805165) </w:t>
      </w:r>
      <w:r w:rsidRPr="008F4277">
        <w:rPr>
          <w:rFonts w:eastAsia="Verdana"/>
        </w:rPr>
        <w:t xml:space="preserve">utvrđena u ukupnom iznosu od </w:t>
      </w:r>
      <w:r w:rsidRPr="008F4277">
        <w:rPr>
          <w:rFonts w:eastAsia="Verdana"/>
          <w:noProof/>
        </w:rPr>
        <w:t>5.312,50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3.718,75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61,98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1.593,75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318,75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28</w:t>
      </w:r>
      <w:r>
        <w:rPr>
          <w:rFonts w:eastAsia="Verdana"/>
        </w:rPr>
        <w:t>8</w:t>
      </w:r>
      <w:r w:rsidRPr="008F4277">
        <w:rPr>
          <w:rFonts w:eastAsia="Verdana"/>
        </w:rPr>
        <w:t xml:space="preserve">. tražbina vjerovnika </w:t>
      </w:r>
      <w:r w:rsidRPr="008F4277">
        <w:t>OSJEČKA RADIONICA KVALITETNIH APLIKACIJA d.o.o</w:t>
      </w:r>
      <w:r w:rsidRPr="008F4277">
        <w:rPr>
          <w:rFonts w:cs="Arial"/>
        </w:rPr>
        <w:t xml:space="preserve">. </w:t>
      </w:r>
      <w:r w:rsidRPr="008F4277">
        <w:t xml:space="preserve">Osijek, Šetalište kardinala Franje Šepera 13 (OIB 77396594560) </w:t>
      </w:r>
      <w:r w:rsidRPr="008F4277">
        <w:rPr>
          <w:rFonts w:eastAsia="Verdana"/>
        </w:rPr>
        <w:t xml:space="preserve">utvrđena u ukupnom iznosu od </w:t>
      </w:r>
      <w:r w:rsidRPr="008F4277">
        <w:rPr>
          <w:rFonts w:eastAsia="Verdana"/>
          <w:noProof/>
        </w:rPr>
        <w:t>52.012,35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36.408,65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606,81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15.603,71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3.120,74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w:t>
      </w:r>
      <w:r w:rsidRPr="008F4277">
        <w:rPr>
          <w:rFonts w:eastAsia="Verdana"/>
        </w:rPr>
        <w:lastRenderedPageBreak/>
        <w:t>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28</w:t>
      </w:r>
      <w:r>
        <w:rPr>
          <w:rFonts w:eastAsia="Verdana"/>
        </w:rPr>
        <w:t>9</w:t>
      </w:r>
      <w:r w:rsidRPr="008F4277">
        <w:rPr>
          <w:rFonts w:eastAsia="Verdana"/>
        </w:rPr>
        <w:t>. tražbina vjerovnika OTIS DIZALA d.o.o. Zagreb, Prilaz Vladislava Brajkovića 15</w:t>
      </w:r>
      <w:r w:rsidRPr="008F4277">
        <w:t xml:space="preserve"> (OIB 76080865307) </w:t>
      </w:r>
      <w:r w:rsidRPr="008F4277">
        <w:rPr>
          <w:rFonts w:eastAsia="Verdana"/>
        </w:rPr>
        <w:t xml:space="preserve">utvrđena je u ukupnom iznosu od </w:t>
      </w:r>
      <w:r w:rsidRPr="008F4277">
        <w:rPr>
          <w:rFonts w:eastAsia="Verdana"/>
          <w:noProof/>
        </w:rPr>
        <w:t xml:space="preserve">27.258,31 </w:t>
      </w:r>
      <w:r w:rsidRPr="008F4277">
        <w:rPr>
          <w:rFonts w:eastAsia="Verdana"/>
        </w:rPr>
        <w:t xml:space="preserve">kn. Dio tražbine po osnovi kamata u iznosu od </w:t>
      </w:r>
      <w:r w:rsidRPr="008F4277">
        <w:rPr>
          <w:rFonts w:eastAsia="Verdana"/>
          <w:noProof/>
        </w:rPr>
        <w:t xml:space="preserve">534,62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26.723,69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18.706,58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311,78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8.017,11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1.603,42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w:t>
      </w:r>
      <w:r w:rsidRPr="008F4277">
        <w:rPr>
          <w:rFonts w:eastAsia="Verdana"/>
        </w:rPr>
        <w:lastRenderedPageBreak/>
        <w:t>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w:t>
      </w:r>
      <w:r>
        <w:rPr>
          <w:rFonts w:eastAsia="Verdana"/>
        </w:rPr>
        <w:t>90</w:t>
      </w:r>
      <w:r w:rsidRPr="008F4277">
        <w:rPr>
          <w:rFonts w:eastAsia="Verdana"/>
        </w:rPr>
        <w:t xml:space="preserve">. tražbina vjerovnika </w:t>
      </w:r>
      <w:r w:rsidRPr="008F4277">
        <w:t>PANANAGRAM d.o.o</w:t>
      </w:r>
      <w:r w:rsidRPr="008F4277">
        <w:rPr>
          <w:rFonts w:cs="Arial"/>
        </w:rPr>
        <w:t xml:space="preserve">. </w:t>
      </w:r>
      <w:r w:rsidRPr="008F4277">
        <w:t xml:space="preserve">Plomin, Vozilići 25/A (OIB 28868788087) </w:t>
      </w:r>
      <w:r w:rsidRPr="008F4277">
        <w:rPr>
          <w:rFonts w:eastAsia="Verdana"/>
        </w:rPr>
        <w:t xml:space="preserve">utvrđena u ukupnom iznosu od </w:t>
      </w:r>
      <w:r w:rsidRPr="008F4277">
        <w:rPr>
          <w:rFonts w:eastAsia="Verdana"/>
          <w:noProof/>
        </w:rPr>
        <w:t>8.012,50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5.608,75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93,48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2.403,75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w:t>
      </w:r>
      <w:r w:rsidRPr="008F4277">
        <w:rPr>
          <w:rFonts w:eastAsia="Verdana"/>
        </w:rPr>
        <w:lastRenderedPageBreak/>
        <w:t xml:space="preserve">odnosno u iznosu od </w:t>
      </w:r>
      <w:r w:rsidRPr="008F4277">
        <w:rPr>
          <w:rFonts w:eastAsia="Verdana"/>
          <w:noProof/>
        </w:rPr>
        <w:t xml:space="preserve">480,75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29</w:t>
      </w:r>
      <w:r>
        <w:rPr>
          <w:rFonts w:eastAsia="Verdana"/>
        </w:rPr>
        <w:t>1</w:t>
      </w:r>
      <w:r w:rsidRPr="008F4277">
        <w:rPr>
          <w:rFonts w:eastAsia="Verdana"/>
        </w:rPr>
        <w:t>. tražbina vjerovnika MIHAEL PANIJAN, Radička 28, Vrbovsko</w:t>
      </w:r>
      <w:r w:rsidRPr="008F4277">
        <w:t xml:space="preserve"> (OIB 70782974754) </w:t>
      </w:r>
      <w:r w:rsidRPr="008F4277">
        <w:rPr>
          <w:rFonts w:eastAsia="Verdana"/>
        </w:rPr>
        <w:t xml:space="preserve">utvrđena je u ukupnom iznosu od </w:t>
      </w:r>
      <w:r w:rsidRPr="008F4277">
        <w:rPr>
          <w:rFonts w:eastAsia="Verdana"/>
          <w:noProof/>
        </w:rPr>
        <w:t xml:space="preserve">28.610,27 </w:t>
      </w:r>
      <w:r w:rsidRPr="008F4277">
        <w:rPr>
          <w:rFonts w:eastAsia="Verdana"/>
        </w:rPr>
        <w:t xml:space="preserve">kn. Dio tražbine po osnovi kamata u iznosu od </w:t>
      </w:r>
      <w:r w:rsidRPr="008F4277">
        <w:rPr>
          <w:rFonts w:eastAsia="Verdana"/>
          <w:noProof/>
        </w:rPr>
        <w:t xml:space="preserve">7.110,27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21.500,00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15.050,00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250,83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lastRenderedPageBreak/>
        <w:t xml:space="preserve">- dio tražbine u iznosu od </w:t>
      </w:r>
      <w:r w:rsidRPr="008F4277">
        <w:rPr>
          <w:rFonts w:eastAsia="Verdana"/>
          <w:noProof/>
        </w:rPr>
        <w:t xml:space="preserve">6.450,00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1.290,00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29</w:t>
      </w:r>
      <w:r>
        <w:rPr>
          <w:rFonts w:eastAsia="Verdana"/>
        </w:rPr>
        <w:t>2</w:t>
      </w:r>
      <w:r w:rsidRPr="008F4277">
        <w:rPr>
          <w:rFonts w:eastAsia="Verdana"/>
        </w:rPr>
        <w:t>. tražbina vjerovnika SANDRO PANIJAN, Radička 28, Vrbovsko</w:t>
      </w:r>
      <w:r w:rsidRPr="008F4277">
        <w:t xml:space="preserve"> (OIB 376398755569) </w:t>
      </w:r>
      <w:r w:rsidRPr="008F4277">
        <w:rPr>
          <w:rFonts w:eastAsia="Verdana"/>
        </w:rPr>
        <w:t xml:space="preserve">utvrđena je u ukupnom iznosu od </w:t>
      </w:r>
      <w:r w:rsidRPr="008F4277">
        <w:rPr>
          <w:rFonts w:eastAsia="Verdana"/>
          <w:noProof/>
        </w:rPr>
        <w:t xml:space="preserve">15.263,37 </w:t>
      </w:r>
      <w:r w:rsidRPr="008F4277">
        <w:rPr>
          <w:rFonts w:eastAsia="Verdana"/>
        </w:rPr>
        <w:t xml:space="preserve">kn. Dio tražbine po osnovi kamata u iznosu od </w:t>
      </w:r>
      <w:r w:rsidRPr="008F4277">
        <w:rPr>
          <w:rFonts w:eastAsia="Verdana"/>
          <w:noProof/>
        </w:rPr>
        <w:t xml:space="preserve">3.763,37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11.500,00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8.050,00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134,17 </w:t>
      </w:r>
      <w:r w:rsidRPr="008F4277">
        <w:rPr>
          <w:rFonts w:eastAsia="Verdana"/>
        </w:rPr>
        <w:t xml:space="preserve">kn. Rate dospijevaju posljednjeg dana u tekućem mjesecu s time da prva rata dospijeva nakon proteka razdoblja </w:t>
      </w:r>
      <w:r w:rsidRPr="008F4277">
        <w:rPr>
          <w:rFonts w:eastAsia="Verdana"/>
        </w:rPr>
        <w:lastRenderedPageBreak/>
        <w:t xml:space="preserve">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3.450,00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690,00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29</w:t>
      </w:r>
      <w:r>
        <w:rPr>
          <w:rFonts w:eastAsia="Verdana"/>
        </w:rPr>
        <w:t>3</w:t>
      </w:r>
      <w:r w:rsidRPr="008F4277">
        <w:rPr>
          <w:rFonts w:eastAsia="Verdana"/>
        </w:rPr>
        <w:t xml:space="preserve">. tražbina vjerovnika </w:t>
      </w:r>
      <w:r w:rsidRPr="008F4277">
        <w:t>PARKOVI PLUS d.o.o</w:t>
      </w:r>
      <w:r w:rsidRPr="008F4277">
        <w:rPr>
          <w:rFonts w:cs="Arial"/>
        </w:rPr>
        <w:t xml:space="preserve">. </w:t>
      </w:r>
      <w:r w:rsidRPr="008F4277">
        <w:t xml:space="preserve">Rijeka, Mihačeva Draga 41 (OIB 37687763600) </w:t>
      </w:r>
      <w:r w:rsidRPr="008F4277">
        <w:rPr>
          <w:rFonts w:eastAsia="Verdana"/>
        </w:rPr>
        <w:t xml:space="preserve">utvrđena u ukupnom iznosu od </w:t>
      </w:r>
      <w:r w:rsidRPr="008F4277">
        <w:rPr>
          <w:rFonts w:eastAsia="Verdana"/>
          <w:noProof/>
        </w:rPr>
        <w:t>220,78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 xml:space="preserve">- dio tražbine u iznosu od </w:t>
      </w:r>
      <w:r w:rsidRPr="008F4277">
        <w:rPr>
          <w:rFonts w:eastAsia="Verdana"/>
          <w:noProof/>
        </w:rPr>
        <w:t xml:space="preserve">154,55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2,58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66,23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13,25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29</w:t>
      </w:r>
      <w:r>
        <w:rPr>
          <w:rFonts w:eastAsia="Verdana"/>
        </w:rPr>
        <w:t>4</w:t>
      </w:r>
      <w:r w:rsidRPr="008F4277">
        <w:rPr>
          <w:rFonts w:eastAsia="Verdana"/>
        </w:rPr>
        <w:t xml:space="preserve">. tražbina vjerovnika </w:t>
      </w:r>
      <w:r w:rsidRPr="008F4277">
        <w:t>PETROL d.o.o</w:t>
      </w:r>
      <w:r w:rsidRPr="008F4277">
        <w:rPr>
          <w:rFonts w:cs="Arial"/>
        </w:rPr>
        <w:t xml:space="preserve">. </w:t>
      </w:r>
      <w:r w:rsidRPr="008F4277">
        <w:t xml:space="preserve">Zagreb, Otok, Oreškovićeva 6/h (OIB 75550985023) </w:t>
      </w:r>
      <w:r w:rsidRPr="008F4277">
        <w:rPr>
          <w:rFonts w:eastAsia="Verdana"/>
        </w:rPr>
        <w:t xml:space="preserve">utvrđena u ukupnom iznosu od </w:t>
      </w:r>
      <w:r w:rsidRPr="008F4277">
        <w:rPr>
          <w:rFonts w:eastAsia="Verdana"/>
          <w:noProof/>
        </w:rPr>
        <w:t>65.347,84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45.743,49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762,39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19.604,35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3.920,87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w:t>
      </w:r>
      <w:r w:rsidRPr="008F4277">
        <w:rPr>
          <w:rFonts w:eastAsia="Verdana"/>
        </w:rPr>
        <w:lastRenderedPageBreak/>
        <w:t>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29</w:t>
      </w:r>
      <w:r>
        <w:rPr>
          <w:rFonts w:eastAsia="Verdana"/>
        </w:rPr>
        <w:t>5</w:t>
      </w:r>
      <w:r w:rsidRPr="008F4277">
        <w:rPr>
          <w:rFonts w:eastAsia="Verdana"/>
        </w:rPr>
        <w:t xml:space="preserve">. tražbina vjerovnika </w:t>
      </w:r>
      <w:r w:rsidRPr="008F4277">
        <w:t>GRAD OPATIJA,</w:t>
      </w:r>
      <w:r w:rsidRPr="008F4277">
        <w:rPr>
          <w:rFonts w:cs="Arial"/>
        </w:rPr>
        <w:t xml:space="preserve"> </w:t>
      </w:r>
      <w:r w:rsidRPr="008F4277">
        <w:t xml:space="preserve">Maršala Tita 4, Opatija (OIB 99455464348) </w:t>
      </w:r>
      <w:r w:rsidRPr="008F4277">
        <w:rPr>
          <w:rFonts w:eastAsia="Verdana"/>
        </w:rPr>
        <w:t xml:space="preserve">utvrđena u ukupnom iznosu od </w:t>
      </w:r>
      <w:r w:rsidRPr="008F4277">
        <w:rPr>
          <w:rFonts w:eastAsia="Verdana"/>
          <w:noProof/>
        </w:rPr>
        <w:t>25.811,05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18.067,74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301,13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7.743,32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1.548,66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w:t>
      </w:r>
      <w:r w:rsidRPr="008F4277">
        <w:rPr>
          <w:rFonts w:eastAsia="Verdana"/>
        </w:rPr>
        <w:lastRenderedPageBreak/>
        <w:t>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29</w:t>
      </w:r>
      <w:r>
        <w:rPr>
          <w:rFonts w:eastAsia="Verdana"/>
        </w:rPr>
        <w:t>6</w:t>
      </w:r>
      <w:r w:rsidRPr="008F4277">
        <w:rPr>
          <w:rFonts w:eastAsia="Verdana"/>
        </w:rPr>
        <w:t xml:space="preserve">. tražbina vjerovnika </w:t>
      </w:r>
      <w:r w:rsidRPr="008F4277">
        <w:t>PILOTSKI KLUB KRILA KVARNERA,</w:t>
      </w:r>
      <w:r w:rsidRPr="008F4277">
        <w:rPr>
          <w:rFonts w:cs="Arial"/>
        </w:rPr>
        <w:t xml:space="preserve"> </w:t>
      </w:r>
      <w:r w:rsidRPr="008F4277">
        <w:t xml:space="preserve">Soboli 53, Čavle (OIB 01437945859) </w:t>
      </w:r>
      <w:r w:rsidRPr="008F4277">
        <w:rPr>
          <w:rFonts w:eastAsia="Verdana"/>
        </w:rPr>
        <w:t xml:space="preserve">utvrđena u ukupnom iznosu od </w:t>
      </w:r>
      <w:r w:rsidRPr="008F4277">
        <w:rPr>
          <w:rFonts w:eastAsia="Verdana"/>
          <w:noProof/>
        </w:rPr>
        <w:t>1.476,00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1.033,20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17,22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442,80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88,56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w:t>
      </w:r>
      <w:r w:rsidRPr="008F4277">
        <w:rPr>
          <w:rFonts w:eastAsia="Verdana"/>
        </w:rPr>
        <w:lastRenderedPageBreak/>
        <w:t>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29</w:t>
      </w:r>
      <w:r>
        <w:rPr>
          <w:rFonts w:eastAsia="Verdana"/>
        </w:rPr>
        <w:t>7</w:t>
      </w:r>
      <w:r w:rsidRPr="008F4277">
        <w:rPr>
          <w:rFonts w:eastAsia="Verdana"/>
        </w:rPr>
        <w:t xml:space="preserve">. tražbina vjerovnika </w:t>
      </w:r>
      <w:r w:rsidRPr="008F4277">
        <w:t>PIXEL MEDIA d.o.o.</w:t>
      </w:r>
      <w:r w:rsidRPr="008F4277">
        <w:rPr>
          <w:rFonts w:cs="Arial"/>
        </w:rPr>
        <w:t xml:space="preserve"> </w:t>
      </w:r>
      <w:r w:rsidRPr="008F4277">
        <w:t xml:space="preserve">Zagreb, Oreškovićeva 3/D (OIB 52995203888) </w:t>
      </w:r>
      <w:r w:rsidRPr="008F4277">
        <w:rPr>
          <w:rFonts w:eastAsia="Verdana"/>
        </w:rPr>
        <w:t xml:space="preserve">utvrđena u ukupnom iznosu od </w:t>
      </w:r>
      <w:r w:rsidRPr="008F4277">
        <w:rPr>
          <w:rFonts w:eastAsia="Verdana"/>
          <w:noProof/>
        </w:rPr>
        <w:t>375,00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262,50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4,38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112,50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22,50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w:t>
      </w:r>
      <w:r w:rsidRPr="008F4277">
        <w:rPr>
          <w:rFonts w:eastAsia="Verdana"/>
        </w:rPr>
        <w:lastRenderedPageBreak/>
        <w:t>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29</w:t>
      </w:r>
      <w:r>
        <w:rPr>
          <w:rFonts w:eastAsia="Verdana"/>
        </w:rPr>
        <w:t>8</w:t>
      </w:r>
      <w:r w:rsidRPr="008F4277">
        <w:rPr>
          <w:rFonts w:eastAsia="Verdana"/>
        </w:rPr>
        <w:t xml:space="preserve">. tražbina vjerovnika </w:t>
      </w:r>
      <w:r w:rsidRPr="008F4277">
        <w:t>PKL d.o.o.</w:t>
      </w:r>
      <w:r w:rsidRPr="008F4277">
        <w:rPr>
          <w:rFonts w:cs="Arial"/>
        </w:rPr>
        <w:t xml:space="preserve"> </w:t>
      </w:r>
      <w:r w:rsidRPr="008F4277">
        <w:t xml:space="preserve">Rijeka, Martinkovac 112 (OIB 51999974804) </w:t>
      </w:r>
      <w:r w:rsidRPr="008F4277">
        <w:rPr>
          <w:rFonts w:eastAsia="Verdana"/>
        </w:rPr>
        <w:t xml:space="preserve">utvrđena u ukupnom iznosu od </w:t>
      </w:r>
      <w:r w:rsidRPr="008F4277">
        <w:rPr>
          <w:rFonts w:eastAsia="Verdana"/>
          <w:noProof/>
        </w:rPr>
        <w:t>1.279,28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895,50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14,92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383,78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76,76 </w:t>
      </w:r>
      <w:r w:rsidRPr="008F4277">
        <w:rPr>
          <w:rFonts w:eastAsia="Verdana"/>
        </w:rPr>
        <w:t xml:space="preserve">kn (u nastavku: Godišnja kvota). Vjerovnik ima pravo naručiti od dužnika pružanje usluga marketinga i oglašavanja, u jednoj ili više narudžbi, za svaku </w:t>
      </w:r>
      <w:r w:rsidRPr="008F4277">
        <w:rPr>
          <w:rFonts w:eastAsia="Verdana"/>
        </w:rPr>
        <w:lastRenderedPageBreak/>
        <w:t>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29</w:t>
      </w:r>
      <w:r>
        <w:rPr>
          <w:rFonts w:eastAsia="Verdana"/>
        </w:rPr>
        <w:t>9</w:t>
      </w:r>
      <w:r w:rsidRPr="008F4277">
        <w:rPr>
          <w:rFonts w:eastAsia="Verdana"/>
        </w:rPr>
        <w:t xml:space="preserve">. tražbina vjerovnika </w:t>
      </w:r>
      <w:r w:rsidRPr="008F4277">
        <w:t xml:space="preserve">PLAVA LAGUNA d.d. Poreč, Rade Končara 12 (OIB 57444289760) </w:t>
      </w:r>
      <w:r w:rsidRPr="008F4277">
        <w:rPr>
          <w:rFonts w:eastAsia="Verdana"/>
        </w:rPr>
        <w:t xml:space="preserve">utvrđena u ukupnom iznosu od </w:t>
      </w:r>
      <w:r w:rsidRPr="008F4277">
        <w:rPr>
          <w:rFonts w:eastAsia="Verdana"/>
          <w:noProof/>
        </w:rPr>
        <w:t>726,00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508,20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8,47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217,80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w:t>
      </w:r>
      <w:r w:rsidRPr="008F4277">
        <w:rPr>
          <w:rFonts w:eastAsia="Verdana"/>
        </w:rPr>
        <w:lastRenderedPageBreak/>
        <w:t xml:space="preserve">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43,56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Pr>
          <w:rFonts w:eastAsia="Verdana"/>
        </w:rPr>
        <w:t>300</w:t>
      </w:r>
      <w:r w:rsidRPr="008F4277">
        <w:rPr>
          <w:rFonts w:eastAsia="Verdana"/>
        </w:rPr>
        <w:t xml:space="preserve">. tražbina vjerovnika </w:t>
      </w:r>
      <w:r w:rsidRPr="008F4277">
        <w:t xml:space="preserve">PLAVI PODRUM VOLOSKO d.o.o. Opatija, Dr. Ivana Poščića 7  (OIB 77935602302) </w:t>
      </w:r>
      <w:r w:rsidRPr="008F4277">
        <w:rPr>
          <w:rFonts w:eastAsia="Verdana"/>
        </w:rPr>
        <w:t xml:space="preserve">utvrđena u ukupnom iznosu od </w:t>
      </w:r>
      <w:r w:rsidRPr="008F4277">
        <w:rPr>
          <w:rFonts w:eastAsia="Verdana"/>
          <w:noProof/>
        </w:rPr>
        <w:t>3.823,00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2.676,10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44,60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lastRenderedPageBreak/>
        <w:t xml:space="preserve">- dio tražbine u iznosu od </w:t>
      </w:r>
      <w:r w:rsidRPr="008F4277">
        <w:rPr>
          <w:rFonts w:eastAsia="Verdana"/>
          <w:noProof/>
        </w:rPr>
        <w:t xml:space="preserve">1.146,90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229,38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30</w:t>
      </w:r>
      <w:r>
        <w:rPr>
          <w:rFonts w:eastAsia="Verdana"/>
        </w:rPr>
        <w:t>1</w:t>
      </w:r>
      <w:r w:rsidRPr="008F4277">
        <w:rPr>
          <w:rFonts w:eastAsia="Verdana"/>
        </w:rPr>
        <w:t xml:space="preserve">. tražbina vjerovnika </w:t>
      </w:r>
      <w:r w:rsidRPr="008F4277">
        <w:t xml:space="preserve">POLJOPRIVREDNA ZADRUGA VRBNIK, Namori 2 Vrbnik (OIB 38051863635) </w:t>
      </w:r>
      <w:r w:rsidRPr="008F4277">
        <w:rPr>
          <w:rFonts w:eastAsia="Verdana"/>
        </w:rPr>
        <w:t xml:space="preserve">utvrđena u ukupnom iznosu od </w:t>
      </w:r>
      <w:r w:rsidRPr="008F4277">
        <w:rPr>
          <w:rFonts w:eastAsia="Verdana"/>
          <w:noProof/>
        </w:rPr>
        <w:t>12.138,75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8.497,13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141,62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w:t>
      </w:r>
      <w:r w:rsidRPr="008F4277">
        <w:lastRenderedPageBreak/>
        <w:t>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3.641,63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728,33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30</w:t>
      </w:r>
      <w:r>
        <w:rPr>
          <w:rFonts w:eastAsia="Verdana"/>
        </w:rPr>
        <w:t>2</w:t>
      </w:r>
      <w:r w:rsidRPr="008F4277">
        <w:rPr>
          <w:rFonts w:eastAsia="Verdana"/>
        </w:rPr>
        <w:t>. tražbina vjerovnika PORSCHE INTER AUTO d.o.o. Zagreb, Velimira Škorpika 21-23</w:t>
      </w:r>
      <w:r w:rsidRPr="008F4277">
        <w:t xml:space="preserve"> (OIB 67492500921) </w:t>
      </w:r>
      <w:r w:rsidRPr="008F4277">
        <w:rPr>
          <w:rFonts w:eastAsia="Verdana"/>
        </w:rPr>
        <w:t xml:space="preserve">utvrđena je u ukupnom iznosu od </w:t>
      </w:r>
      <w:r w:rsidRPr="008F4277">
        <w:rPr>
          <w:rFonts w:eastAsia="Verdana"/>
          <w:noProof/>
        </w:rPr>
        <w:t xml:space="preserve">5.513,82 </w:t>
      </w:r>
      <w:r w:rsidRPr="008F4277">
        <w:rPr>
          <w:rFonts w:eastAsia="Verdana"/>
        </w:rPr>
        <w:t xml:space="preserve">kn. Dio tražbine po osnovi kamata u iznosu od </w:t>
      </w:r>
      <w:r w:rsidRPr="008F4277">
        <w:rPr>
          <w:rFonts w:eastAsia="Verdana"/>
          <w:noProof/>
        </w:rPr>
        <w:t xml:space="preserve">731,39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4.782,43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 xml:space="preserve">- dio tražbine u iznosu od </w:t>
      </w:r>
      <w:r w:rsidRPr="008F4277">
        <w:rPr>
          <w:rFonts w:eastAsia="Verdana"/>
          <w:noProof/>
        </w:rPr>
        <w:t xml:space="preserve">3.347,70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55,80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 xml:space="preserve">1.434,73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286,95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30</w:t>
      </w:r>
      <w:r>
        <w:rPr>
          <w:rFonts w:eastAsia="Verdana"/>
        </w:rPr>
        <w:t>3</w:t>
      </w:r>
      <w:r w:rsidRPr="008F4277">
        <w:rPr>
          <w:rFonts w:eastAsia="Verdana"/>
        </w:rPr>
        <w:t xml:space="preserve">. tražbina vjerovnika </w:t>
      </w:r>
      <w:r w:rsidRPr="008F4277">
        <w:t xml:space="preserve">MIODRAG BOŠNJAK, vl. prijevozničkog obrta "BOLE", Matice Hrvatske 2, Delnice (OIB 93829633282) </w:t>
      </w:r>
      <w:r w:rsidRPr="008F4277">
        <w:rPr>
          <w:rFonts w:eastAsia="Verdana"/>
        </w:rPr>
        <w:t xml:space="preserve">utvrđena u ukupnom iznosu od </w:t>
      </w:r>
      <w:r w:rsidRPr="008F4277">
        <w:rPr>
          <w:rFonts w:eastAsia="Verdana"/>
          <w:noProof/>
        </w:rPr>
        <w:t>7.631,29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5.341,90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89,03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2.289,39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457,88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w:t>
      </w:r>
      <w:r w:rsidRPr="008F4277">
        <w:rPr>
          <w:rFonts w:eastAsia="Verdana"/>
        </w:rPr>
        <w:lastRenderedPageBreak/>
        <w:t>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30</w:t>
      </w:r>
      <w:r>
        <w:rPr>
          <w:rFonts w:eastAsia="Verdana"/>
        </w:rPr>
        <w:t>4</w:t>
      </w:r>
      <w:r w:rsidRPr="008F4277">
        <w:rPr>
          <w:rFonts w:eastAsia="Verdana"/>
        </w:rPr>
        <w:t xml:space="preserve">. tražbina vjerovnika </w:t>
      </w:r>
      <w:r w:rsidRPr="008F4277">
        <w:t xml:space="preserve">PRIMORSKI RADIO d.o.o. Rijeka, Erazma Barčića 4/a (OIB 85275989317) </w:t>
      </w:r>
      <w:r w:rsidRPr="008F4277">
        <w:rPr>
          <w:rFonts w:eastAsia="Verdana"/>
        </w:rPr>
        <w:t xml:space="preserve">utvrđena u ukupnom iznosu od </w:t>
      </w:r>
      <w:r w:rsidRPr="008F4277">
        <w:rPr>
          <w:rFonts w:eastAsia="Verdana"/>
          <w:noProof/>
        </w:rPr>
        <w:t>3.755,64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2.628,95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43,82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1.126,69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225,34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w:t>
      </w:r>
      <w:r w:rsidRPr="008F4277">
        <w:rPr>
          <w:rFonts w:eastAsia="Verdana"/>
        </w:rPr>
        <w:lastRenderedPageBreak/>
        <w:t>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30</w:t>
      </w:r>
      <w:r>
        <w:rPr>
          <w:rFonts w:eastAsia="Verdana"/>
        </w:rPr>
        <w:t>5</w:t>
      </w:r>
      <w:r w:rsidRPr="008F4277">
        <w:rPr>
          <w:rFonts w:eastAsia="Verdana"/>
        </w:rPr>
        <w:t xml:space="preserve">. tražbina vjerovnika </w:t>
      </w:r>
      <w:r w:rsidRPr="008F4277">
        <w:t xml:space="preserve">PRIVREDNA BANKA ZAGREB d.d. Zagreb, Radnička cesta 50 (OIB 02535697732) </w:t>
      </w:r>
      <w:r w:rsidRPr="008F4277">
        <w:rPr>
          <w:rFonts w:eastAsia="Verdana"/>
        </w:rPr>
        <w:t xml:space="preserve">utvrđena u ukupnom iznosu od </w:t>
      </w:r>
      <w:r w:rsidRPr="008F4277">
        <w:rPr>
          <w:rFonts w:eastAsia="Verdana"/>
          <w:noProof/>
        </w:rPr>
        <w:t>150,00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105,00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1,75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45,00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9,00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w:t>
      </w:r>
      <w:r w:rsidRPr="008F4277">
        <w:rPr>
          <w:rFonts w:eastAsia="Verdana"/>
        </w:rPr>
        <w:lastRenderedPageBreak/>
        <w:t>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30</w:t>
      </w:r>
      <w:r>
        <w:rPr>
          <w:rFonts w:eastAsia="Verdana"/>
        </w:rPr>
        <w:t>6</w:t>
      </w:r>
      <w:r w:rsidRPr="008F4277">
        <w:rPr>
          <w:rFonts w:eastAsia="Verdana"/>
        </w:rPr>
        <w:t xml:space="preserve">. tražbina vjerovnika </w:t>
      </w:r>
      <w:r w:rsidRPr="008F4277">
        <w:t xml:space="preserve">PRO VITA - MEDICINA RADA, Trpimirova 2, Rijeka (OIB 57502456908) </w:t>
      </w:r>
      <w:r w:rsidRPr="008F4277">
        <w:rPr>
          <w:rFonts w:eastAsia="Verdana"/>
        </w:rPr>
        <w:t xml:space="preserve">utvrđena u ukupnom iznosu od </w:t>
      </w:r>
      <w:r w:rsidRPr="008F4277">
        <w:rPr>
          <w:rFonts w:eastAsia="Verdana"/>
          <w:noProof/>
        </w:rPr>
        <w:t>220,00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154,00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2,57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66,00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13,20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w:t>
      </w:r>
      <w:r w:rsidRPr="008F4277">
        <w:rPr>
          <w:rFonts w:eastAsia="Verdana"/>
        </w:rPr>
        <w:lastRenderedPageBreak/>
        <w:t>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30</w:t>
      </w:r>
      <w:r>
        <w:rPr>
          <w:rFonts w:eastAsia="Verdana"/>
        </w:rPr>
        <w:t>7</w:t>
      </w:r>
      <w:r w:rsidRPr="008F4277">
        <w:rPr>
          <w:rFonts w:eastAsia="Verdana"/>
        </w:rPr>
        <w:t xml:space="preserve">. tražbina vjerovnika </w:t>
      </w:r>
      <w:r w:rsidRPr="008F4277">
        <w:t xml:space="preserve">PRO-STAR d.o.o. Rijeka, Andrije Peruča 2/A (OIB 48170491626) </w:t>
      </w:r>
      <w:r w:rsidRPr="008F4277">
        <w:rPr>
          <w:rFonts w:eastAsia="Verdana"/>
        </w:rPr>
        <w:t xml:space="preserve">utvrđena u ukupnom iznosu od </w:t>
      </w:r>
      <w:r w:rsidRPr="008F4277">
        <w:rPr>
          <w:rFonts w:eastAsia="Verdana"/>
          <w:noProof/>
        </w:rPr>
        <w:t>19.354,69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13.548,28 </w:t>
      </w:r>
      <w:r w:rsidRPr="008F4277">
        <w:rPr>
          <w:rFonts w:eastAsia="Verdana"/>
        </w:rPr>
        <w:t xml:space="preserve">kn koji čini 70% glavnice namirit će se obročnom otplatom u razdoblju od šest godina od dana sklapanja predstečajne nagodbe pred Trgovačkim sudom, 60 jednakih mjesečnih rata, beskamatno, svaka rata u iznosu od </w:t>
      </w:r>
      <w:r w:rsidRPr="008F4277">
        <w:rPr>
          <w:rFonts w:eastAsia="Verdana"/>
          <w:noProof/>
        </w:rPr>
        <w:t xml:space="preserve">225,80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5.806,41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1.161,28 </w:t>
      </w:r>
      <w:r w:rsidRPr="008F4277">
        <w:rPr>
          <w:rFonts w:eastAsia="Verdana"/>
        </w:rPr>
        <w:t xml:space="preserve">kn (u nastavku: Godišnja kvota). Vjerovnik ima pravo naručiti od dužnika pružanje usluga marketinga i oglašavanja, u jednoj ili više narudžbi, za svaku </w:t>
      </w:r>
      <w:r w:rsidRPr="008F4277">
        <w:rPr>
          <w:rFonts w:eastAsia="Verdana"/>
        </w:rPr>
        <w:lastRenderedPageBreak/>
        <w:t>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30</w:t>
      </w:r>
      <w:r>
        <w:rPr>
          <w:rFonts w:eastAsia="Verdana"/>
        </w:rPr>
        <w:t>8</w:t>
      </w:r>
      <w:r w:rsidRPr="008F4277">
        <w:rPr>
          <w:rFonts w:eastAsia="Verdana"/>
        </w:rPr>
        <w:t xml:space="preserve">. tražbina vjerovnika SAŠA PAVLOVIĆ, vl. proizvodno uslužnog obrta "SAM", </w:t>
      </w:r>
      <w:r w:rsidRPr="008F4277">
        <w:t xml:space="preserve">Zastenice 34 A, Zastenice (OIB 69534652413) </w:t>
      </w:r>
      <w:r w:rsidRPr="008F4277">
        <w:rPr>
          <w:rFonts w:eastAsia="Verdana"/>
        </w:rPr>
        <w:t xml:space="preserve">utvrđena u ukupnom iznosu od </w:t>
      </w:r>
      <w:r w:rsidRPr="008F4277">
        <w:rPr>
          <w:rFonts w:eastAsia="Verdana"/>
          <w:noProof/>
        </w:rPr>
        <w:t>9.851,20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6.895,84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114,93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2.955,36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w:t>
      </w:r>
      <w:r w:rsidRPr="008F4277">
        <w:rPr>
          <w:rFonts w:eastAsia="Verdana"/>
        </w:rPr>
        <w:lastRenderedPageBreak/>
        <w:t xml:space="preserve">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591,07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30</w:t>
      </w:r>
      <w:r>
        <w:rPr>
          <w:rFonts w:eastAsia="Verdana"/>
        </w:rPr>
        <w:t>9</w:t>
      </w:r>
      <w:r w:rsidRPr="008F4277">
        <w:rPr>
          <w:rFonts w:eastAsia="Verdana"/>
        </w:rPr>
        <w:t xml:space="preserve">. tražbina vjerovnika PROTEL  uslužno - proizvodna zadruga, </w:t>
      </w:r>
      <w:r w:rsidRPr="008F4277">
        <w:t xml:space="preserve">Petrinjska 42 a, </w:t>
      </w:r>
      <w:r w:rsidRPr="008F4277">
        <w:rPr>
          <w:rFonts w:eastAsia="Verdana"/>
        </w:rPr>
        <w:t>Zagreb</w:t>
      </w:r>
      <w:r w:rsidRPr="008F4277">
        <w:t xml:space="preserve"> (OIB 55064652289) </w:t>
      </w:r>
      <w:r w:rsidRPr="008F4277">
        <w:rPr>
          <w:rFonts w:eastAsia="Verdana"/>
        </w:rPr>
        <w:t xml:space="preserve">utvrđena u ukupnom iznosu od </w:t>
      </w:r>
      <w:r w:rsidRPr="008F4277">
        <w:rPr>
          <w:rFonts w:eastAsia="Verdana"/>
          <w:noProof/>
        </w:rPr>
        <w:t>9.325,00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6.527,50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108,79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lastRenderedPageBreak/>
        <w:t xml:space="preserve">- dio tražbine u iznosu od </w:t>
      </w:r>
      <w:r w:rsidRPr="008F4277">
        <w:rPr>
          <w:rFonts w:eastAsia="Verdana"/>
          <w:noProof/>
        </w:rPr>
        <w:t xml:space="preserve">2.797,50 </w:t>
      </w:r>
      <w:r w:rsidRPr="008F4277">
        <w:rPr>
          <w:rFonts w:eastAsia="Verdana"/>
        </w:rPr>
        <w:t xml:space="preserve">kn koji čini 30% glavnice bit će namiren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559,50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w:t>
      </w:r>
      <w:r>
        <w:rPr>
          <w:rFonts w:eastAsia="Verdana"/>
        </w:rPr>
        <w:t>10</w:t>
      </w:r>
      <w:r w:rsidRPr="008F4277">
        <w:rPr>
          <w:rFonts w:eastAsia="Verdana"/>
        </w:rPr>
        <w:t xml:space="preserve">. tražbina vjerovnika TIHOMIR PRUŠA, obrt za izradu reklama "PRUŠA", </w:t>
      </w:r>
      <w:r w:rsidRPr="008F4277">
        <w:t xml:space="preserve">Školjić 13, Rijeka (OIB 70017145237) </w:t>
      </w:r>
      <w:r w:rsidRPr="008F4277">
        <w:rPr>
          <w:rFonts w:eastAsia="Verdana"/>
        </w:rPr>
        <w:t xml:space="preserve">utvrđena u ukupnom iznosu od </w:t>
      </w:r>
      <w:r w:rsidRPr="008F4277">
        <w:rPr>
          <w:rFonts w:eastAsia="Verdana"/>
          <w:noProof/>
        </w:rPr>
        <w:t>1.375,00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962,50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16,04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w:t>
      </w:r>
      <w:r w:rsidRPr="008F4277">
        <w:rPr>
          <w:rFonts w:eastAsia="Verdana"/>
        </w:rPr>
        <w:lastRenderedPageBreak/>
        <w:t xml:space="preserve">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412,50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82,50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31</w:t>
      </w:r>
      <w:r>
        <w:rPr>
          <w:rFonts w:eastAsia="Verdana"/>
        </w:rPr>
        <w:t>1</w:t>
      </w:r>
      <w:r w:rsidRPr="008F4277">
        <w:rPr>
          <w:rFonts w:eastAsia="Verdana"/>
        </w:rPr>
        <w:t xml:space="preserve">. tražbina vjerovnika PUBLIKA d.o.o. </w:t>
      </w:r>
      <w:r w:rsidRPr="008F4277">
        <w:t xml:space="preserve">Matulji, Rukavac 90 (OIB 82004874818) </w:t>
      </w:r>
      <w:r w:rsidRPr="008F4277">
        <w:rPr>
          <w:rFonts w:eastAsia="Verdana"/>
        </w:rPr>
        <w:t xml:space="preserve">utvrđena u ukupnom iznosu od </w:t>
      </w:r>
      <w:r w:rsidRPr="008F4277">
        <w:rPr>
          <w:rFonts w:eastAsia="Verdana"/>
          <w:noProof/>
        </w:rPr>
        <w:t>1.153,76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807,63 </w:t>
      </w:r>
      <w:r w:rsidRPr="008F4277">
        <w:rPr>
          <w:rFonts w:eastAsia="Verdana"/>
        </w:rPr>
        <w:t xml:space="preserve">kn koji čini 70% glavnice namirit će se obročnom otplatom u razdoblju od šest godina od dana sklapanja predstečajne nagodbe pred Trgovačkim sudom, u </w:t>
      </w:r>
      <w:r w:rsidRPr="008F4277">
        <w:rPr>
          <w:rFonts w:eastAsia="Verdana"/>
        </w:rPr>
        <w:lastRenderedPageBreak/>
        <w:t xml:space="preserve">60 jednakih mjesečnih rata, beskamatno, svaka rata u iznosu od </w:t>
      </w:r>
      <w:r w:rsidRPr="008F4277">
        <w:rPr>
          <w:rFonts w:eastAsia="Verdana"/>
          <w:noProof/>
        </w:rPr>
        <w:t xml:space="preserve">13,46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346,13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69,23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lastRenderedPageBreak/>
        <w:t>31</w:t>
      </w:r>
      <w:r>
        <w:rPr>
          <w:rFonts w:eastAsia="Verdana"/>
        </w:rPr>
        <w:t>2</w:t>
      </w:r>
      <w:r w:rsidRPr="008F4277">
        <w:rPr>
          <w:rFonts w:eastAsia="Verdana"/>
        </w:rPr>
        <w:t xml:space="preserve">. tražbina vjerovnika RAIFFEISENBANK AUSTRIA d.d. </w:t>
      </w:r>
      <w:r w:rsidRPr="008F4277">
        <w:t xml:space="preserve">Zagreb, Petrinjska 59 (OIB 53056966535) </w:t>
      </w:r>
      <w:r w:rsidRPr="008F4277">
        <w:rPr>
          <w:rFonts w:eastAsia="Verdana"/>
        </w:rPr>
        <w:t xml:space="preserve">utvrđena u ukupnom iznosu od </w:t>
      </w:r>
      <w:r w:rsidRPr="008F4277">
        <w:rPr>
          <w:rFonts w:eastAsia="Verdana"/>
          <w:noProof/>
        </w:rPr>
        <w:t>20,00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14,00 </w:t>
      </w:r>
      <w:r w:rsidRPr="008F4277">
        <w:rPr>
          <w:rFonts w:eastAsia="Verdana"/>
        </w:rPr>
        <w:t xml:space="preserve">kn koji čini 70% glavnice namirit će se obročnom otplatom u razdoblju od šest godina od dana sklapanja predstečajne nagodbe pred Trgovačkim sudom, u 60 jednakih mjesečnih rata, beskamatno, svaka rata u iznosu od </w:t>
      </w:r>
      <w:r w:rsidRPr="008F4277">
        <w:rPr>
          <w:rFonts w:eastAsia="Verdana"/>
          <w:noProof/>
        </w:rPr>
        <w:t xml:space="preserve">0,23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6,00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1,20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w:t>
      </w:r>
      <w:r w:rsidRPr="008F4277">
        <w:rPr>
          <w:rFonts w:eastAsia="Verdana"/>
        </w:rPr>
        <w:lastRenderedPageBreak/>
        <w:t>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31</w:t>
      </w:r>
      <w:r>
        <w:rPr>
          <w:rFonts w:eastAsia="Verdana"/>
        </w:rPr>
        <w:t>3</w:t>
      </w:r>
      <w:r w:rsidRPr="008F4277">
        <w:rPr>
          <w:rFonts w:eastAsia="Verdana"/>
        </w:rPr>
        <w:t xml:space="preserve">. tražbina vjerovnika RECA d.o.o. </w:t>
      </w:r>
      <w:r w:rsidRPr="008F4277">
        <w:t xml:space="preserve">Varaždin, Kučanska 23 (OIB 63873177102) </w:t>
      </w:r>
      <w:r w:rsidRPr="008F4277">
        <w:rPr>
          <w:rFonts w:eastAsia="Verdana"/>
        </w:rPr>
        <w:t xml:space="preserve">utvrđena u ukupnom iznosu od </w:t>
      </w:r>
      <w:r w:rsidRPr="008F4277">
        <w:rPr>
          <w:rFonts w:eastAsia="Verdana"/>
          <w:noProof/>
        </w:rPr>
        <w:t>1.492,50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1.044,75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17,41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447,75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89,55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w:t>
      </w:r>
      <w:r w:rsidRPr="008F4277">
        <w:rPr>
          <w:rFonts w:eastAsia="Verdana"/>
        </w:rPr>
        <w:lastRenderedPageBreak/>
        <w:t>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31</w:t>
      </w:r>
      <w:r>
        <w:rPr>
          <w:rFonts w:eastAsia="Verdana"/>
        </w:rPr>
        <w:t>4</w:t>
      </w:r>
      <w:r w:rsidRPr="008F4277">
        <w:rPr>
          <w:rFonts w:eastAsia="Verdana"/>
        </w:rPr>
        <w:t xml:space="preserve">. tražbina vjerovnika REFUL RADIO d.o.o. </w:t>
      </w:r>
      <w:r w:rsidRPr="008F4277">
        <w:t xml:space="preserve">Rijeka, Trpimirova 2 (OIB 97968788024) </w:t>
      </w:r>
      <w:r w:rsidRPr="008F4277">
        <w:rPr>
          <w:rFonts w:eastAsia="Verdana"/>
        </w:rPr>
        <w:t xml:space="preserve">utvrđena u ukupnom iznosu od </w:t>
      </w:r>
      <w:r w:rsidRPr="008F4277">
        <w:rPr>
          <w:rFonts w:eastAsia="Verdana"/>
          <w:noProof/>
        </w:rPr>
        <w:t>435,42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304,79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5,08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 xml:space="preserve">- dio tražbine u iznosu od </w:t>
      </w:r>
      <w:r w:rsidRPr="008F4277">
        <w:rPr>
          <w:rFonts w:eastAsia="Verdana"/>
          <w:noProof/>
        </w:rPr>
        <w:t xml:space="preserve">130,63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26,13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w:t>
      </w:r>
      <w:r w:rsidRPr="008F4277">
        <w:rPr>
          <w:rFonts w:eastAsia="Verdana"/>
        </w:rPr>
        <w:lastRenderedPageBreak/>
        <w:t>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31</w:t>
      </w:r>
      <w:r>
        <w:rPr>
          <w:rFonts w:eastAsia="Verdana"/>
        </w:rPr>
        <w:t>5</w:t>
      </w:r>
      <w:r w:rsidRPr="008F4277">
        <w:rPr>
          <w:rFonts w:eastAsia="Verdana"/>
        </w:rPr>
        <w:t xml:space="preserve">. tražbina vjerovnika KUKURIKU d.o.o. </w:t>
      </w:r>
      <w:r w:rsidRPr="008F4277">
        <w:t xml:space="preserve">Kastav, Trg Matka Laginje 1/A (OIB 72626274554) </w:t>
      </w:r>
      <w:r w:rsidRPr="008F4277">
        <w:rPr>
          <w:rFonts w:eastAsia="Verdana"/>
        </w:rPr>
        <w:t xml:space="preserve">utvrđena u ukupnom iznosu od </w:t>
      </w:r>
      <w:r w:rsidRPr="008F4277">
        <w:rPr>
          <w:rFonts w:eastAsia="Verdana"/>
          <w:noProof/>
        </w:rPr>
        <w:t>5.179,00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3.625,30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60,42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1.553,70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310,74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w:t>
      </w:r>
      <w:r w:rsidRPr="008F4277">
        <w:rPr>
          <w:rFonts w:eastAsia="Verdana"/>
        </w:rPr>
        <w:lastRenderedPageBreak/>
        <w:t>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31</w:t>
      </w:r>
      <w:r>
        <w:rPr>
          <w:rFonts w:eastAsia="Verdana"/>
        </w:rPr>
        <w:t>6</w:t>
      </w:r>
      <w:r w:rsidRPr="008F4277">
        <w:rPr>
          <w:rFonts w:eastAsia="Verdana"/>
        </w:rPr>
        <w:t xml:space="preserve">. tražbina vjerovnika REVIDAS revizija i konzalting d.o.o. </w:t>
      </w:r>
      <w:r w:rsidRPr="008F4277">
        <w:t xml:space="preserve">Pula, Vukovarska 47 (OIB 12250599261) </w:t>
      </w:r>
      <w:r w:rsidRPr="008F4277">
        <w:rPr>
          <w:rFonts w:eastAsia="Verdana"/>
        </w:rPr>
        <w:t xml:space="preserve">utvrđena je u ukupnom iznosu od </w:t>
      </w:r>
      <w:r w:rsidRPr="008F4277">
        <w:rPr>
          <w:rFonts w:eastAsia="Verdana"/>
          <w:noProof/>
        </w:rPr>
        <w:t xml:space="preserve">70.890,49 </w:t>
      </w:r>
      <w:r w:rsidRPr="008F4277">
        <w:rPr>
          <w:rFonts w:eastAsia="Verdana"/>
        </w:rPr>
        <w:t xml:space="preserve">kn. Dio tražbine po osnovi kamata u iznosu od </w:t>
      </w:r>
      <w:r w:rsidRPr="008F4277">
        <w:rPr>
          <w:rFonts w:eastAsia="Verdana"/>
          <w:noProof/>
        </w:rPr>
        <w:t xml:space="preserve">3.390,49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67.500,00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47.250,00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787,50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20.250,00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4.050,00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w:t>
      </w:r>
      <w:r w:rsidRPr="008F4277">
        <w:rPr>
          <w:rFonts w:eastAsia="Verdana"/>
        </w:rPr>
        <w:lastRenderedPageBreak/>
        <w:t>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31</w:t>
      </w:r>
      <w:r>
        <w:rPr>
          <w:rFonts w:eastAsia="Verdana"/>
        </w:rPr>
        <w:t>7</w:t>
      </w:r>
      <w:r w:rsidRPr="008F4277">
        <w:rPr>
          <w:rFonts w:eastAsia="Verdana"/>
        </w:rPr>
        <w:t xml:space="preserve">. tražbina vjerovnika RIJEKA SPORT d.o.o. </w:t>
      </w:r>
      <w:r w:rsidRPr="008F4277">
        <w:t xml:space="preserve">Rijeka, Trg Viktora Bubnja 1 (OIB 73293310543) </w:t>
      </w:r>
      <w:r w:rsidRPr="008F4277">
        <w:rPr>
          <w:rFonts w:eastAsia="Verdana"/>
        </w:rPr>
        <w:t xml:space="preserve">utvrđena u ukupnom iznosu od </w:t>
      </w:r>
      <w:r w:rsidRPr="008F4277">
        <w:rPr>
          <w:rFonts w:eastAsia="Verdana"/>
          <w:noProof/>
        </w:rPr>
        <w:t>7.652,40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5.356,68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89,28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2.295,72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w:t>
      </w:r>
      <w:r w:rsidRPr="008F4277">
        <w:rPr>
          <w:rFonts w:eastAsia="Verdana"/>
        </w:rPr>
        <w:lastRenderedPageBreak/>
        <w:t xml:space="preserve">oglašavanja u vrijednosti koja odgovara godišnjoj kvoti, koja iznosi 1/5 dijela tražbine, odnosno u iznosu od </w:t>
      </w:r>
      <w:r w:rsidRPr="008F4277">
        <w:rPr>
          <w:rFonts w:eastAsia="Verdana"/>
          <w:noProof/>
        </w:rPr>
        <w:t xml:space="preserve">459,14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31</w:t>
      </w:r>
      <w:r>
        <w:rPr>
          <w:rFonts w:eastAsia="Verdana"/>
        </w:rPr>
        <w:t>8</w:t>
      </w:r>
      <w:r w:rsidRPr="008F4277">
        <w:rPr>
          <w:rFonts w:eastAsia="Verdana"/>
        </w:rPr>
        <w:t xml:space="preserve">. tražbina vjerovnika RITEH d.o.o. </w:t>
      </w:r>
      <w:r w:rsidRPr="008F4277">
        <w:t xml:space="preserve">Rijeka, Fiorello La Guardia 25 (OIB 68308631193) </w:t>
      </w:r>
      <w:r w:rsidRPr="008F4277">
        <w:rPr>
          <w:rFonts w:eastAsia="Verdana"/>
        </w:rPr>
        <w:t xml:space="preserve">utvrđena u ukupnom iznosu od </w:t>
      </w:r>
      <w:r w:rsidRPr="008F4277">
        <w:rPr>
          <w:rFonts w:eastAsia="Verdana"/>
          <w:noProof/>
        </w:rPr>
        <w:t>17.911,26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12.537,88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208,96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lastRenderedPageBreak/>
        <w:t xml:space="preserve">- dio tražbine u iznosu od </w:t>
      </w:r>
      <w:r w:rsidRPr="008F4277">
        <w:rPr>
          <w:rFonts w:eastAsia="Verdana"/>
          <w:noProof/>
        </w:rPr>
        <w:t xml:space="preserve">5.373,38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1.074,68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31</w:t>
      </w:r>
      <w:r>
        <w:rPr>
          <w:rFonts w:eastAsia="Verdana"/>
        </w:rPr>
        <w:t>9</w:t>
      </w:r>
      <w:r w:rsidRPr="008F4277">
        <w:rPr>
          <w:rFonts w:eastAsia="Verdana"/>
        </w:rPr>
        <w:t xml:space="preserve">. tražbina vjerovnika ROSCA d.o.o. </w:t>
      </w:r>
      <w:r w:rsidRPr="008F4277">
        <w:t xml:space="preserve">Matulji, Braće Milih 2 (OIB 44300293041) </w:t>
      </w:r>
      <w:r w:rsidRPr="008F4277">
        <w:rPr>
          <w:rFonts w:eastAsia="Verdana"/>
        </w:rPr>
        <w:t xml:space="preserve">utvrđena u ukupnom iznosu od </w:t>
      </w:r>
      <w:r w:rsidRPr="008F4277">
        <w:rPr>
          <w:rFonts w:eastAsia="Verdana"/>
          <w:noProof/>
        </w:rPr>
        <w:t>94.953,37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66.467,36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1.107,79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w:t>
      </w:r>
      <w:r w:rsidRPr="008F4277">
        <w:lastRenderedPageBreak/>
        <w:t>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28.486,01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5.697,20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w:t>
      </w:r>
      <w:r>
        <w:rPr>
          <w:rFonts w:eastAsia="Verdana"/>
        </w:rPr>
        <w:t>20</w:t>
      </w:r>
      <w:r w:rsidRPr="008F4277">
        <w:rPr>
          <w:rFonts w:eastAsia="Verdana"/>
        </w:rPr>
        <w:t xml:space="preserve">. tražbina vjerovnika </w:t>
      </w:r>
      <w:r w:rsidRPr="008F4277">
        <w:t>ROYAL MEĐUGENERACIJSKA SOLIDARNOST d.d.</w:t>
      </w:r>
      <w:r w:rsidRPr="008F4277">
        <w:rPr>
          <w:rFonts w:cs="Arial"/>
          <w:sz w:val="18"/>
          <w:szCs w:val="18"/>
        </w:rPr>
        <w:t xml:space="preserve"> </w:t>
      </w:r>
      <w:r w:rsidRPr="008F4277">
        <w:t xml:space="preserve">Zagreb, Trg Mažuranića 13 (OIB 69223811952) </w:t>
      </w:r>
      <w:r w:rsidRPr="008F4277">
        <w:rPr>
          <w:rFonts w:eastAsia="Verdana"/>
        </w:rPr>
        <w:t xml:space="preserve">utvrđena u ukupnom iznosu od </w:t>
      </w:r>
      <w:r w:rsidRPr="008F4277">
        <w:rPr>
          <w:rFonts w:eastAsia="Verdana"/>
          <w:noProof/>
        </w:rPr>
        <w:t>141.644,77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 xml:space="preserve">- dio tražbine u iznosu od </w:t>
      </w:r>
      <w:r w:rsidRPr="008F4277">
        <w:rPr>
          <w:rFonts w:eastAsia="Verdana"/>
          <w:noProof/>
        </w:rPr>
        <w:t xml:space="preserve">99.151,34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1.652,52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42.493,43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8.498,69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32</w:t>
      </w:r>
      <w:r>
        <w:rPr>
          <w:rFonts w:eastAsia="Verdana"/>
        </w:rPr>
        <w:t>1</w:t>
      </w:r>
      <w:r w:rsidRPr="008F4277">
        <w:rPr>
          <w:rFonts w:eastAsia="Verdana"/>
        </w:rPr>
        <w:t xml:space="preserve">. tražbina vjerovnika </w:t>
      </w:r>
      <w:r w:rsidRPr="008F4277">
        <w:t>RRIF-PLUS d.o.o.</w:t>
      </w:r>
      <w:r w:rsidRPr="008F4277">
        <w:rPr>
          <w:rFonts w:cs="Arial"/>
          <w:sz w:val="18"/>
          <w:szCs w:val="18"/>
        </w:rPr>
        <w:t xml:space="preserve"> </w:t>
      </w:r>
      <w:r w:rsidRPr="008F4277">
        <w:t xml:space="preserve">Zagreb, Vlaška 68/I (OIB 18376805890) </w:t>
      </w:r>
      <w:r w:rsidRPr="008F4277">
        <w:rPr>
          <w:rFonts w:eastAsia="Verdana"/>
        </w:rPr>
        <w:t xml:space="preserve">utvrđena u ukupnom iznosu od </w:t>
      </w:r>
      <w:r w:rsidRPr="008F4277">
        <w:rPr>
          <w:rFonts w:eastAsia="Verdana"/>
          <w:noProof/>
        </w:rPr>
        <w:t>45,00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31,50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0,53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13,50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2,70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32</w:t>
      </w:r>
      <w:r>
        <w:rPr>
          <w:rFonts w:eastAsia="Verdana"/>
        </w:rPr>
        <w:t>2</w:t>
      </w:r>
      <w:r w:rsidRPr="008F4277">
        <w:rPr>
          <w:rFonts w:eastAsia="Verdana"/>
        </w:rPr>
        <w:t xml:space="preserve">. tražbina vjerovnika </w:t>
      </w:r>
      <w:r w:rsidRPr="008F4277">
        <w:t>RTL HRVATSKA d.o.o.</w:t>
      </w:r>
      <w:r w:rsidRPr="008F4277">
        <w:rPr>
          <w:rFonts w:cs="Arial"/>
          <w:sz w:val="18"/>
          <w:szCs w:val="18"/>
        </w:rPr>
        <w:t xml:space="preserve"> </w:t>
      </w:r>
      <w:r w:rsidRPr="008F4277">
        <w:t xml:space="preserve">Zagreb, Krapinska 45 (OIB 07330149920) </w:t>
      </w:r>
      <w:r w:rsidRPr="008F4277">
        <w:rPr>
          <w:rFonts w:eastAsia="Verdana"/>
        </w:rPr>
        <w:t xml:space="preserve">utvrđena u ukupnom iznosu od </w:t>
      </w:r>
      <w:r w:rsidRPr="008F4277">
        <w:rPr>
          <w:rFonts w:eastAsia="Verdana"/>
          <w:noProof/>
        </w:rPr>
        <w:t>4.280,04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2.996,03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49,93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1.284,01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256,80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32</w:t>
      </w:r>
      <w:r>
        <w:rPr>
          <w:rFonts w:eastAsia="Verdana"/>
        </w:rPr>
        <w:t>3.</w:t>
      </w:r>
      <w:r w:rsidRPr="008F4277">
        <w:rPr>
          <w:rFonts w:eastAsia="Verdana"/>
        </w:rPr>
        <w:t xml:space="preserve"> tražbina vjerovnika </w:t>
      </w:r>
      <w:r w:rsidRPr="008F4277">
        <w:t>RUŽIĆ TEHNIKA d.o.o.</w:t>
      </w:r>
      <w:r w:rsidRPr="008F4277">
        <w:rPr>
          <w:rFonts w:cs="Arial"/>
          <w:sz w:val="18"/>
          <w:szCs w:val="18"/>
        </w:rPr>
        <w:t xml:space="preserve"> </w:t>
      </w:r>
      <w:r w:rsidRPr="008F4277">
        <w:t>Rijeka, Šetalište A. K. Miošića 2 (OIB</w:t>
      </w:r>
      <w:r w:rsidRPr="008F4277">
        <w:rPr>
          <w:b/>
        </w:rPr>
        <w:t xml:space="preserve"> </w:t>
      </w:r>
      <w:r w:rsidRPr="008F4277">
        <w:t xml:space="preserve">06308995446) </w:t>
      </w:r>
      <w:r w:rsidRPr="008F4277">
        <w:rPr>
          <w:rFonts w:eastAsia="Verdana"/>
        </w:rPr>
        <w:t>utvrđena u ukupnom iznosu od 23.349,07</w:t>
      </w:r>
      <w:r w:rsidRPr="008F4277">
        <w:rPr>
          <w:rFonts w:eastAsia="Verdana"/>
          <w:noProof/>
        </w:rPr>
        <w:t xml:space="preserve">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16.344,35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272,41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7.004,72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1.400,94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w:t>
      </w:r>
      <w:r w:rsidRPr="008F4277">
        <w:rPr>
          <w:rFonts w:eastAsia="Verdana"/>
        </w:rPr>
        <w:lastRenderedPageBreak/>
        <w:t>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32</w:t>
      </w:r>
      <w:r>
        <w:rPr>
          <w:rFonts w:eastAsia="Verdana"/>
        </w:rPr>
        <w:t>4</w:t>
      </w:r>
      <w:r w:rsidRPr="008F4277">
        <w:rPr>
          <w:rFonts w:eastAsia="Verdana"/>
        </w:rPr>
        <w:t xml:space="preserve">. tražbina vjerovnika </w:t>
      </w:r>
      <w:r w:rsidRPr="008F4277">
        <w:t>SAGENA INFORMATIČKI INŽENJERING d.o.o.</w:t>
      </w:r>
      <w:r w:rsidRPr="008F4277">
        <w:rPr>
          <w:rFonts w:cs="Arial"/>
          <w:sz w:val="18"/>
          <w:szCs w:val="18"/>
        </w:rPr>
        <w:t xml:space="preserve"> </w:t>
      </w:r>
      <w:r w:rsidRPr="008F4277">
        <w:t>Zagreb, Jakova Gotovca 1 (OIB</w:t>
      </w:r>
      <w:r w:rsidRPr="008F4277">
        <w:rPr>
          <w:b/>
        </w:rPr>
        <w:t xml:space="preserve"> </w:t>
      </w:r>
      <w:r w:rsidRPr="008F4277">
        <w:t xml:space="preserve">41044313807) </w:t>
      </w:r>
      <w:r w:rsidRPr="008F4277">
        <w:rPr>
          <w:rFonts w:eastAsia="Verdana"/>
        </w:rPr>
        <w:t>utvrđena u ukupnom iznosu od 65.627,87</w:t>
      </w:r>
      <w:r w:rsidRPr="008F4277">
        <w:rPr>
          <w:rFonts w:eastAsia="Verdana"/>
          <w:noProof/>
        </w:rPr>
        <w:t xml:space="preserve">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45.939,51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765,66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19.688,36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3.937,67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w:t>
      </w:r>
      <w:r w:rsidRPr="008F4277">
        <w:rPr>
          <w:rFonts w:eastAsia="Verdana"/>
        </w:rPr>
        <w:lastRenderedPageBreak/>
        <w:t>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32</w:t>
      </w:r>
      <w:r>
        <w:rPr>
          <w:rFonts w:eastAsia="Verdana"/>
        </w:rPr>
        <w:t>5</w:t>
      </w:r>
      <w:r w:rsidRPr="008F4277">
        <w:rPr>
          <w:rFonts w:eastAsia="Verdana"/>
        </w:rPr>
        <w:t xml:space="preserve">. tražbina vjerovnika </w:t>
      </w:r>
      <w:r w:rsidRPr="008F4277">
        <w:t>SAMOSTALNI NOVINAR TONČI BILIĆ, Gorička 2, Split (OIB</w:t>
      </w:r>
      <w:r w:rsidRPr="008F4277">
        <w:rPr>
          <w:b/>
        </w:rPr>
        <w:t xml:space="preserve"> </w:t>
      </w:r>
      <w:r w:rsidRPr="008F4277">
        <w:t xml:space="preserve">01908188295) </w:t>
      </w:r>
      <w:r w:rsidRPr="008F4277">
        <w:rPr>
          <w:rFonts w:eastAsia="Verdana"/>
        </w:rPr>
        <w:t>utvrđena u ukupnom iznosu od 60.500,00</w:t>
      </w:r>
      <w:r w:rsidRPr="008F4277">
        <w:rPr>
          <w:rFonts w:eastAsia="Verdana"/>
          <w:noProof/>
        </w:rPr>
        <w:t xml:space="preserve">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42.350,00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705,83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18.150,00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3.630,00 </w:t>
      </w:r>
      <w:r w:rsidRPr="008F4277">
        <w:rPr>
          <w:rFonts w:eastAsia="Verdana"/>
        </w:rPr>
        <w:t xml:space="preserve">kn (u nastavku: Godišnja kvota). Vjerovnik ima pravo naručiti od dužnika pružanje usluga marketinga i oglašavanja, u jednoj ili više narudžbi, za svaku </w:t>
      </w:r>
      <w:r w:rsidRPr="008F4277">
        <w:rPr>
          <w:rFonts w:eastAsia="Verdana"/>
        </w:rPr>
        <w:lastRenderedPageBreak/>
        <w:t>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32</w:t>
      </w:r>
      <w:r>
        <w:rPr>
          <w:rFonts w:eastAsia="Verdana"/>
        </w:rPr>
        <w:t>6</w:t>
      </w:r>
      <w:r w:rsidRPr="008F4277">
        <w:rPr>
          <w:rFonts w:eastAsia="Verdana"/>
        </w:rPr>
        <w:t xml:space="preserve">. tražbina vjerovnika </w:t>
      </w:r>
      <w:r w:rsidRPr="008F4277">
        <w:t>SPOMENKA KVESA MANČIĆ, obrt za čišćenje i trgovinu SANA, Marijane Radev 6, Zagreb (OIB</w:t>
      </w:r>
      <w:r w:rsidRPr="008F4277">
        <w:rPr>
          <w:b/>
        </w:rPr>
        <w:t xml:space="preserve"> </w:t>
      </w:r>
      <w:r w:rsidRPr="008F4277">
        <w:t xml:space="preserve">96861280694) </w:t>
      </w:r>
      <w:r w:rsidRPr="008F4277">
        <w:rPr>
          <w:rFonts w:eastAsia="Verdana"/>
        </w:rPr>
        <w:t>utvrđena u ukupnom iznosu od 14.250,00</w:t>
      </w:r>
      <w:r w:rsidRPr="008F4277">
        <w:rPr>
          <w:rFonts w:eastAsia="Verdana"/>
          <w:noProof/>
        </w:rPr>
        <w:t xml:space="preserve">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9.975,00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166,25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4.275,00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w:t>
      </w:r>
      <w:r w:rsidRPr="008F4277">
        <w:rPr>
          <w:rFonts w:eastAsia="Verdana"/>
        </w:rPr>
        <w:lastRenderedPageBreak/>
        <w:t xml:space="preserve">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855,00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32</w:t>
      </w:r>
      <w:r>
        <w:rPr>
          <w:rFonts w:eastAsia="Verdana"/>
        </w:rPr>
        <w:t>7</w:t>
      </w:r>
      <w:r w:rsidRPr="008F4277">
        <w:rPr>
          <w:rFonts w:eastAsia="Verdana"/>
        </w:rPr>
        <w:t xml:space="preserve">. tražbina vjerovnika </w:t>
      </w:r>
      <w:r w:rsidRPr="008F4277">
        <w:t>SECURITAS HRVATSKA d.o.o. Zagreb, Zelinska 3 (OIB</w:t>
      </w:r>
      <w:r w:rsidRPr="008F4277">
        <w:rPr>
          <w:b/>
        </w:rPr>
        <w:t xml:space="preserve"> </w:t>
      </w:r>
      <w:r w:rsidRPr="008F4277">
        <w:t xml:space="preserve">33679708526) </w:t>
      </w:r>
      <w:r w:rsidRPr="008F4277">
        <w:rPr>
          <w:rFonts w:eastAsia="Verdana"/>
        </w:rPr>
        <w:t>utvrđena u ukupnom iznosu od 521.302,11</w:t>
      </w:r>
      <w:r w:rsidRPr="008F4277">
        <w:rPr>
          <w:rFonts w:eastAsia="Verdana"/>
          <w:noProof/>
        </w:rPr>
        <w:t xml:space="preserve">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364.911,48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6.081,86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lastRenderedPageBreak/>
        <w:t xml:space="preserve">- dio tražbine u iznosu od </w:t>
      </w:r>
      <w:r w:rsidRPr="008F4277">
        <w:rPr>
          <w:rFonts w:eastAsia="Verdana"/>
          <w:noProof/>
        </w:rPr>
        <w:t xml:space="preserve">156.390,63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31.278,13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32</w:t>
      </w:r>
      <w:r>
        <w:rPr>
          <w:rFonts w:eastAsia="Verdana"/>
        </w:rPr>
        <w:t>8</w:t>
      </w:r>
      <w:r w:rsidRPr="008F4277">
        <w:rPr>
          <w:rFonts w:eastAsia="Verdana"/>
        </w:rPr>
        <w:t xml:space="preserve">. tražbina vjerovnika </w:t>
      </w:r>
      <w:r w:rsidRPr="008F4277">
        <w:t>SLIKO - KER d.o.o. Rijeka, Ludvetov breg 18 (OIB</w:t>
      </w:r>
      <w:r w:rsidRPr="008F4277">
        <w:rPr>
          <w:b/>
        </w:rPr>
        <w:t xml:space="preserve"> </w:t>
      </w:r>
      <w:r w:rsidRPr="008F4277">
        <w:t xml:space="preserve">79756992556) </w:t>
      </w:r>
      <w:r w:rsidRPr="008F4277">
        <w:rPr>
          <w:rFonts w:eastAsia="Verdana"/>
        </w:rPr>
        <w:t>utvrđena u ukupnom iznosu od 4.155,84</w:t>
      </w:r>
      <w:r w:rsidRPr="008F4277">
        <w:rPr>
          <w:rFonts w:eastAsia="Verdana"/>
          <w:noProof/>
        </w:rPr>
        <w:t xml:space="preserve">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2.909,09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48,48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w:t>
      </w:r>
      <w:r w:rsidRPr="008F4277">
        <w:lastRenderedPageBreak/>
        <w:t>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1.246,75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249,35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32</w:t>
      </w:r>
      <w:r>
        <w:rPr>
          <w:rFonts w:eastAsia="Verdana"/>
        </w:rPr>
        <w:t>9</w:t>
      </w:r>
      <w:r w:rsidRPr="008F4277">
        <w:rPr>
          <w:rFonts w:eastAsia="Verdana"/>
        </w:rPr>
        <w:t xml:space="preserve">. tražbina vjerovnika </w:t>
      </w:r>
      <w:r w:rsidRPr="008F4277">
        <w:t>SLOBODNA DALMACIJA PRINT d.o.o. Split, Ulica Hrvatske mornarice 4 (OIB</w:t>
      </w:r>
      <w:r w:rsidRPr="008F4277">
        <w:rPr>
          <w:b/>
        </w:rPr>
        <w:t xml:space="preserve"> </w:t>
      </w:r>
      <w:r w:rsidRPr="008F4277">
        <w:t xml:space="preserve">84672933238) </w:t>
      </w:r>
      <w:r w:rsidRPr="008F4277">
        <w:rPr>
          <w:rFonts w:eastAsia="Verdana"/>
        </w:rPr>
        <w:t>utvrđena u ukupnom iznosu od 66.950,00</w:t>
      </w:r>
      <w:r w:rsidRPr="008F4277">
        <w:rPr>
          <w:rFonts w:eastAsia="Verdana"/>
          <w:noProof/>
        </w:rPr>
        <w:t xml:space="preserve">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46.865,00 </w:t>
      </w:r>
      <w:r w:rsidRPr="008F4277">
        <w:rPr>
          <w:rFonts w:eastAsia="Verdana"/>
        </w:rPr>
        <w:t xml:space="preserve">kn koji čini 70% glavnice namirit će se obročnom otplatom u razdoblju od šest godina od dana sklapanja predstečajne nagodbe pred Trgovačkim </w:t>
      </w:r>
      <w:r w:rsidRPr="008F4277">
        <w:rPr>
          <w:rFonts w:eastAsia="Verdana"/>
        </w:rPr>
        <w:lastRenderedPageBreak/>
        <w:t>sudom, u 60 jednakih mjesečnih rata, beskamatno, svaka rata u iznosu od</w:t>
      </w:r>
      <w:r w:rsidRPr="008F4277">
        <w:rPr>
          <w:rFonts w:eastAsia="Verdana"/>
          <w:noProof/>
        </w:rPr>
        <w:t xml:space="preserve"> 781,08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20.085,00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4.017,00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lastRenderedPageBreak/>
        <w:t>3</w:t>
      </w:r>
      <w:r>
        <w:rPr>
          <w:rFonts w:eastAsia="Verdana"/>
        </w:rPr>
        <w:t>30</w:t>
      </w:r>
      <w:r w:rsidRPr="008F4277">
        <w:rPr>
          <w:rFonts w:eastAsia="Verdana"/>
        </w:rPr>
        <w:t xml:space="preserve">. tražbina vjerovnika </w:t>
      </w:r>
      <w:r w:rsidRPr="008F4277">
        <w:t>SLUGA d.o.o. Rijeka, Rudolfa Strohala 3/a (OIB</w:t>
      </w:r>
      <w:r w:rsidRPr="008F4277">
        <w:rPr>
          <w:b/>
        </w:rPr>
        <w:t xml:space="preserve"> </w:t>
      </w:r>
      <w:r w:rsidRPr="008F4277">
        <w:t xml:space="preserve">73468164961) </w:t>
      </w:r>
      <w:r w:rsidRPr="008F4277">
        <w:rPr>
          <w:rFonts w:eastAsia="Verdana"/>
        </w:rPr>
        <w:t>utvrđena u ukupnom iznosu od 160,00</w:t>
      </w:r>
      <w:r w:rsidRPr="008F4277">
        <w:rPr>
          <w:rFonts w:eastAsia="Verdana"/>
          <w:noProof/>
        </w:rPr>
        <w:t xml:space="preserve"> 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112,00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1,87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48,00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9,60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w:t>
      </w:r>
      <w:r w:rsidRPr="008F4277">
        <w:rPr>
          <w:rFonts w:eastAsia="Verdana"/>
        </w:rPr>
        <w:lastRenderedPageBreak/>
        <w:t>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33</w:t>
      </w:r>
      <w:r>
        <w:rPr>
          <w:rFonts w:eastAsia="Verdana"/>
        </w:rPr>
        <w:t>1</w:t>
      </w:r>
      <w:r w:rsidRPr="008F4277">
        <w:rPr>
          <w:rFonts w:eastAsia="Verdana"/>
        </w:rPr>
        <w:t xml:space="preserve">. tražbina vjerovnika </w:t>
      </w:r>
      <w:r w:rsidRPr="008F4277">
        <w:t>SOCIETE GENERALE-SPLITSKA BANKA d.d.</w:t>
      </w:r>
      <w:r w:rsidRPr="008F4277">
        <w:rPr>
          <w:rFonts w:cs="Arial"/>
          <w:sz w:val="18"/>
          <w:szCs w:val="18"/>
        </w:rPr>
        <w:t xml:space="preserve"> </w:t>
      </w:r>
      <w:r w:rsidRPr="008F4277">
        <w:t>Split, Ruđera Boškovića 16 (OIB</w:t>
      </w:r>
      <w:r w:rsidRPr="008F4277">
        <w:rPr>
          <w:b/>
        </w:rPr>
        <w:t xml:space="preserve"> </w:t>
      </w:r>
      <w:r w:rsidRPr="008F4277">
        <w:t xml:space="preserve">69326397242) </w:t>
      </w:r>
      <w:r w:rsidRPr="008F4277">
        <w:rPr>
          <w:rFonts w:eastAsia="Verdana"/>
        </w:rPr>
        <w:t xml:space="preserve">utvrđena u ukupnom iznosu od 50,00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35,00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0,58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3,00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w:t>
      </w:r>
      <w:r w:rsidRPr="008F4277">
        <w:rPr>
          <w:rFonts w:eastAsia="Verdana"/>
        </w:rPr>
        <w:lastRenderedPageBreak/>
        <w:t>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33</w:t>
      </w:r>
      <w:r>
        <w:rPr>
          <w:rFonts w:eastAsia="Verdana"/>
        </w:rPr>
        <w:t>2</w:t>
      </w:r>
      <w:r w:rsidRPr="008F4277">
        <w:rPr>
          <w:rFonts w:eastAsia="Verdana"/>
        </w:rPr>
        <w:t xml:space="preserve">. tražbina vjerovnika </w:t>
      </w:r>
      <w:r w:rsidRPr="008F4277">
        <w:tab/>
        <w:t xml:space="preserve"> SONIK d.o.o.</w:t>
      </w:r>
      <w:r w:rsidRPr="008F4277">
        <w:rPr>
          <w:rFonts w:cs="Arial"/>
          <w:sz w:val="18"/>
          <w:szCs w:val="18"/>
        </w:rPr>
        <w:t xml:space="preserve"> </w:t>
      </w:r>
      <w:r w:rsidRPr="008F4277">
        <w:t>Zadar, Benkovačka 1/a (OIB</w:t>
      </w:r>
      <w:r w:rsidRPr="008F4277">
        <w:rPr>
          <w:b/>
        </w:rPr>
        <w:t xml:space="preserve"> </w:t>
      </w:r>
      <w:r w:rsidRPr="008F4277">
        <w:t xml:space="preserve">06269544602) </w:t>
      </w:r>
      <w:r w:rsidRPr="008F4277">
        <w:rPr>
          <w:rFonts w:eastAsia="Verdana"/>
        </w:rPr>
        <w:t xml:space="preserve">utvrđena u ukupnom iznosu od 1.853,73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1.297,61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21,63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556,12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111,22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w:t>
      </w:r>
      <w:r w:rsidRPr="008F4277">
        <w:rPr>
          <w:rFonts w:eastAsia="Verdana"/>
        </w:rPr>
        <w:lastRenderedPageBreak/>
        <w:t>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33</w:t>
      </w:r>
      <w:r>
        <w:rPr>
          <w:rFonts w:eastAsia="Verdana"/>
        </w:rPr>
        <w:t>3</w:t>
      </w:r>
      <w:r w:rsidRPr="008F4277">
        <w:rPr>
          <w:rFonts w:eastAsia="Verdana"/>
        </w:rPr>
        <w:t xml:space="preserve">. tražbina vjerovnika </w:t>
      </w:r>
      <w:r w:rsidRPr="008F4277">
        <w:tab/>
        <w:t xml:space="preserve"> ŠPICA SUSTAVI d.o.o.</w:t>
      </w:r>
      <w:r w:rsidRPr="008F4277">
        <w:rPr>
          <w:rFonts w:cs="Arial"/>
          <w:sz w:val="18"/>
          <w:szCs w:val="18"/>
        </w:rPr>
        <w:t xml:space="preserve"> </w:t>
      </w:r>
      <w:r w:rsidRPr="008F4277">
        <w:t>Zagreb, Radoslava Cimermana 64/a (OIB</w:t>
      </w:r>
      <w:r w:rsidRPr="008F4277">
        <w:rPr>
          <w:b/>
        </w:rPr>
        <w:t xml:space="preserve"> </w:t>
      </w:r>
      <w:r w:rsidRPr="008F4277">
        <w:t xml:space="preserve">08747661196) </w:t>
      </w:r>
      <w:r w:rsidRPr="008F4277">
        <w:rPr>
          <w:rFonts w:eastAsia="Verdana"/>
        </w:rPr>
        <w:t xml:space="preserve">utvrđena u ukupnom iznosu od 842,50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589,75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9,83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252,75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50,55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w:t>
      </w:r>
      <w:r w:rsidRPr="008F4277">
        <w:rPr>
          <w:rFonts w:eastAsia="Verdana"/>
        </w:rPr>
        <w:lastRenderedPageBreak/>
        <w:t>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33</w:t>
      </w:r>
      <w:r>
        <w:rPr>
          <w:rFonts w:eastAsia="Verdana"/>
        </w:rPr>
        <w:t>4</w:t>
      </w:r>
      <w:r w:rsidRPr="008F4277">
        <w:rPr>
          <w:rFonts w:eastAsia="Verdana"/>
        </w:rPr>
        <w:t xml:space="preserve">. tražbina vjerovnika </w:t>
      </w:r>
      <w:r w:rsidRPr="008F4277">
        <w:t>SREDIŠNJE KLIRINŠKO DEPOZITARNO DRUŠTVO, d.d.</w:t>
      </w:r>
      <w:r w:rsidRPr="008F4277">
        <w:rPr>
          <w:rFonts w:cs="Arial"/>
          <w:sz w:val="18"/>
          <w:szCs w:val="18"/>
        </w:rPr>
        <w:t xml:space="preserve"> </w:t>
      </w:r>
      <w:r w:rsidRPr="008F4277">
        <w:t xml:space="preserve">Zagreb, Heinzelova 62/a (OIB 64406809162) </w:t>
      </w:r>
      <w:r w:rsidRPr="008F4277">
        <w:rPr>
          <w:rFonts w:eastAsia="Verdana"/>
        </w:rPr>
        <w:t xml:space="preserve">utvrđena je u ukupnom iznosu od </w:t>
      </w:r>
      <w:r w:rsidRPr="008F4277">
        <w:rPr>
          <w:rFonts w:eastAsia="Verdana"/>
          <w:noProof/>
        </w:rPr>
        <w:t xml:space="preserve">12.461,94 </w:t>
      </w:r>
      <w:r w:rsidRPr="008F4277">
        <w:rPr>
          <w:rFonts w:eastAsia="Verdana"/>
        </w:rPr>
        <w:t xml:space="preserve">kn. Dio tražbine po osnovi kamata u iznosu od </w:t>
      </w:r>
      <w:r w:rsidRPr="008F4277">
        <w:rPr>
          <w:rFonts w:eastAsia="Verdana"/>
          <w:noProof/>
        </w:rPr>
        <w:t xml:space="preserve">907,09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11.554,85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8.088,40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134,81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3.466,46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693,29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w:t>
      </w:r>
      <w:r w:rsidRPr="008F4277">
        <w:rPr>
          <w:rFonts w:eastAsia="Verdana"/>
        </w:rPr>
        <w:lastRenderedPageBreak/>
        <w:t>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33</w:t>
      </w:r>
      <w:r>
        <w:rPr>
          <w:rFonts w:eastAsia="Verdana"/>
        </w:rPr>
        <w:t>5</w:t>
      </w:r>
      <w:r w:rsidRPr="008F4277">
        <w:rPr>
          <w:rFonts w:eastAsia="Verdana"/>
        </w:rPr>
        <w:t xml:space="preserve">. tražbina vjerovnika </w:t>
      </w:r>
      <w:r w:rsidRPr="008F4277">
        <w:tab/>
        <w:t xml:space="preserve"> SREDNJA ŠKOLA DELNICE,</w:t>
      </w:r>
      <w:r w:rsidRPr="008F4277">
        <w:rPr>
          <w:rFonts w:cs="Arial"/>
          <w:sz w:val="18"/>
          <w:szCs w:val="18"/>
        </w:rPr>
        <w:t xml:space="preserve"> </w:t>
      </w:r>
      <w:r w:rsidRPr="008F4277">
        <w:t>Luizinska cesta 42, Delnice (OIB</w:t>
      </w:r>
      <w:r w:rsidRPr="008F4277">
        <w:rPr>
          <w:b/>
        </w:rPr>
        <w:t xml:space="preserve"> </w:t>
      </w:r>
      <w:r w:rsidRPr="008F4277">
        <w:t xml:space="preserve">91951813458) </w:t>
      </w:r>
      <w:r w:rsidRPr="008F4277">
        <w:rPr>
          <w:rFonts w:eastAsia="Verdana"/>
        </w:rPr>
        <w:t xml:space="preserve">utvrđena u ukupnom iznosu od 4.119,97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2.883,98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48,07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1.235,99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w:t>
      </w:r>
      <w:r w:rsidRPr="008F4277">
        <w:rPr>
          <w:rFonts w:eastAsia="Verdana"/>
        </w:rPr>
        <w:lastRenderedPageBreak/>
        <w:t xml:space="preserve">odnosno u iznosu od </w:t>
      </w:r>
      <w:r w:rsidRPr="008F4277">
        <w:rPr>
          <w:rFonts w:eastAsia="Verdana"/>
          <w:noProof/>
        </w:rPr>
        <w:t xml:space="preserve">247,20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33</w:t>
      </w:r>
      <w:r>
        <w:rPr>
          <w:rFonts w:eastAsia="Verdana"/>
        </w:rPr>
        <w:t>6</w:t>
      </w:r>
      <w:r w:rsidRPr="008F4277">
        <w:rPr>
          <w:rFonts w:eastAsia="Verdana"/>
        </w:rPr>
        <w:t xml:space="preserve">. tražbina vjerovnika </w:t>
      </w:r>
      <w:r w:rsidRPr="008F4277">
        <w:t>STUDENTSKI CENTAR RIJEKA,</w:t>
      </w:r>
      <w:r w:rsidRPr="008F4277">
        <w:rPr>
          <w:rFonts w:cs="Arial"/>
          <w:sz w:val="18"/>
          <w:szCs w:val="18"/>
        </w:rPr>
        <w:t xml:space="preserve"> </w:t>
      </w:r>
      <w:r w:rsidRPr="008F4277">
        <w:t xml:space="preserve">Radmile Matejčić 5, Rijeka  (OIB 87500773013) </w:t>
      </w:r>
      <w:r w:rsidRPr="008F4277">
        <w:rPr>
          <w:rFonts w:eastAsia="Verdana"/>
        </w:rPr>
        <w:t xml:space="preserve">utvrđena je u ukupnom iznosu od </w:t>
      </w:r>
      <w:r w:rsidRPr="008F4277">
        <w:rPr>
          <w:rFonts w:eastAsia="Verdana"/>
          <w:noProof/>
        </w:rPr>
        <w:t xml:space="preserve">181.915,33 </w:t>
      </w:r>
      <w:r w:rsidRPr="008F4277">
        <w:rPr>
          <w:rFonts w:eastAsia="Verdana"/>
        </w:rPr>
        <w:t xml:space="preserve">kn. Dio tražbine po osnovi kamata u iznosu od </w:t>
      </w:r>
      <w:r w:rsidRPr="008F4277">
        <w:rPr>
          <w:rFonts w:eastAsia="Verdana"/>
          <w:noProof/>
        </w:rPr>
        <w:t xml:space="preserve">8.790,11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173.125,22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121.187,65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2.019,79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lastRenderedPageBreak/>
        <w:t xml:space="preserve">- dio tražbine u iznosu od </w:t>
      </w:r>
      <w:r w:rsidRPr="008F4277">
        <w:rPr>
          <w:rFonts w:eastAsia="Verdana"/>
          <w:noProof/>
        </w:rPr>
        <w:t xml:space="preserve">51.937,57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10.387,51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33</w:t>
      </w:r>
      <w:r>
        <w:rPr>
          <w:rFonts w:eastAsia="Verdana"/>
        </w:rPr>
        <w:t>7</w:t>
      </w:r>
      <w:r w:rsidRPr="008F4277">
        <w:rPr>
          <w:rFonts w:eastAsia="Verdana"/>
        </w:rPr>
        <w:t xml:space="preserve">. tražbina vjerovnika </w:t>
      </w:r>
      <w:r w:rsidRPr="008F4277">
        <w:tab/>
        <w:t xml:space="preserve"> STUDIO SONDA d.o.o. Vižinada, Vižinada 62 (OIB</w:t>
      </w:r>
      <w:r w:rsidRPr="008F4277">
        <w:rPr>
          <w:b/>
        </w:rPr>
        <w:t xml:space="preserve"> </w:t>
      </w:r>
      <w:r w:rsidRPr="008F4277">
        <w:t xml:space="preserve">40137584144) </w:t>
      </w:r>
      <w:r w:rsidRPr="008F4277">
        <w:rPr>
          <w:rFonts w:eastAsia="Verdana"/>
        </w:rPr>
        <w:t xml:space="preserve">utvrđena u ukupnom iznosu od 26.050,00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18.235,00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303,92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w:t>
      </w:r>
      <w:r w:rsidRPr="008F4277">
        <w:lastRenderedPageBreak/>
        <w:t>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tražbina u iznosu od </w:t>
      </w:r>
      <w:r w:rsidRPr="008F4277">
        <w:rPr>
          <w:rFonts w:eastAsia="Verdana"/>
          <w:noProof/>
        </w:rPr>
        <w:t xml:space="preserve">7.815,00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1.563,00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33</w:t>
      </w:r>
      <w:r>
        <w:rPr>
          <w:rFonts w:eastAsia="Verdana"/>
        </w:rPr>
        <w:t>8</w:t>
      </w:r>
      <w:r w:rsidRPr="008F4277">
        <w:rPr>
          <w:rFonts w:eastAsia="Verdana"/>
        </w:rPr>
        <w:t xml:space="preserve">. tražbina vjerovnika </w:t>
      </w:r>
      <w:r w:rsidRPr="008F4277">
        <w:t>SUN CHEMICAL d.o.o.</w:t>
      </w:r>
      <w:r w:rsidRPr="008F4277">
        <w:rPr>
          <w:rFonts w:cs="Arial"/>
          <w:sz w:val="18"/>
          <w:szCs w:val="18"/>
        </w:rPr>
        <w:t xml:space="preserve"> </w:t>
      </w:r>
      <w:r w:rsidRPr="008F4277">
        <w:t xml:space="preserve">Zagreb, Kovinska 4 a (OIB 44311743171) </w:t>
      </w:r>
      <w:r w:rsidRPr="008F4277">
        <w:rPr>
          <w:rFonts w:eastAsia="Verdana"/>
        </w:rPr>
        <w:t xml:space="preserve">utvrđena je u ukupnom iznosu od </w:t>
      </w:r>
      <w:r w:rsidRPr="008F4277">
        <w:rPr>
          <w:rFonts w:eastAsia="Verdana"/>
          <w:noProof/>
        </w:rPr>
        <w:t xml:space="preserve">481.901,37 </w:t>
      </w:r>
      <w:r w:rsidRPr="008F4277">
        <w:rPr>
          <w:rFonts w:eastAsia="Verdana"/>
        </w:rPr>
        <w:t xml:space="preserve">kn. Dio tražbine po osnovi kamata u iznosu od </w:t>
      </w:r>
      <w:r w:rsidRPr="008F4277">
        <w:rPr>
          <w:rFonts w:eastAsia="Verdana"/>
          <w:noProof/>
        </w:rPr>
        <w:t xml:space="preserve">17.213,87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464.687,50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 xml:space="preserve">- dio tražbine u iznosu od </w:t>
      </w:r>
      <w:r w:rsidRPr="008F4277">
        <w:rPr>
          <w:rFonts w:eastAsia="Verdana"/>
          <w:noProof/>
        </w:rPr>
        <w:t xml:space="preserve">325.281,25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5.421,35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139.406,25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27.881,25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33</w:t>
      </w:r>
      <w:r>
        <w:rPr>
          <w:rFonts w:eastAsia="Verdana"/>
        </w:rPr>
        <w:t>9</w:t>
      </w:r>
      <w:r w:rsidRPr="008F4277">
        <w:rPr>
          <w:rFonts w:eastAsia="Verdana"/>
        </w:rPr>
        <w:t xml:space="preserve">. tražbina vjerovnika </w:t>
      </w:r>
      <w:r w:rsidRPr="008F4277">
        <w:tab/>
        <w:t xml:space="preserve"> TAPESS, d.o.o. Kastav, Radna zona Žegoti 5/c (OIB</w:t>
      </w:r>
      <w:r w:rsidRPr="008F4277">
        <w:rPr>
          <w:b/>
        </w:rPr>
        <w:t xml:space="preserve"> </w:t>
      </w:r>
      <w:r w:rsidRPr="008F4277">
        <w:t xml:space="preserve">22248533094) </w:t>
      </w:r>
      <w:r w:rsidRPr="008F4277">
        <w:rPr>
          <w:rFonts w:eastAsia="Verdana"/>
        </w:rPr>
        <w:t xml:space="preserve">utvrđena u ukupnom iznosu od 6.293,46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4.405,42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73,42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1.888,04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377,61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w:t>
      </w:r>
      <w:r>
        <w:rPr>
          <w:rFonts w:eastAsia="Verdana"/>
        </w:rPr>
        <w:t>40</w:t>
      </w:r>
      <w:r w:rsidRPr="008F4277">
        <w:rPr>
          <w:rFonts w:eastAsia="Verdana"/>
        </w:rPr>
        <w:t xml:space="preserve">. tražbina vjerovnika </w:t>
      </w:r>
      <w:r w:rsidRPr="008F4277">
        <w:tab/>
        <w:t xml:space="preserve"> TECHNOTRANS AG, Robert-Linnemann 17, D-86368 Gersthofen </w:t>
      </w:r>
      <w:r w:rsidRPr="008F4277">
        <w:rPr>
          <w:rFonts w:eastAsia="Verdana"/>
        </w:rPr>
        <w:t xml:space="preserve">utvrđena u ukupnom iznosu od 9.799,20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6.859,44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114,32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2.939,76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587,95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34</w:t>
      </w:r>
      <w:r>
        <w:rPr>
          <w:rFonts w:eastAsia="Verdana"/>
        </w:rPr>
        <w:t>1</w:t>
      </w:r>
      <w:r w:rsidRPr="008F4277">
        <w:rPr>
          <w:rFonts w:eastAsia="Verdana"/>
        </w:rPr>
        <w:t xml:space="preserve">. tražbina vjerovnika </w:t>
      </w:r>
      <w:r w:rsidRPr="008F4277">
        <w:tab/>
        <w:t xml:space="preserve"> TEH-PROJEKT ENERGETIKA d.o.o. Rijeka, Forella La Guardia 13 (OIB</w:t>
      </w:r>
      <w:r w:rsidRPr="008F4277">
        <w:rPr>
          <w:b/>
        </w:rPr>
        <w:t xml:space="preserve"> </w:t>
      </w:r>
      <w:r w:rsidRPr="008F4277">
        <w:t xml:space="preserve">89370831907) </w:t>
      </w:r>
      <w:r w:rsidRPr="008F4277">
        <w:rPr>
          <w:rFonts w:eastAsia="Verdana"/>
        </w:rPr>
        <w:t xml:space="preserve">utvrđena u ukupnom iznosu od 8.093,75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5.665,63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94,43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2.428,13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485,63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w:t>
      </w:r>
      <w:r w:rsidRPr="008F4277">
        <w:rPr>
          <w:rFonts w:eastAsia="Verdana"/>
        </w:rPr>
        <w:lastRenderedPageBreak/>
        <w:t>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34</w:t>
      </w:r>
      <w:r>
        <w:rPr>
          <w:rFonts w:eastAsia="Verdana"/>
        </w:rPr>
        <w:t>2</w:t>
      </w:r>
      <w:r w:rsidRPr="008F4277">
        <w:rPr>
          <w:rFonts w:eastAsia="Verdana"/>
        </w:rPr>
        <w:t>. tražbina vjerovnika</w:t>
      </w:r>
      <w:r w:rsidRPr="008F4277">
        <w:t xml:space="preserve"> TEKMA d.o.o. Rijeka, Milutina Barača 58 (OIB</w:t>
      </w:r>
      <w:r w:rsidRPr="008F4277">
        <w:rPr>
          <w:b/>
        </w:rPr>
        <w:t xml:space="preserve"> </w:t>
      </w:r>
      <w:r w:rsidRPr="008F4277">
        <w:t xml:space="preserve">73198288394) </w:t>
      </w:r>
      <w:r w:rsidRPr="008F4277">
        <w:rPr>
          <w:rFonts w:eastAsia="Verdana"/>
        </w:rPr>
        <w:t xml:space="preserve">utvrđena u ukupnom iznosu od 2.756,25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1.929,38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32,16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826,88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165,38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w:t>
      </w:r>
      <w:r w:rsidRPr="008F4277">
        <w:rPr>
          <w:rFonts w:eastAsia="Verdana"/>
        </w:rPr>
        <w:lastRenderedPageBreak/>
        <w:t>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34</w:t>
      </w:r>
      <w:r>
        <w:rPr>
          <w:rFonts w:eastAsia="Verdana"/>
        </w:rPr>
        <w:t>3</w:t>
      </w:r>
      <w:r w:rsidRPr="008F4277">
        <w:rPr>
          <w:rFonts w:eastAsia="Verdana"/>
        </w:rPr>
        <w:t>. tražbina vjerovnika</w:t>
      </w:r>
      <w:r w:rsidRPr="008F4277">
        <w:t xml:space="preserve"> THOMSON REUTERS SA, 153 Route Thonon, Collogne-Bellerive </w:t>
      </w:r>
      <w:r w:rsidRPr="008F4277">
        <w:rPr>
          <w:rFonts w:eastAsia="Verdana"/>
        </w:rPr>
        <w:t xml:space="preserve">utvrđena u ukupnom iznosu od 66.138,48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46.296,94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771,62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19.841,54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3.968,31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w:t>
      </w:r>
      <w:r w:rsidRPr="008F4277">
        <w:rPr>
          <w:rFonts w:eastAsia="Verdana"/>
        </w:rPr>
        <w:lastRenderedPageBreak/>
        <w:t>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34</w:t>
      </w:r>
      <w:r>
        <w:rPr>
          <w:rFonts w:eastAsia="Verdana"/>
        </w:rPr>
        <w:t>4</w:t>
      </w:r>
      <w:r w:rsidRPr="008F4277">
        <w:rPr>
          <w:rFonts w:eastAsia="Verdana"/>
        </w:rPr>
        <w:t>. tražbina vjerovnika</w:t>
      </w:r>
      <w:r w:rsidRPr="008F4277">
        <w:t xml:space="preserve"> TIS GRUPA d.o.o. Zagreb, Heinzelova 33 (OIB</w:t>
      </w:r>
      <w:r w:rsidRPr="008F4277">
        <w:rPr>
          <w:b/>
        </w:rPr>
        <w:t xml:space="preserve"> </w:t>
      </w:r>
      <w:r w:rsidRPr="008F4277">
        <w:t xml:space="preserve">11952101897) </w:t>
      </w:r>
      <w:r w:rsidRPr="008F4277">
        <w:rPr>
          <w:rFonts w:eastAsia="Verdana"/>
        </w:rPr>
        <w:t xml:space="preserve">utvrđena u ukupnom iznosu od 40.090,12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28.063,08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467,72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12.027,04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w:t>
      </w:r>
      <w:r w:rsidRPr="008F4277">
        <w:rPr>
          <w:rFonts w:eastAsia="Verdana"/>
        </w:rPr>
        <w:lastRenderedPageBreak/>
        <w:t xml:space="preserve">odnosno u iznosu od </w:t>
      </w:r>
      <w:r w:rsidRPr="008F4277">
        <w:rPr>
          <w:rFonts w:eastAsia="Verdana"/>
          <w:noProof/>
        </w:rPr>
        <w:t xml:space="preserve">2.405,41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34</w:t>
      </w:r>
      <w:r>
        <w:rPr>
          <w:rFonts w:eastAsia="Verdana"/>
        </w:rPr>
        <w:t>5</w:t>
      </w:r>
      <w:r w:rsidRPr="008F4277">
        <w:rPr>
          <w:rFonts w:eastAsia="Verdana"/>
        </w:rPr>
        <w:t>. tražbina vjerovnika</w:t>
      </w:r>
      <w:r w:rsidRPr="008F4277">
        <w:t xml:space="preserve"> TRGO-LEPTIR d.o.o. Rijeka, Radnička 41 (OIB</w:t>
      </w:r>
      <w:r w:rsidRPr="008F4277">
        <w:rPr>
          <w:b/>
        </w:rPr>
        <w:t xml:space="preserve"> </w:t>
      </w:r>
      <w:r w:rsidRPr="008F4277">
        <w:t xml:space="preserve">52639870872) </w:t>
      </w:r>
      <w:r w:rsidRPr="008F4277">
        <w:rPr>
          <w:rFonts w:eastAsia="Verdana"/>
        </w:rPr>
        <w:t xml:space="preserve">utvrđena u ukupnom iznosu od 3.550,00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2.485,00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41,42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1.065,00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w:t>
      </w:r>
      <w:r w:rsidRPr="008F4277">
        <w:rPr>
          <w:rFonts w:eastAsia="Verdana"/>
        </w:rPr>
        <w:lastRenderedPageBreak/>
        <w:t xml:space="preserve">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213,00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34</w:t>
      </w:r>
      <w:r>
        <w:rPr>
          <w:rFonts w:eastAsia="Verdana"/>
        </w:rPr>
        <w:t>6</w:t>
      </w:r>
      <w:r w:rsidRPr="008F4277">
        <w:rPr>
          <w:rFonts w:eastAsia="Verdana"/>
        </w:rPr>
        <w:t xml:space="preserve">. tražbina vjerovnika </w:t>
      </w:r>
      <w:r w:rsidRPr="008F4277">
        <w:t>TRIGLAV OSIGURANJE d.d.</w:t>
      </w:r>
      <w:r w:rsidRPr="008F4277">
        <w:rPr>
          <w:rFonts w:cs="Arial"/>
          <w:sz w:val="18"/>
          <w:szCs w:val="18"/>
        </w:rPr>
        <w:t xml:space="preserve"> </w:t>
      </w:r>
      <w:r w:rsidRPr="008F4277">
        <w:t xml:space="preserve">Zagreb, Antuna Heinza 4 (OIB 29743547503) </w:t>
      </w:r>
      <w:r w:rsidRPr="008F4277">
        <w:rPr>
          <w:rFonts w:eastAsia="Verdana"/>
        </w:rPr>
        <w:t xml:space="preserve">utvrđena je u ukupnom iznosu od </w:t>
      </w:r>
      <w:r w:rsidRPr="008F4277">
        <w:rPr>
          <w:rFonts w:eastAsia="Verdana"/>
          <w:noProof/>
        </w:rPr>
        <w:t xml:space="preserve">101.078,60 </w:t>
      </w:r>
      <w:r w:rsidRPr="008F4277">
        <w:rPr>
          <w:rFonts w:eastAsia="Verdana"/>
        </w:rPr>
        <w:t xml:space="preserve">kn. Dio tražbine po osnovi kamata u iznosu od </w:t>
      </w:r>
      <w:r w:rsidRPr="008F4277">
        <w:rPr>
          <w:rFonts w:eastAsia="Verdana"/>
          <w:noProof/>
        </w:rPr>
        <w:t xml:space="preserve">102,92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100.975,68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70.682,98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1.178,05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w:t>
      </w:r>
      <w:r w:rsidRPr="008F4277">
        <w:lastRenderedPageBreak/>
        <w:t>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30.292,70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6.058,54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34</w:t>
      </w:r>
      <w:r>
        <w:rPr>
          <w:rFonts w:eastAsia="Verdana"/>
        </w:rPr>
        <w:t>7</w:t>
      </w:r>
      <w:r w:rsidRPr="008F4277">
        <w:rPr>
          <w:rFonts w:eastAsia="Verdana"/>
        </w:rPr>
        <w:t>. tražbina vjerovnika</w:t>
      </w:r>
      <w:r w:rsidRPr="008F4277">
        <w:t xml:space="preserve"> DRAŽEN TURINA, SAMOSTALNA DJELATNOST, Veprinački put 24, Opatija (OIB</w:t>
      </w:r>
      <w:r w:rsidRPr="008F4277">
        <w:rPr>
          <w:b/>
        </w:rPr>
        <w:t xml:space="preserve"> </w:t>
      </w:r>
      <w:r w:rsidRPr="008F4277">
        <w:t xml:space="preserve">67822260476) </w:t>
      </w:r>
      <w:r w:rsidRPr="008F4277">
        <w:rPr>
          <w:rFonts w:eastAsia="Verdana"/>
        </w:rPr>
        <w:t xml:space="preserve">utvrđena u ukupnom iznosu od 40.033,24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 xml:space="preserve">- dio tražbine u iznosu od </w:t>
      </w:r>
      <w:r w:rsidRPr="008F4277">
        <w:rPr>
          <w:rFonts w:eastAsia="Verdana"/>
          <w:noProof/>
        </w:rPr>
        <w:t xml:space="preserve">28.023,27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467,05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12.009,97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2.401,99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34</w:t>
      </w:r>
      <w:r>
        <w:rPr>
          <w:rFonts w:eastAsia="Verdana"/>
        </w:rPr>
        <w:t>8.</w:t>
      </w:r>
      <w:r w:rsidRPr="008F4277">
        <w:rPr>
          <w:rFonts w:eastAsia="Verdana"/>
        </w:rPr>
        <w:t xml:space="preserve"> tražbina vjerovnika</w:t>
      </w:r>
      <w:r w:rsidRPr="008F4277">
        <w:t xml:space="preserve"> MARIO ŠKULJEVIĆ, vl. ugostiteljskog obrta "BRIG", Brig 29, Rijeka (OIB</w:t>
      </w:r>
      <w:r w:rsidRPr="008F4277">
        <w:rPr>
          <w:b/>
        </w:rPr>
        <w:t xml:space="preserve"> </w:t>
      </w:r>
      <w:r w:rsidRPr="008F4277">
        <w:t xml:space="preserve">67595550736) </w:t>
      </w:r>
      <w:r w:rsidRPr="008F4277">
        <w:rPr>
          <w:rFonts w:eastAsia="Verdana"/>
        </w:rPr>
        <w:t xml:space="preserve">utvrđena u ukupnom iznosu od 4.075,50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2.852,85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47,55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1.222,65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244,53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w:t>
      </w:r>
      <w:r w:rsidRPr="008F4277">
        <w:rPr>
          <w:rFonts w:eastAsia="Verdana"/>
        </w:rPr>
        <w:lastRenderedPageBreak/>
        <w:t>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34</w:t>
      </w:r>
      <w:r>
        <w:rPr>
          <w:rFonts w:eastAsia="Verdana"/>
        </w:rPr>
        <w:t>9</w:t>
      </w:r>
      <w:r w:rsidRPr="008F4277">
        <w:rPr>
          <w:rFonts w:eastAsia="Verdana"/>
        </w:rPr>
        <w:t>. tražbina vjerovnika</w:t>
      </w:r>
      <w:r w:rsidRPr="008F4277">
        <w:t xml:space="preserve"> JADRANKA CINDRIĆ, vl. ugostiteljskog obrta "PREDAH", Supilova 44, Delnice (OIB</w:t>
      </w:r>
      <w:r w:rsidRPr="008F4277">
        <w:rPr>
          <w:b/>
        </w:rPr>
        <w:t xml:space="preserve"> </w:t>
      </w:r>
      <w:r w:rsidRPr="008F4277">
        <w:t xml:space="preserve">40394526308) </w:t>
      </w:r>
      <w:r w:rsidRPr="008F4277">
        <w:rPr>
          <w:rFonts w:eastAsia="Verdana"/>
        </w:rPr>
        <w:t xml:space="preserve">utvrđena u ukupnom iznosu od 464,50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325,15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5,42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139,35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27,87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w:t>
      </w:r>
      <w:r w:rsidRPr="008F4277">
        <w:rPr>
          <w:rFonts w:eastAsia="Verdana"/>
        </w:rPr>
        <w:lastRenderedPageBreak/>
        <w:t>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Pr>
          <w:rFonts w:eastAsia="Verdana"/>
        </w:rPr>
        <w:t>350.</w:t>
      </w:r>
      <w:r w:rsidRPr="008F4277">
        <w:rPr>
          <w:rFonts w:eastAsia="Verdana"/>
        </w:rPr>
        <w:t xml:space="preserve"> tražbina vjerovnika</w:t>
      </w:r>
      <w:r w:rsidRPr="008F4277">
        <w:t xml:space="preserve"> GUIDO MUŠKOVIĆ, vl. ugostiteljskog obrta "RONJGI", Ronjgi bb, Viškovo (OIB</w:t>
      </w:r>
      <w:r w:rsidRPr="008F4277">
        <w:rPr>
          <w:b/>
        </w:rPr>
        <w:t xml:space="preserve"> </w:t>
      </w:r>
      <w:r w:rsidRPr="008F4277">
        <w:t xml:space="preserve">56205381276) </w:t>
      </w:r>
      <w:r w:rsidRPr="008F4277">
        <w:rPr>
          <w:rFonts w:eastAsia="Verdana"/>
        </w:rPr>
        <w:t xml:space="preserve">utvrđena u ukupnom iznosu od 39.404,21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27.582,95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459,72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11.821,26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2.364,25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w:t>
      </w:r>
      <w:r w:rsidRPr="008F4277">
        <w:rPr>
          <w:rFonts w:eastAsia="Verdana"/>
        </w:rPr>
        <w:lastRenderedPageBreak/>
        <w:t>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35</w:t>
      </w:r>
      <w:r>
        <w:rPr>
          <w:rFonts w:eastAsia="Verdana"/>
        </w:rPr>
        <w:t>1</w:t>
      </w:r>
      <w:r w:rsidRPr="008F4277">
        <w:rPr>
          <w:rFonts w:eastAsia="Verdana"/>
        </w:rPr>
        <w:t xml:space="preserve">. tražbina vjerovnika </w:t>
      </w:r>
      <w:r w:rsidRPr="008F4277">
        <w:t xml:space="preserve">UPM SALES OY, Akerlundinkatu 11 B, P.O. BOX 835, Tampere </w:t>
      </w:r>
      <w:r w:rsidRPr="008F4277">
        <w:rPr>
          <w:rFonts w:eastAsia="Verdana"/>
        </w:rPr>
        <w:t xml:space="preserve">utvrđena je u ukupnom iznosu od </w:t>
      </w:r>
      <w:r w:rsidRPr="008F4277">
        <w:rPr>
          <w:rFonts w:eastAsia="Verdana"/>
          <w:noProof/>
        </w:rPr>
        <w:t xml:space="preserve">1.249.760,25 </w:t>
      </w:r>
      <w:r w:rsidRPr="008F4277">
        <w:rPr>
          <w:rFonts w:eastAsia="Verdana"/>
        </w:rPr>
        <w:t xml:space="preserve">kn. Dio tražbine po osnovi kamata u iznosu od </w:t>
      </w:r>
      <w:r w:rsidRPr="008F4277">
        <w:rPr>
          <w:rFonts w:eastAsia="Verdana"/>
          <w:noProof/>
        </w:rPr>
        <w:t xml:space="preserve">25.022,18 </w:t>
      </w:r>
      <w:r w:rsidRPr="008F4277">
        <w:rPr>
          <w:rFonts w:eastAsia="Verdana"/>
        </w:rPr>
        <w:t xml:space="preserve">kn otpisuje se u cijelosti s danom otvaranja postupka pred Finom, 21. listopada 2014. godine, dok će sepreostali dio tražbine vjerovnika koji se odnosi na glavnicu u iznosu od </w:t>
      </w:r>
      <w:r w:rsidRPr="008F4277">
        <w:rPr>
          <w:rFonts w:eastAsia="Verdana"/>
          <w:noProof/>
        </w:rPr>
        <w:t xml:space="preserve">1.224.738,07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857.316,65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14.288,61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367.421,42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w:t>
      </w:r>
      <w:r w:rsidRPr="008F4277">
        <w:rPr>
          <w:rFonts w:eastAsia="Verdana"/>
        </w:rPr>
        <w:lastRenderedPageBreak/>
        <w:t xml:space="preserve">odnosno u iznosu od </w:t>
      </w:r>
      <w:r w:rsidRPr="008F4277">
        <w:rPr>
          <w:rFonts w:eastAsia="Verdana"/>
          <w:noProof/>
        </w:rPr>
        <w:t xml:space="preserve">73.484,28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35</w:t>
      </w:r>
      <w:r>
        <w:rPr>
          <w:rFonts w:eastAsia="Verdana"/>
        </w:rPr>
        <w:t>2</w:t>
      </w:r>
      <w:r w:rsidRPr="008F4277">
        <w:rPr>
          <w:rFonts w:eastAsia="Verdana"/>
        </w:rPr>
        <w:t>. tražbina vjerovnika</w:t>
      </w:r>
      <w:r w:rsidRPr="008F4277">
        <w:t xml:space="preserve"> DARKO KURBANOVIĆ, vl. uslužnog obrta "TISKARA – PROPRINT" Ružićeva 21 A, Rijeka (OIB</w:t>
      </w:r>
      <w:r w:rsidRPr="008F4277">
        <w:rPr>
          <w:b/>
        </w:rPr>
        <w:t xml:space="preserve"> </w:t>
      </w:r>
      <w:r w:rsidRPr="008F4277">
        <w:t xml:space="preserve">62574452269) </w:t>
      </w:r>
      <w:r w:rsidRPr="008F4277">
        <w:rPr>
          <w:rFonts w:eastAsia="Verdana"/>
        </w:rPr>
        <w:t xml:space="preserve">utvrđena u ukupnom iznosu od 500,00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350,00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5,83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150,00 </w:t>
      </w:r>
      <w:r w:rsidRPr="008F4277">
        <w:rPr>
          <w:rFonts w:eastAsia="Verdana"/>
        </w:rPr>
        <w:t xml:space="preserve">kn koji čini 30% glavnice namirit će se pružanjem usluga marketinga i oglašavanja u tiskanom izdanju i web portalu dnevnih novina “Novi list” i/ili </w:t>
      </w:r>
      <w:r w:rsidRPr="008F4277">
        <w:rPr>
          <w:rFonts w:eastAsia="Verdana"/>
        </w:rPr>
        <w:lastRenderedPageBreak/>
        <w:t xml:space="preserve">“Glas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30,00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35</w:t>
      </w:r>
      <w:r>
        <w:rPr>
          <w:rFonts w:eastAsia="Verdana"/>
        </w:rPr>
        <w:t>3</w:t>
      </w:r>
      <w:r w:rsidRPr="008F4277">
        <w:rPr>
          <w:rFonts w:eastAsia="Verdana"/>
        </w:rPr>
        <w:t>. tražbina vjerovnika</w:t>
      </w:r>
      <w:r w:rsidRPr="008F4277">
        <w:t xml:space="preserve"> VENTEX d.o.o. Kostrena Sveta Lucija, Dujmići 1/A (OIB</w:t>
      </w:r>
      <w:r w:rsidRPr="008F4277">
        <w:rPr>
          <w:b/>
        </w:rPr>
        <w:t xml:space="preserve"> </w:t>
      </w:r>
      <w:r w:rsidRPr="008F4277">
        <w:t xml:space="preserve">63398817957) </w:t>
      </w:r>
      <w:r w:rsidRPr="008F4277">
        <w:rPr>
          <w:rFonts w:eastAsia="Verdana"/>
        </w:rPr>
        <w:t xml:space="preserve">utvrđena u ukupnom iznosu od 46.159,74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32.311,82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538,53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isplatom pojedine rate u odnosu na rokove određene ovom nagodbom, duguje vjerovniku zakonsku zateznu kamatu u skladu s mjerodavnim propisima koja na neplaćeni </w:t>
      </w:r>
      <w:r w:rsidRPr="008F4277">
        <w:lastRenderedPageBreak/>
        <w:t>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13.847,92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2.769,58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35</w:t>
      </w:r>
      <w:r>
        <w:rPr>
          <w:rFonts w:eastAsia="Verdana"/>
        </w:rPr>
        <w:t>4</w:t>
      </w:r>
      <w:r w:rsidRPr="008F4277">
        <w:rPr>
          <w:rFonts w:eastAsia="Verdana"/>
        </w:rPr>
        <w:t>. tražbina vjerovnika</w:t>
      </w:r>
      <w:r w:rsidRPr="008F4277">
        <w:t xml:space="preserve"> VELIMIR PERČIĆ, vl. seljačkog turizma VILLA PLASA, Zaluki 1, Jurdani (OIB</w:t>
      </w:r>
      <w:r w:rsidRPr="008F4277">
        <w:rPr>
          <w:b/>
        </w:rPr>
        <w:t xml:space="preserve"> </w:t>
      </w:r>
      <w:r w:rsidRPr="008F4277">
        <w:t xml:space="preserve">10140919865) </w:t>
      </w:r>
      <w:r w:rsidRPr="008F4277">
        <w:rPr>
          <w:rFonts w:eastAsia="Verdana"/>
        </w:rPr>
        <w:t xml:space="preserve">utvrđena u ukupnom iznosu od 1.958,00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1.370,60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22,84 </w:t>
      </w:r>
      <w:r w:rsidRPr="008F4277">
        <w:rPr>
          <w:rFonts w:eastAsia="Verdana"/>
        </w:rPr>
        <w:t xml:space="preserve">kn. Rate dospijevaju </w:t>
      </w:r>
      <w:r w:rsidRPr="008F4277">
        <w:rPr>
          <w:rFonts w:eastAsia="Verdana"/>
        </w:rPr>
        <w:lastRenderedPageBreak/>
        <w:t xml:space="preserve">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587,40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117,48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lastRenderedPageBreak/>
        <w:t>35</w:t>
      </w:r>
      <w:r>
        <w:rPr>
          <w:rFonts w:eastAsia="Verdana"/>
        </w:rPr>
        <w:t>5</w:t>
      </w:r>
      <w:r w:rsidRPr="008F4277">
        <w:rPr>
          <w:rFonts w:eastAsia="Verdana"/>
        </w:rPr>
        <w:t>. tražbina vjerovnika</w:t>
      </w:r>
      <w:r w:rsidRPr="008F4277">
        <w:t xml:space="preserve"> SANDI BUJAN CVEČIĆ, vl. ugostiteljskog obrta "VILLA SANDI", Čavle 231, Čavle (OIB</w:t>
      </w:r>
      <w:r w:rsidRPr="008F4277">
        <w:rPr>
          <w:b/>
        </w:rPr>
        <w:t xml:space="preserve"> </w:t>
      </w:r>
      <w:r w:rsidRPr="008F4277">
        <w:t xml:space="preserve">17769567048) </w:t>
      </w:r>
      <w:r w:rsidRPr="008F4277">
        <w:rPr>
          <w:rFonts w:eastAsia="Verdana"/>
        </w:rPr>
        <w:t xml:space="preserve">utvrđena u ukupnom iznosu od 9.824,80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6.877,36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114,62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2.947,44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589,49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35</w:t>
      </w:r>
      <w:r>
        <w:rPr>
          <w:rFonts w:eastAsia="Verdana"/>
        </w:rPr>
        <w:t>6</w:t>
      </w:r>
      <w:r w:rsidRPr="008F4277">
        <w:rPr>
          <w:rFonts w:eastAsia="Verdana"/>
        </w:rPr>
        <w:t>. tražbina vjerovnika</w:t>
      </w:r>
      <w:r w:rsidRPr="008F4277">
        <w:t xml:space="preserve"> VILSTROJ d.o.o.  Buzet, Mažinjica 77 (OIB</w:t>
      </w:r>
      <w:r w:rsidRPr="008F4277">
        <w:rPr>
          <w:b/>
        </w:rPr>
        <w:t xml:space="preserve"> </w:t>
      </w:r>
      <w:r w:rsidRPr="008F4277">
        <w:t xml:space="preserve">14411754953) </w:t>
      </w:r>
      <w:r w:rsidRPr="008F4277">
        <w:rPr>
          <w:rFonts w:eastAsia="Verdana"/>
        </w:rPr>
        <w:t xml:space="preserve">utvrđena u ukupnom iznosu od 3.077,75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2.154,43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35,91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923,33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184,67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w:t>
      </w:r>
      <w:r w:rsidRPr="008F4277">
        <w:rPr>
          <w:rFonts w:eastAsia="Verdana"/>
        </w:rPr>
        <w:lastRenderedPageBreak/>
        <w:t>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35</w:t>
      </w:r>
      <w:r>
        <w:rPr>
          <w:rFonts w:eastAsia="Verdana"/>
        </w:rPr>
        <w:t>7</w:t>
      </w:r>
      <w:r w:rsidRPr="008F4277">
        <w:rPr>
          <w:rFonts w:eastAsia="Verdana"/>
        </w:rPr>
        <w:t xml:space="preserve">. tražbina vjerovnika </w:t>
      </w:r>
      <w:r w:rsidRPr="008F4277">
        <w:t xml:space="preserve">BOŽO VILUŠIĆ, Hrusta IV/B, Crikvenica (OIB 87676430087) </w:t>
      </w:r>
      <w:r w:rsidRPr="008F4277">
        <w:rPr>
          <w:rFonts w:eastAsia="Verdana"/>
        </w:rPr>
        <w:t xml:space="preserve">utvrđena je u ukupnom iznosu od </w:t>
      </w:r>
      <w:r w:rsidRPr="008F4277">
        <w:rPr>
          <w:rFonts w:eastAsia="Verdana"/>
          <w:noProof/>
        </w:rPr>
        <w:t xml:space="preserve">23.828,36 </w:t>
      </w:r>
      <w:r w:rsidRPr="008F4277">
        <w:rPr>
          <w:rFonts w:eastAsia="Verdana"/>
        </w:rPr>
        <w:t xml:space="preserve">kn. Dio tražbine po osnovi kamata u iznosu od </w:t>
      </w:r>
      <w:r w:rsidRPr="008F4277">
        <w:rPr>
          <w:rFonts w:eastAsia="Verdana"/>
          <w:noProof/>
        </w:rPr>
        <w:t xml:space="preserve">9.049,36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14.779,00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10.345,30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172,42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4.433,70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886,74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w:t>
      </w:r>
      <w:r w:rsidRPr="008F4277">
        <w:rPr>
          <w:rFonts w:eastAsia="Verdana"/>
        </w:rPr>
        <w:lastRenderedPageBreak/>
        <w:t>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35</w:t>
      </w:r>
      <w:r>
        <w:rPr>
          <w:rFonts w:eastAsia="Verdana"/>
        </w:rPr>
        <w:t>8</w:t>
      </w:r>
      <w:r w:rsidRPr="008F4277">
        <w:rPr>
          <w:rFonts w:eastAsia="Verdana"/>
        </w:rPr>
        <w:t xml:space="preserve">. tražbina vjerovnika </w:t>
      </w:r>
      <w:r w:rsidRPr="008F4277">
        <w:t xml:space="preserve">VIPAP VIDEM KRŠKO d.d. Tovarniška 18, Krško, Republika Slovenija (OIB 97554739727) </w:t>
      </w:r>
      <w:r w:rsidRPr="008F4277">
        <w:rPr>
          <w:rFonts w:eastAsia="Verdana"/>
        </w:rPr>
        <w:t xml:space="preserve">utvrđena je u ukupnom iznosu od </w:t>
      </w:r>
      <w:r w:rsidRPr="008F4277">
        <w:t xml:space="preserve">2.308.428,85 </w:t>
      </w:r>
      <w:r w:rsidRPr="008F4277">
        <w:rPr>
          <w:rFonts w:eastAsia="Verdana"/>
        </w:rPr>
        <w:t xml:space="preserve">kn. Dio tražbine po osnovi kamata u iznosu od </w:t>
      </w:r>
      <w:r w:rsidRPr="008F4277">
        <w:rPr>
          <w:rFonts w:eastAsia="Verdana"/>
          <w:noProof/>
        </w:rPr>
        <w:t xml:space="preserve">95.109,08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2.213.319,77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1.549.323,84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25.822,06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663.995,93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132.799,19 </w:t>
      </w:r>
      <w:r w:rsidRPr="008F4277">
        <w:rPr>
          <w:rFonts w:eastAsia="Verdana"/>
        </w:rPr>
        <w:t xml:space="preserve">kn (u nastavku: Godišnja kvota). Vjerovnik ima pravo naručiti od dužnika pružanje usluga marketinga i oglašavanja, u jednoj ili više narudžbi, za </w:t>
      </w:r>
      <w:r w:rsidRPr="008F4277">
        <w:rPr>
          <w:rFonts w:eastAsia="Verdana"/>
        </w:rPr>
        <w:lastRenderedPageBreak/>
        <w:t>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35</w:t>
      </w:r>
      <w:r>
        <w:rPr>
          <w:rFonts w:eastAsia="Verdana"/>
        </w:rPr>
        <w:t>9</w:t>
      </w:r>
      <w:r w:rsidRPr="008F4277">
        <w:rPr>
          <w:rFonts w:eastAsia="Verdana"/>
        </w:rPr>
        <w:t>. tražbina vjerovnika</w:t>
      </w:r>
      <w:r w:rsidRPr="008F4277">
        <w:t xml:space="preserve"> VJESNIK d.d. Zagreb, Slavonska avenija 4 (OIB</w:t>
      </w:r>
      <w:r w:rsidRPr="008F4277">
        <w:rPr>
          <w:b/>
        </w:rPr>
        <w:t xml:space="preserve"> </w:t>
      </w:r>
      <w:r w:rsidRPr="008F4277">
        <w:t xml:space="preserve">83180487843) </w:t>
      </w:r>
      <w:r w:rsidRPr="008F4277">
        <w:rPr>
          <w:rFonts w:eastAsia="Verdana"/>
        </w:rPr>
        <w:t xml:space="preserve">utvrđena u ukupnom iznosu od 107.306,25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75.114,38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1.251,91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32.191,88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w:t>
      </w:r>
      <w:r w:rsidRPr="008F4277">
        <w:rPr>
          <w:rFonts w:eastAsia="Verdana"/>
        </w:rPr>
        <w:lastRenderedPageBreak/>
        <w:t xml:space="preserve">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6.438,38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w:t>
      </w:r>
      <w:r>
        <w:rPr>
          <w:rFonts w:eastAsia="Verdana"/>
        </w:rPr>
        <w:t>60</w:t>
      </w:r>
      <w:r w:rsidRPr="008F4277">
        <w:rPr>
          <w:rFonts w:eastAsia="Verdana"/>
        </w:rPr>
        <w:t>. tražbina vjerovnika</w:t>
      </w:r>
      <w:r w:rsidRPr="008F4277">
        <w:t xml:space="preserve"> VODOOPSKRBA I ODVODNJA CRES LOŠINJ d.o.o. Cres, Turion 20/A (OIB</w:t>
      </w:r>
      <w:r w:rsidRPr="008F4277">
        <w:rPr>
          <w:b/>
        </w:rPr>
        <w:t xml:space="preserve"> </w:t>
      </w:r>
      <w:r w:rsidRPr="008F4277">
        <w:t xml:space="preserve">55232800223) </w:t>
      </w:r>
      <w:r w:rsidRPr="008F4277">
        <w:rPr>
          <w:rFonts w:eastAsia="Verdana"/>
        </w:rPr>
        <w:t xml:space="preserve">utvrđena u ukupnom iznosu od 127,24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89,07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1,48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lastRenderedPageBreak/>
        <w:t xml:space="preserve">- dio tražbine u iznosu od </w:t>
      </w:r>
      <w:r w:rsidRPr="008F4277">
        <w:rPr>
          <w:rFonts w:eastAsia="Verdana"/>
          <w:noProof/>
        </w:rPr>
        <w:t xml:space="preserve">38,17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7,63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36</w:t>
      </w:r>
      <w:r>
        <w:rPr>
          <w:rFonts w:eastAsia="Verdana"/>
        </w:rPr>
        <w:t>1</w:t>
      </w:r>
      <w:r w:rsidRPr="008F4277">
        <w:rPr>
          <w:rFonts w:eastAsia="Verdana"/>
        </w:rPr>
        <w:t xml:space="preserve">. tražbina vjerovnika </w:t>
      </w:r>
      <w:r w:rsidRPr="008F4277">
        <w:t xml:space="preserve">VODOOPSKRBA I ODVODNJA d.o.o. Zagreb, Folnegovićeva 1 (OIB 83416546499) </w:t>
      </w:r>
      <w:r w:rsidRPr="008F4277">
        <w:rPr>
          <w:rFonts w:eastAsia="Verdana"/>
        </w:rPr>
        <w:t xml:space="preserve">utvrđena je u ukupnom iznosu od </w:t>
      </w:r>
      <w:r w:rsidRPr="008F4277">
        <w:t xml:space="preserve">14.616,22 </w:t>
      </w:r>
      <w:r w:rsidRPr="008F4277">
        <w:rPr>
          <w:rFonts w:eastAsia="Verdana"/>
        </w:rPr>
        <w:t xml:space="preserve">kn. Dio tražbine po osnovi kamata u iznosu od </w:t>
      </w:r>
      <w:r w:rsidRPr="008F4277">
        <w:rPr>
          <w:rFonts w:eastAsia="Verdana"/>
          <w:noProof/>
        </w:rPr>
        <w:t xml:space="preserve">796,66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13.819,56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9.673,69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161,23 </w:t>
      </w:r>
      <w:r w:rsidRPr="008F4277">
        <w:rPr>
          <w:rFonts w:eastAsia="Verdana"/>
        </w:rPr>
        <w:t xml:space="preserve">kn. Rate dospijevaju posljednjeg dana u tekućem mjesecu s time da prva rata dospijeva nakon proteka razdoblja </w:t>
      </w:r>
      <w:r w:rsidRPr="008F4277">
        <w:rPr>
          <w:rFonts w:eastAsia="Verdana"/>
        </w:rPr>
        <w:lastRenderedPageBreak/>
        <w:t xml:space="preserve">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4.145,87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829,17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36</w:t>
      </w:r>
      <w:r>
        <w:rPr>
          <w:rFonts w:eastAsia="Verdana"/>
        </w:rPr>
        <w:t>2.</w:t>
      </w:r>
      <w:r w:rsidRPr="008F4277">
        <w:rPr>
          <w:rFonts w:eastAsia="Verdana"/>
        </w:rPr>
        <w:t xml:space="preserve"> tražbina vjerovnika</w:t>
      </w:r>
      <w:r w:rsidRPr="008F4277">
        <w:t xml:space="preserve"> WALMAR d.o.o. Lovran, Maršala Tita 33 (OIB</w:t>
      </w:r>
      <w:r w:rsidRPr="008F4277">
        <w:rPr>
          <w:b/>
        </w:rPr>
        <w:t xml:space="preserve"> </w:t>
      </w:r>
      <w:r w:rsidRPr="008F4277">
        <w:t xml:space="preserve">70691683041) </w:t>
      </w:r>
      <w:r w:rsidRPr="008F4277">
        <w:rPr>
          <w:rFonts w:eastAsia="Verdana"/>
        </w:rPr>
        <w:t xml:space="preserve">utvrđena u ukupnom iznosu od 15.392,50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lastRenderedPageBreak/>
        <w:t xml:space="preserve">- dio tražbine u iznosu od </w:t>
      </w:r>
      <w:r w:rsidRPr="008F4277">
        <w:rPr>
          <w:rFonts w:eastAsia="Verdana"/>
          <w:noProof/>
        </w:rPr>
        <w:t xml:space="preserve">10.774,75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179,58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4.617,75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923,55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Ova predstečajna nagodba, sukladno zakonu, ima snagu ovršne isprave te vjerovnik na temelju ove nagodbe može radi namirenja tražbine nakon dospjelosti obveze neposredno provesti ovrhu na cjelokupnoj dužnikovoj pokretnoj i nepokretnoj imovni, uključujući i dužnikovim </w:t>
      </w:r>
      <w:r w:rsidRPr="008F4277">
        <w:rPr>
          <w:rFonts w:eastAsia="Verdana"/>
        </w:rPr>
        <w:lastRenderedPageBreak/>
        <w:t>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36</w:t>
      </w:r>
      <w:r>
        <w:rPr>
          <w:rFonts w:eastAsia="Verdana"/>
        </w:rPr>
        <w:t>3</w:t>
      </w:r>
      <w:r w:rsidRPr="008F4277">
        <w:rPr>
          <w:rFonts w:eastAsia="Verdana"/>
        </w:rPr>
        <w:t xml:space="preserve">. tražbina vjerovnika </w:t>
      </w:r>
      <w:r w:rsidRPr="008F4277">
        <w:t>WIENER OSIGURANJE VIENNA INSURANCE GROUP</w:t>
      </w:r>
      <w:r w:rsidRPr="008F4277">
        <w:rPr>
          <w:rFonts w:cs="Arial"/>
          <w:sz w:val="18"/>
          <w:szCs w:val="18"/>
        </w:rPr>
        <w:t xml:space="preserve"> </w:t>
      </w:r>
      <w:r w:rsidRPr="008F4277">
        <w:t xml:space="preserve">d.d. Zagreb, Slovenska ulica 24 (OIB 52848403362) </w:t>
      </w:r>
      <w:r w:rsidRPr="008F4277">
        <w:rPr>
          <w:rFonts w:eastAsia="Verdana"/>
        </w:rPr>
        <w:t xml:space="preserve">utvrđena je u ukupnom iznosu od </w:t>
      </w:r>
      <w:r w:rsidRPr="008F4277">
        <w:t xml:space="preserve">455.712,87 </w:t>
      </w:r>
      <w:r w:rsidRPr="008F4277">
        <w:rPr>
          <w:rFonts w:eastAsia="Verdana"/>
        </w:rPr>
        <w:t xml:space="preserve">kn. Dio tražbine po osnovi kamata u iznosu od </w:t>
      </w:r>
      <w:r w:rsidRPr="008F4277">
        <w:rPr>
          <w:rFonts w:eastAsia="Verdana"/>
          <w:noProof/>
        </w:rPr>
        <w:t xml:space="preserve">23.319,49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432.393,38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302.675,37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5.044,59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129.718,01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25.943,60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w:t>
      </w:r>
      <w:r w:rsidRPr="008F4277">
        <w:rPr>
          <w:rFonts w:eastAsia="Verdana"/>
        </w:rPr>
        <w:lastRenderedPageBreak/>
        <w:t>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36</w:t>
      </w:r>
      <w:r>
        <w:rPr>
          <w:rFonts w:eastAsia="Verdana"/>
        </w:rPr>
        <w:t>4</w:t>
      </w:r>
      <w:r w:rsidRPr="008F4277">
        <w:rPr>
          <w:rFonts w:eastAsia="Verdana"/>
        </w:rPr>
        <w:t>. tražbina vjerovnika</w:t>
      </w:r>
      <w:r w:rsidRPr="008F4277">
        <w:t xml:space="preserve"> Z-EL d.o.o. Sesvete, Industrijska cesta 28 (OIB</w:t>
      </w:r>
      <w:r w:rsidRPr="008F4277">
        <w:rPr>
          <w:b/>
        </w:rPr>
        <w:t xml:space="preserve"> </w:t>
      </w:r>
      <w:r w:rsidRPr="008F4277">
        <w:t xml:space="preserve">11374156664) </w:t>
      </w:r>
      <w:r w:rsidRPr="008F4277">
        <w:rPr>
          <w:rFonts w:eastAsia="Verdana"/>
        </w:rPr>
        <w:t xml:space="preserve">utvrđena u ukupnom iznosu od 322,50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225,75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3,76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dio tražbine u iznosu 96,75</w:t>
      </w:r>
      <w:r w:rsidRPr="008F4277">
        <w:rPr>
          <w:rFonts w:eastAsia="Verdana"/>
          <w:noProof/>
        </w:rPr>
        <w:t xml:space="preserve">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19,35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w:t>
      </w:r>
      <w:r w:rsidRPr="008F4277">
        <w:rPr>
          <w:rFonts w:eastAsia="Verdana"/>
        </w:rPr>
        <w:lastRenderedPageBreak/>
        <w:t>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36</w:t>
      </w:r>
      <w:r>
        <w:rPr>
          <w:rFonts w:eastAsia="Verdana"/>
        </w:rPr>
        <w:t>5</w:t>
      </w:r>
      <w:r w:rsidRPr="008F4277">
        <w:rPr>
          <w:rFonts w:eastAsia="Verdana"/>
        </w:rPr>
        <w:t>. tražbina vjerovnika</w:t>
      </w:r>
      <w:r w:rsidRPr="008F4277">
        <w:t xml:space="preserve"> ZAGREB-MONTAŽA d.o.o. Zagreb, Roberta Frangeša Mihanovića 9 (OIB</w:t>
      </w:r>
      <w:r w:rsidRPr="008F4277">
        <w:rPr>
          <w:b/>
        </w:rPr>
        <w:t xml:space="preserve"> </w:t>
      </w:r>
      <w:r w:rsidRPr="008F4277">
        <w:t xml:space="preserve">06588149401) </w:t>
      </w:r>
      <w:r w:rsidRPr="008F4277">
        <w:rPr>
          <w:rFonts w:eastAsia="Verdana"/>
        </w:rPr>
        <w:t xml:space="preserve">utvrđena u ukupnom iznosu od 3.058,75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2.141,13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35,69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dio tražbine u iznosu 917,63</w:t>
      </w:r>
      <w:r w:rsidRPr="008F4277">
        <w:rPr>
          <w:rFonts w:eastAsia="Verdana"/>
          <w:noProof/>
        </w:rPr>
        <w:t xml:space="preserve">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183,53 </w:t>
      </w:r>
      <w:r w:rsidRPr="008F4277">
        <w:rPr>
          <w:rFonts w:eastAsia="Verdana"/>
        </w:rPr>
        <w:t xml:space="preserve">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w:t>
      </w:r>
      <w:r w:rsidRPr="008F4277">
        <w:rPr>
          <w:rFonts w:eastAsia="Verdana"/>
        </w:rPr>
        <w:lastRenderedPageBreak/>
        <w:t>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36</w:t>
      </w:r>
      <w:r>
        <w:rPr>
          <w:rFonts w:eastAsia="Verdana"/>
        </w:rPr>
        <w:t>6</w:t>
      </w:r>
      <w:r w:rsidRPr="008F4277">
        <w:rPr>
          <w:rFonts w:eastAsia="Verdana"/>
        </w:rPr>
        <w:t xml:space="preserve">. tražbina vjerovnika </w:t>
      </w:r>
      <w:r w:rsidRPr="008F4277">
        <w:t xml:space="preserve">ZAGREBAČKI HOLDING d.o.o. Zagreb, Ulica grada Vukovara 41 (OIB 85584865987) </w:t>
      </w:r>
      <w:r w:rsidRPr="008F4277">
        <w:rPr>
          <w:rFonts w:eastAsia="Verdana"/>
        </w:rPr>
        <w:t xml:space="preserve">utvrđena je u ukupnom iznosu od </w:t>
      </w:r>
      <w:r w:rsidRPr="008F4277">
        <w:t xml:space="preserve">1.544,87 </w:t>
      </w:r>
      <w:r w:rsidRPr="008F4277">
        <w:rPr>
          <w:rFonts w:eastAsia="Verdana"/>
        </w:rPr>
        <w:t xml:space="preserve">kn. Dio tražbine po osnovi kamata u iznosu od </w:t>
      </w:r>
      <w:r w:rsidRPr="008F4277">
        <w:rPr>
          <w:rFonts w:eastAsia="Verdana"/>
          <w:noProof/>
        </w:rPr>
        <w:t xml:space="preserve">83,45 </w:t>
      </w:r>
      <w:r w:rsidRPr="008F4277">
        <w:rPr>
          <w:rFonts w:eastAsia="Verdana"/>
        </w:rPr>
        <w:t xml:space="preserve">kn otpisuje se u cijelosti s danom otvaranja postupka pred Finom, 21. listopada 2014. godine, dok će preostali dio tražbine vjerovnika koji se odnosi na glavnicu u iznosu od </w:t>
      </w:r>
      <w:r w:rsidRPr="008F4277">
        <w:rPr>
          <w:rFonts w:eastAsia="Verdana"/>
          <w:noProof/>
        </w:rPr>
        <w:t xml:space="preserve">1.461,42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1.022,99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17,05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438,43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87,69 </w:t>
      </w:r>
      <w:r w:rsidRPr="008F4277">
        <w:rPr>
          <w:rFonts w:eastAsia="Verdana"/>
        </w:rPr>
        <w:t xml:space="preserve">kn (u nastavku: Godišnja kvota). Vjerovnik ima pravo naručiti od dužnika pružanje usluga marketinga i oglašavanja, u jednoj ili više narudžbi, za svaku </w:t>
      </w:r>
      <w:r w:rsidRPr="008F4277">
        <w:rPr>
          <w:rFonts w:eastAsia="Verdana"/>
        </w:rPr>
        <w:lastRenderedPageBreak/>
        <w:t>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36</w:t>
      </w:r>
      <w:r>
        <w:rPr>
          <w:rFonts w:eastAsia="Verdana"/>
        </w:rPr>
        <w:t>7</w:t>
      </w:r>
      <w:r w:rsidRPr="008F4277">
        <w:rPr>
          <w:rFonts w:eastAsia="Verdana"/>
        </w:rPr>
        <w:t xml:space="preserve">. tražbina vjerovnika </w:t>
      </w:r>
      <w:r w:rsidRPr="008F4277">
        <w:t xml:space="preserve">ZAJEDNIČKI ODVJETNIČKI URED VELJKO KNEŽEVIĆ, EDI BRADAMANTE, MIRA NANČINOVIĆ, IVANA RADIĆ, BOJANA PAVKOVIĆ, SENKA PERHAT I NEVEN KNEŽEVIĆ, Ribarska 4, Rijeka (OIB 98496675812) </w:t>
      </w:r>
      <w:r w:rsidRPr="008F4277">
        <w:rPr>
          <w:rFonts w:eastAsia="Verdana"/>
        </w:rPr>
        <w:t xml:space="preserve">utvrđena je u ukupnom iznosu od </w:t>
      </w:r>
      <w:r w:rsidRPr="008F4277">
        <w:t xml:space="preserve">8.359,39 </w:t>
      </w:r>
      <w:r w:rsidRPr="008F4277">
        <w:rPr>
          <w:rFonts w:eastAsia="Verdana"/>
        </w:rPr>
        <w:t xml:space="preserve">kn. Dio tražbine po osnovi kamata u iznosu od </w:t>
      </w:r>
      <w:r w:rsidRPr="008F4277">
        <w:rPr>
          <w:rFonts w:eastAsia="Verdana"/>
          <w:noProof/>
        </w:rPr>
        <w:t xml:space="preserve">1.093,76 </w:t>
      </w:r>
      <w:r w:rsidRPr="008F4277">
        <w:rPr>
          <w:rFonts w:eastAsia="Verdana"/>
        </w:rPr>
        <w:t xml:space="preserve">kn otpisuje se u cijelosti s danom otvaranja postupka pred Finom, 21. listopada 2014. godine, dok će se preostali dio tražbine vjerovnika koji se odnosi na glavnicu u iznosu od </w:t>
      </w:r>
      <w:r w:rsidRPr="008F4277">
        <w:rPr>
          <w:rFonts w:eastAsia="Verdana"/>
          <w:noProof/>
        </w:rPr>
        <w:t xml:space="preserve">7.265,63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5.085,94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84,77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lastRenderedPageBreak/>
        <w:t xml:space="preserve">- dio tražbine u iznosu od </w:t>
      </w:r>
      <w:r w:rsidRPr="008F4277">
        <w:rPr>
          <w:rFonts w:eastAsia="Verdana"/>
          <w:noProof/>
        </w:rPr>
        <w:t xml:space="preserve">2.179,69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435,94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36</w:t>
      </w:r>
      <w:r>
        <w:rPr>
          <w:rFonts w:eastAsia="Verdana"/>
        </w:rPr>
        <w:t>8</w:t>
      </w:r>
      <w:r w:rsidRPr="008F4277">
        <w:rPr>
          <w:rFonts w:eastAsia="Verdana"/>
        </w:rPr>
        <w:t>. tražbina vjerovnika</w:t>
      </w:r>
      <w:r w:rsidRPr="008F4277">
        <w:t xml:space="preserve"> ZAVOD ZA ZAŠTITU NA RADU, ZAŠTITU OD POŽARA I ZAŠTITU ČOVJEKOVE OKOLINE d. o. o. Rijeka, Blaža Polića 3 (OIB</w:t>
      </w:r>
      <w:r w:rsidRPr="008F4277">
        <w:rPr>
          <w:b/>
        </w:rPr>
        <w:t xml:space="preserve"> </w:t>
      </w:r>
      <w:r w:rsidRPr="008F4277">
        <w:t xml:space="preserve">00106585846) </w:t>
      </w:r>
      <w:r w:rsidRPr="008F4277">
        <w:rPr>
          <w:rFonts w:eastAsia="Verdana"/>
        </w:rPr>
        <w:t xml:space="preserve">utvrđena u ukupnom iznosu od 33.332,20 </w:t>
      </w:r>
      <w:r w:rsidRPr="008F4277">
        <w:rPr>
          <w:rFonts w:eastAsia="Verdana"/>
          <w:noProof/>
        </w:rPr>
        <w:t>kn</w:t>
      </w:r>
      <w:r w:rsidRPr="008F4277">
        <w:rPr>
          <w:rFonts w:eastAsia="Verdana"/>
        </w:rPr>
        <w:t xml:space="preserve">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23.332,54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388,88 </w:t>
      </w:r>
      <w:r w:rsidRPr="008F4277">
        <w:rPr>
          <w:rFonts w:eastAsia="Verdana"/>
        </w:rPr>
        <w:t xml:space="preserve">kn. Rate dospijevaju posljednjeg dana u tekućem mjesecu s time da prva rata dospijeva nakon proteka razdoblja počeka od godine dana od dana sklapanja predstečajne nagodbe pred Trgovačkim sudom. Preostali iznos tražbine koji nije djeljiv s brojem 60, dužnik će isplatiti vjerovniku </w:t>
      </w:r>
      <w:r w:rsidRPr="008F4277">
        <w:rPr>
          <w:rFonts w:eastAsia="Verdana"/>
        </w:rPr>
        <w:lastRenderedPageBreak/>
        <w:t xml:space="preserve">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dio tražbine u iznosu 9.999,66</w:t>
      </w:r>
      <w:r w:rsidRPr="008F4277">
        <w:rPr>
          <w:rFonts w:eastAsia="Verdana"/>
          <w:noProof/>
        </w:rPr>
        <w:t xml:space="preserve">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1.999,93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F64C15" w:rsidP="00F64C15" w:rsidR="00F64C15" w:rsidRPr="005C2A4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5C2A47">
        <w:t>36</w:t>
      </w:r>
      <w:r>
        <w:t>9</w:t>
      </w:r>
      <w:r w:rsidRPr="005C2A47">
        <w:t xml:space="preserve">. </w:t>
      </w:r>
      <w:r w:rsidRPr="005C2A47">
        <w:rPr>
          <w:rFonts w:eastAsia="Verdana"/>
        </w:rPr>
        <w:t xml:space="preserve">tražbina vjerovnika ZAGREBAČKA BANKA d.d. Zagreb, </w:t>
      </w:r>
      <w:r w:rsidRPr="005C2A47">
        <w:t>Trg bana Josipa Jelačića 10 (OIB 92963223473)</w:t>
      </w:r>
      <w:r w:rsidRPr="005C2A47">
        <w:rPr>
          <w:rFonts w:eastAsia="Verdana"/>
        </w:rPr>
        <w:t xml:space="preserve"> utvrđena u ukupnom iznosu od </w:t>
      </w:r>
      <w:r w:rsidRPr="005C2A47">
        <w:rPr>
          <w:rFonts w:eastAsia="Verdana"/>
          <w:noProof/>
        </w:rPr>
        <w:t>7.323.896,35</w:t>
      </w:r>
      <w:r w:rsidRPr="005C2A47">
        <w:rPr>
          <w:rFonts w:eastAsia="Verdana"/>
        </w:rPr>
        <w:t xml:space="preserve"> kn, namirit će se kako slijedi:</w:t>
      </w:r>
    </w:p>
    <w:p w:rsidRDefault="00F64C15" w:rsidP="00F64C15" w:rsidR="00F64C15" w:rsidRPr="005C2A47">
      <w:pPr>
        <w:pStyle w:val="Zaglavlje"/>
        <w:suppressLineNumbers/>
        <w:tabs>
          <w:tab w:pos="426" w:val="center"/>
          <w:tab w:pos="720" w:val="left"/>
        </w:tabs>
        <w:suppressAutoHyphens/>
        <w:spacing w:lineRule="auto" w:line="276" w:after="200"/>
        <w:ind w:right="-64"/>
        <w:jc w:val="both"/>
        <w:rPr>
          <w:rFonts w:eastAsia="Verdana"/>
        </w:rPr>
      </w:pPr>
      <w:r w:rsidRPr="005C2A47">
        <w:rPr>
          <w:rFonts w:eastAsia="Verdana"/>
        </w:rPr>
        <w:lastRenderedPageBreak/>
        <w:t xml:space="preserve">Vjerovnik </w:t>
      </w:r>
      <w:r w:rsidRPr="005C2A47">
        <w:rPr>
          <w:rFonts w:eastAsia="Verdana"/>
          <w:noProof/>
        </w:rPr>
        <w:t xml:space="preserve">ZAGREBAČKA BANKA d.d. se </w:t>
      </w:r>
      <w:r w:rsidRPr="005C2A47">
        <w:rPr>
          <w:rFonts w:eastAsia="Verdana"/>
        </w:rPr>
        <w:t>odrekao prava na odvojeno namirenje, samo za potrebe postupka predstečajne nagodbe, time da njegovo odricanje od prava na odvojeno namirenje ne znači odricanje od upisanog založnog prava i/ili davanje brisovnog očitovanja.</w:t>
      </w:r>
    </w:p>
    <w:p w:rsidRDefault="00F64C15" w:rsidP="00F64C15" w:rsidR="00F64C15" w:rsidRPr="005C2A47">
      <w:pPr>
        <w:pStyle w:val="Odlomakpopisa"/>
        <w:tabs>
          <w:tab w:pos="0" w:val="left"/>
        </w:tabs>
        <w:spacing w:lineRule="auto" w:line="240" w:after="0"/>
        <w:ind w:left="0"/>
        <w:jc w:val="both"/>
        <w:rPr>
          <w:rFonts w:eastAsia="Verdana" w:hAnsi="Times New Roman" w:ascii="Times New Roman"/>
          <w:lang w:val="hr-HR"/>
        </w:rPr>
      </w:pPr>
      <w:r w:rsidRPr="005C2A47">
        <w:rPr>
          <w:rFonts w:eastAsia="Verdana" w:hAnsi="Times New Roman" w:ascii="Times New Roman"/>
          <w:lang w:val="hr-HR"/>
        </w:rPr>
        <w:t xml:space="preserve">Vjerovnik </w:t>
      </w:r>
      <w:r w:rsidRPr="005C2A47">
        <w:rPr>
          <w:rFonts w:eastAsia="Verdana" w:hAnsi="Times New Roman" w:ascii="Times New Roman"/>
          <w:noProof/>
          <w:lang w:val="hr-HR"/>
        </w:rPr>
        <w:t xml:space="preserve">ZAGREBAČKA BANKA d.d. ima upisana </w:t>
      </w:r>
      <w:r w:rsidRPr="005C2A47">
        <w:rPr>
          <w:rFonts w:eastAsia="Verdana" w:hAnsi="Times New Roman" w:ascii="Times New Roman"/>
          <w:lang w:val="hr-HR"/>
        </w:rPr>
        <w:t xml:space="preserve">založna prava na imovini </w:t>
      </w:r>
      <w:r>
        <w:rPr>
          <w:rFonts w:eastAsia="Verdana" w:hAnsi="Times New Roman" w:ascii="Times New Roman"/>
          <w:lang w:val="hr-HR"/>
        </w:rPr>
        <w:t xml:space="preserve">dužnika,  kako slijedi: </w:t>
      </w:r>
      <w:r w:rsidRPr="005C2A47">
        <w:rPr>
          <w:rFonts w:eastAsia="Verdana" w:hAnsi="Times New Roman" w:ascii="Times New Roman"/>
          <w:lang w:val="hr-HR"/>
        </w:rPr>
        <w:t xml:space="preserve">na osnovu </w:t>
      </w:r>
      <w:r w:rsidRPr="005C2A47">
        <w:rPr>
          <w:rFonts w:cs="Times New Roman" w:eastAsia="Times New Roman" w:hAnsi="Times New Roman" w:ascii="Times New Roman"/>
          <w:color w:val="000000"/>
          <w:lang w:eastAsia="hr-HR" w:val="hr-HR"/>
        </w:rPr>
        <w:t xml:space="preserve">Ugovora o založnim pravima solemniziranog pod brojem OV-5487/13 od 29. travnja 2013. godine u zemljišnim knjigama Općinskog suda u Rijeci upisano pod </w:t>
      </w:r>
      <w:r w:rsidRPr="005C2A47">
        <w:rPr>
          <w:rFonts w:hAnsi="Times New Roman" w:ascii="Times New Roman"/>
          <w:lang w:eastAsia="hr-HR" w:val="hr-HR"/>
        </w:rPr>
        <w:t>Z-6439/13 na svim etažnim dijelovima nekretnine upisane u zk. ul. 5199, k.o. Rijeka, zk.č. br. 1600/9, u naravi upravne i poslovne zgrade i dvorište, površine 4314 m</w:t>
      </w:r>
      <w:r w:rsidRPr="005C2A47">
        <w:rPr>
          <w:rFonts w:hAnsi="Times New Roman" w:ascii="Times New Roman"/>
          <w:vertAlign w:val="superscript"/>
          <w:lang w:eastAsia="hr-HR" w:val="hr-HR"/>
        </w:rPr>
        <w:t>2</w:t>
      </w:r>
      <w:r w:rsidRPr="005C2A47">
        <w:rPr>
          <w:rFonts w:hAnsi="Times New Roman" w:ascii="Times New Roman"/>
          <w:lang w:eastAsia="hr-HR" w:val="hr-HR"/>
        </w:rPr>
        <w:t>,  zk.č. br. 1600/24, u naravi zgrada, površine 20.5 čhv, zk.č. br. 1600/26, u naravi dvorište, površine 368 m</w:t>
      </w:r>
      <w:r w:rsidRPr="005C2A47">
        <w:rPr>
          <w:rFonts w:hAnsi="Times New Roman" w:ascii="Times New Roman"/>
          <w:vertAlign w:val="superscript"/>
          <w:lang w:eastAsia="hr-HR" w:val="hr-HR"/>
        </w:rPr>
        <w:t>2</w:t>
      </w:r>
      <w:r w:rsidRPr="005C2A47">
        <w:rPr>
          <w:rFonts w:hAnsi="Times New Roman" w:ascii="Times New Roman"/>
          <w:lang w:eastAsia="hr-HR" w:val="hr-HR"/>
        </w:rPr>
        <w:t xml:space="preserve">, te </w:t>
      </w:r>
      <w:r w:rsidRPr="005C2A47">
        <w:rPr>
          <w:rFonts w:eastAsia="Verdana" w:hAnsi="Times New Roman" w:ascii="Times New Roman"/>
          <w:lang w:val="hr-HR"/>
        </w:rPr>
        <w:t xml:space="preserve">na osnovu </w:t>
      </w:r>
      <w:r w:rsidRPr="005C2A47">
        <w:rPr>
          <w:rFonts w:cs="Times New Roman" w:eastAsia="Times New Roman" w:hAnsi="Times New Roman" w:ascii="Times New Roman"/>
          <w:color w:val="000000"/>
          <w:lang w:eastAsia="hr-HR" w:val="hr-HR"/>
        </w:rPr>
        <w:t xml:space="preserve">Ugovora o založnim pravima solemniziran pod brojem OV-5488/13 od 29. travnja 2013. godine u zemljišnim knjigama Općinskog suda u Rijeci upisano pod </w:t>
      </w:r>
      <w:r w:rsidRPr="005C2A47">
        <w:rPr>
          <w:rFonts w:hAnsi="Times New Roman" w:ascii="Times New Roman"/>
          <w:lang w:eastAsia="hr-HR" w:val="hr-HR"/>
        </w:rPr>
        <w:t>Z-6440/13 na svim etažnim dijelovima nekretnine upisane u zk. ul. 5199, k.o. Rijeka, zk.č. br. 1600/9, u naravi upravne i poslovne zgrade i dvorište, površine 4314 m</w:t>
      </w:r>
      <w:r w:rsidRPr="005C2A47">
        <w:rPr>
          <w:rFonts w:hAnsi="Times New Roman" w:ascii="Times New Roman"/>
          <w:vertAlign w:val="superscript"/>
          <w:lang w:eastAsia="hr-HR" w:val="hr-HR"/>
        </w:rPr>
        <w:t>2</w:t>
      </w:r>
      <w:r w:rsidRPr="005C2A47">
        <w:rPr>
          <w:rFonts w:hAnsi="Times New Roman" w:ascii="Times New Roman"/>
          <w:lang w:eastAsia="hr-HR" w:val="hr-HR"/>
        </w:rPr>
        <w:t>,  zk.č. br. 1600/24, u naravi zgrada, površine 20.5 čhv, zk.č. br. 1600/26, u naravi dvorište, površine 368 m</w:t>
      </w:r>
      <w:r w:rsidRPr="005C2A47">
        <w:rPr>
          <w:rFonts w:hAnsi="Times New Roman" w:ascii="Times New Roman"/>
          <w:vertAlign w:val="superscript"/>
          <w:lang w:eastAsia="hr-HR" w:val="hr-HR"/>
        </w:rPr>
        <w:t>2</w:t>
      </w:r>
      <w:r w:rsidRPr="005C2A47">
        <w:rPr>
          <w:rFonts w:hAnsi="Times New Roman" w:ascii="Times New Roman"/>
          <w:lang w:eastAsia="hr-HR" w:val="hr-HR"/>
        </w:rPr>
        <w:t>.</w:t>
      </w:r>
    </w:p>
    <w:p w:rsidRDefault="00F64C15" w:rsidP="00F64C15" w:rsidR="00F64C15" w:rsidRPr="005C2A47">
      <w:pPr>
        <w:pStyle w:val="Zaglavlje"/>
        <w:tabs>
          <w:tab w:pos="426" w:val="center"/>
        </w:tabs>
        <w:ind w:right="-64"/>
        <w:jc w:val="both"/>
        <w:rPr>
          <w:rFonts w:eastAsia="Verdana"/>
        </w:rPr>
      </w:pPr>
    </w:p>
    <w:p w:rsidRDefault="00F64C15" w:rsidP="00F64C15" w:rsidR="00F64C15" w:rsidRPr="005C2A47">
      <w:pPr>
        <w:pStyle w:val="Zaglavlje"/>
        <w:suppressLineNumbers/>
        <w:tabs>
          <w:tab w:pos="426" w:val="center"/>
          <w:tab w:pos="720" w:val="left"/>
        </w:tabs>
        <w:suppressAutoHyphens/>
        <w:spacing w:lineRule="auto" w:line="276" w:after="200"/>
        <w:ind w:right="-64"/>
        <w:jc w:val="both"/>
        <w:rPr>
          <w:rFonts w:eastAsia="Verdana"/>
        </w:rPr>
      </w:pPr>
      <w:r w:rsidRPr="005C2A47">
        <w:rPr>
          <w:rFonts w:eastAsia="Verdana"/>
        </w:rPr>
        <w:t xml:space="preserve">Navedena založna prava od dana sklapanja ove </w:t>
      </w:r>
      <w:r>
        <w:rPr>
          <w:rFonts w:eastAsia="Verdana"/>
        </w:rPr>
        <w:t>n</w:t>
      </w:r>
      <w:r w:rsidRPr="005C2A47">
        <w:rPr>
          <w:rFonts w:eastAsia="Verdana"/>
        </w:rPr>
        <w:t xml:space="preserve">agodbe osiguravaju tražbine </w:t>
      </w:r>
      <w:r>
        <w:rPr>
          <w:rFonts w:eastAsia="Verdana"/>
        </w:rPr>
        <w:t>v</w:t>
      </w:r>
      <w:r w:rsidRPr="005C2A47">
        <w:rPr>
          <w:rFonts w:eastAsia="Verdana"/>
        </w:rPr>
        <w:t xml:space="preserve">jerovnika </w:t>
      </w:r>
      <w:r w:rsidRPr="005C2A47">
        <w:rPr>
          <w:rFonts w:eastAsia="Verdana"/>
          <w:noProof/>
        </w:rPr>
        <w:t>ZAGREBAČKA BANKA d.d.</w:t>
      </w:r>
      <w:r w:rsidRPr="005C2A47">
        <w:rPr>
          <w:rFonts w:eastAsia="Verdana"/>
        </w:rPr>
        <w:t xml:space="preserve">, u iznosu, s kamatama i dospijećem kako je određeno ovom </w:t>
      </w:r>
      <w:r>
        <w:rPr>
          <w:rFonts w:eastAsia="Verdana"/>
        </w:rPr>
        <w:t>n</w:t>
      </w:r>
      <w:r w:rsidRPr="005C2A47">
        <w:rPr>
          <w:rFonts w:eastAsia="Verdana"/>
        </w:rPr>
        <w:t xml:space="preserve">agodbom, a u slučaju neispunjenja od strane </w:t>
      </w:r>
      <w:r>
        <w:rPr>
          <w:rFonts w:eastAsia="Verdana"/>
        </w:rPr>
        <w:t>d</w:t>
      </w:r>
      <w:r w:rsidRPr="005C2A47">
        <w:rPr>
          <w:rFonts w:eastAsia="Verdana"/>
        </w:rPr>
        <w:t xml:space="preserve">užnika, </w:t>
      </w:r>
      <w:r>
        <w:rPr>
          <w:rFonts w:eastAsia="Verdana"/>
        </w:rPr>
        <w:t>v</w:t>
      </w:r>
      <w:r w:rsidRPr="005C2A47">
        <w:rPr>
          <w:rFonts w:eastAsia="Verdana"/>
        </w:rPr>
        <w:t xml:space="preserve">jerovnik ZAGREBAČKA BANKA d.d. ima pravo namiriti svoje tražbine, kako su određene ovom </w:t>
      </w:r>
      <w:r>
        <w:rPr>
          <w:rFonts w:eastAsia="Verdana"/>
        </w:rPr>
        <w:t>n</w:t>
      </w:r>
      <w:r w:rsidRPr="005C2A47">
        <w:rPr>
          <w:rFonts w:eastAsia="Verdana"/>
        </w:rPr>
        <w:t xml:space="preserve">agodbom, ovrhom na založenoj imovini </w:t>
      </w:r>
      <w:r>
        <w:rPr>
          <w:rFonts w:eastAsia="Verdana"/>
        </w:rPr>
        <w:t>d</w:t>
      </w:r>
      <w:r w:rsidRPr="005C2A47">
        <w:rPr>
          <w:rFonts w:eastAsia="Verdana"/>
        </w:rPr>
        <w:t>užnika, sve u skladu sa svojim pravima založnog vjerovnika.</w:t>
      </w:r>
    </w:p>
    <w:p w:rsidRDefault="00F64C15" w:rsidP="00F64C15" w:rsidR="00F64C15" w:rsidRPr="005C2A47">
      <w:pPr>
        <w:pStyle w:val="Zaglavlje"/>
        <w:suppressLineNumbers/>
        <w:tabs>
          <w:tab w:pos="426" w:val="center"/>
          <w:tab w:pos="720" w:val="left"/>
        </w:tabs>
        <w:suppressAutoHyphens/>
        <w:spacing w:lineRule="auto" w:line="276" w:after="200"/>
        <w:ind w:right="-64"/>
        <w:jc w:val="both"/>
        <w:rPr>
          <w:rFonts w:eastAsia="Verdana"/>
        </w:rPr>
      </w:pPr>
      <w:r w:rsidRPr="005C2A47">
        <w:rPr>
          <w:rFonts w:eastAsia="Verdana"/>
        </w:rPr>
        <w:t xml:space="preserve">Dužnik se obvezuje na poziv </w:t>
      </w:r>
      <w:r w:rsidR="0083485B">
        <w:rPr>
          <w:rFonts w:eastAsia="Verdana"/>
        </w:rPr>
        <w:t>v</w:t>
      </w:r>
      <w:r w:rsidRPr="005C2A47">
        <w:rPr>
          <w:rFonts w:eastAsia="Verdana"/>
        </w:rPr>
        <w:t xml:space="preserve">jerovnika predstečajne nagodbe ZAGREBAČKA BANKA d.d. omogućiti obnovu upisa založnog prava na način da založni vjerovnik ZAGREBAČKA BANKA d.d. u svakom trenutku ima upisana založna prava koja omogućavaju jednaku poziciju i prava u bilo kojem vremenu trajanja ove </w:t>
      </w:r>
      <w:r w:rsidR="0083485B">
        <w:rPr>
          <w:rFonts w:eastAsia="Verdana"/>
        </w:rPr>
        <w:t>n</w:t>
      </w:r>
      <w:r w:rsidRPr="005C2A47">
        <w:rPr>
          <w:rFonts w:eastAsia="Verdana"/>
        </w:rPr>
        <w:t xml:space="preserve">agodbe s onom pozicijom i pravima koja je imao u trenutku ulaska u postupak predstečajne nagodbe, misleći prvenstveno na prednosni red i osigurani iznos, ali ne ograničavajući se samo na to. U tom smislu, </w:t>
      </w:r>
      <w:r w:rsidR="0083485B">
        <w:rPr>
          <w:rFonts w:eastAsia="Verdana"/>
        </w:rPr>
        <w:t>d</w:t>
      </w:r>
      <w:r w:rsidRPr="005C2A47">
        <w:rPr>
          <w:rFonts w:eastAsia="Verdana"/>
        </w:rPr>
        <w:t xml:space="preserve">užnik je dužan omogućiti obnovu založnih prava upisanih temeljem općeg sporazuma o osiguranju stjecanjem založnog prava i neposrednom provedbom ovrhe (dalje u tekstu: Opći sporazum) i/ili radi osiguranja mjenice koje navedene pravne osnove osiguravaju pojedine tražbine </w:t>
      </w:r>
      <w:r w:rsidR="0083485B">
        <w:rPr>
          <w:rFonts w:eastAsia="Verdana"/>
        </w:rPr>
        <w:t>v</w:t>
      </w:r>
      <w:r w:rsidRPr="005C2A47">
        <w:rPr>
          <w:rFonts w:eastAsia="Verdana"/>
        </w:rPr>
        <w:t xml:space="preserve">jerovnika predstečajne nagodbe ZAGREBAČKA BANKA d.d. (ali ne ograničavajući se samo na to) u roku do 30 dana prije isteka određene hipotekarne mjenice/Općeg sporazuma, a ukoliko je za vrijeme trajanja postupka predstečajne nagodbe došlo do isteka određenih hipotekarnih mjenica/Općeg sporazuma onda odmah po pravomoćnosti rješenja kojim se potvrđuje </w:t>
      </w:r>
      <w:r w:rsidR="0083485B">
        <w:rPr>
          <w:rFonts w:eastAsia="Verdana"/>
        </w:rPr>
        <w:t>n</w:t>
      </w:r>
      <w:r w:rsidRPr="005C2A47">
        <w:rPr>
          <w:rFonts w:eastAsia="Verdana"/>
        </w:rPr>
        <w:t>agodba.</w:t>
      </w:r>
    </w:p>
    <w:p w:rsidRDefault="00F64C15" w:rsidP="00F64C15" w:rsidR="00F64C15" w:rsidRPr="005C2A47">
      <w:pPr>
        <w:pStyle w:val="Zaglavlje"/>
        <w:suppressLineNumbers/>
        <w:tabs>
          <w:tab w:pos="426" w:val="center"/>
          <w:tab w:pos="720" w:val="left"/>
        </w:tabs>
        <w:suppressAutoHyphens/>
        <w:spacing w:lineRule="auto" w:line="276" w:after="200"/>
        <w:ind w:right="-64"/>
        <w:jc w:val="both"/>
        <w:rPr>
          <w:rFonts w:eastAsia="Verdana"/>
        </w:rPr>
      </w:pPr>
      <w:r w:rsidRPr="005C2A47">
        <w:rPr>
          <w:rFonts w:eastAsia="Verdana"/>
        </w:rPr>
        <w:t xml:space="preserve">Vjerovnik predstečajne nagodbe ZAGREBAČKA BANKA d.d. i </w:t>
      </w:r>
      <w:r w:rsidR="0083485B">
        <w:rPr>
          <w:rFonts w:eastAsia="Verdana"/>
        </w:rPr>
        <w:t>d</w:t>
      </w:r>
      <w:r w:rsidRPr="005C2A47">
        <w:rPr>
          <w:rFonts w:eastAsia="Verdana"/>
        </w:rPr>
        <w:t xml:space="preserve">užnik suglasni su da način namirenja tražbina ne predstavlja novaciju utvrđenih tražbina </w:t>
      </w:r>
      <w:r w:rsidR="0083485B">
        <w:rPr>
          <w:rFonts w:eastAsia="Verdana"/>
        </w:rPr>
        <w:t>v</w:t>
      </w:r>
      <w:r w:rsidRPr="005C2A47">
        <w:rPr>
          <w:rFonts w:eastAsia="Verdana"/>
        </w:rPr>
        <w:t xml:space="preserve">jerovnika predstečajne Nagodbe ZAGREBAČKA BANKA d.d. nego se ovom </w:t>
      </w:r>
      <w:r w:rsidR="0083485B">
        <w:rPr>
          <w:rFonts w:eastAsia="Verdana"/>
        </w:rPr>
        <w:t>n</w:t>
      </w:r>
      <w:r w:rsidRPr="005C2A47">
        <w:rPr>
          <w:rFonts w:eastAsia="Verdana"/>
        </w:rPr>
        <w:t>agodbom za prijavljene i utvrđene tražbine vjerovnika predstečajne nagodbe ZAGREBAČKA BANKA d.d. samo mijenjaju rokovi i način otplate i visina kamate.</w:t>
      </w:r>
    </w:p>
    <w:p w:rsidRDefault="00F64C15" w:rsidP="0083485B" w:rsidR="00F64C15">
      <w:pPr>
        <w:jc w:val="both"/>
        <w:rPr>
          <w:rFonts w:eastAsia="Verdana"/>
        </w:rPr>
      </w:pPr>
      <w:r w:rsidRPr="005C2A47">
        <w:rPr>
          <w:rFonts w:eastAsia="Verdana"/>
        </w:rPr>
        <w:t xml:space="preserve">Vjerovnik ZAGREBAČKA BANKA d.d. i </w:t>
      </w:r>
      <w:r w:rsidR="0083485B">
        <w:rPr>
          <w:rFonts w:eastAsia="Verdana"/>
        </w:rPr>
        <w:t>d</w:t>
      </w:r>
      <w:r w:rsidRPr="005C2A47">
        <w:rPr>
          <w:rFonts w:eastAsia="Verdana"/>
        </w:rPr>
        <w:t xml:space="preserve">užnik ovime određuju odgodu dospjelosti tražbina u ukupnom utvrđenom iznosu od </w:t>
      </w:r>
      <w:r w:rsidRPr="005C2A47">
        <w:rPr>
          <w:rFonts w:eastAsia="Verdana"/>
          <w:noProof/>
        </w:rPr>
        <w:t>7.323.896,35</w:t>
      </w:r>
      <w:r w:rsidRPr="005C2A47">
        <w:rPr>
          <w:rFonts w:eastAsia="Verdana"/>
        </w:rPr>
        <w:t xml:space="preserve"> kn. U slučaju da, do isteka razdoblja počeka, tražbina vjerovnika ZAGREBAČKA BANKA d.d. ne bude namirena, ili ne dođe do preuzimanja duga od strane novoosnovanog društva, na jedan od načina predviđen u članku I. </w:t>
      </w:r>
      <w:r w:rsidR="0083485B">
        <w:rPr>
          <w:rFonts w:eastAsia="Verdana"/>
        </w:rPr>
        <w:lastRenderedPageBreak/>
        <w:t xml:space="preserve">stavak 2. točke 1. do 15. </w:t>
      </w:r>
      <w:r w:rsidRPr="005C2A47">
        <w:rPr>
          <w:rFonts w:eastAsia="Verdana"/>
        </w:rPr>
        <w:t xml:space="preserve">ove Nagodbe, </w:t>
      </w:r>
      <w:r w:rsidR="0083485B">
        <w:rPr>
          <w:rFonts w:eastAsia="Verdana"/>
        </w:rPr>
        <w:t>d</w:t>
      </w:r>
      <w:r w:rsidRPr="005C2A47">
        <w:rPr>
          <w:rFonts w:eastAsia="Verdana"/>
        </w:rPr>
        <w:t xml:space="preserve">užnik će navedene tražbine isplatiti vjerovniku ZAGREBAČKA BANKA d.d. obročnom otplatom u razdoblju od 7 (sedam) godina od dana sklapanja </w:t>
      </w:r>
      <w:r w:rsidR="0083485B">
        <w:rPr>
          <w:rFonts w:eastAsia="Verdana"/>
        </w:rPr>
        <w:t>n</w:t>
      </w:r>
      <w:r w:rsidRPr="005C2A47">
        <w:rPr>
          <w:rFonts w:eastAsia="Verdana"/>
        </w:rPr>
        <w:t xml:space="preserve">agodbe, uz ugovornu kamatu po fiksnoj stopi koja iznosi 4,5% (četiri cijelih pet posto) godišnje. </w:t>
      </w:r>
    </w:p>
    <w:p w:rsidRDefault="0083485B" w:rsidP="0083485B" w:rsidR="0083485B" w:rsidRPr="005C2A47">
      <w:pPr>
        <w:jc w:val="both"/>
        <w:rPr>
          <w:rFonts w:eastAsia="Verdana"/>
        </w:rPr>
      </w:pPr>
    </w:p>
    <w:p w:rsidRDefault="00F64C15" w:rsidP="00F64C15" w:rsidR="00F64C15" w:rsidRPr="005C2A47">
      <w:pPr>
        <w:pStyle w:val="Zaglavlje"/>
        <w:suppressLineNumbers/>
        <w:tabs>
          <w:tab w:pos="426" w:val="center"/>
          <w:tab w:pos="720" w:val="left"/>
        </w:tabs>
        <w:suppressAutoHyphens/>
        <w:spacing w:lineRule="auto" w:line="276" w:after="200"/>
        <w:ind w:right="-64"/>
        <w:jc w:val="both"/>
        <w:rPr>
          <w:rFonts w:eastAsia="Verdana"/>
        </w:rPr>
      </w:pPr>
      <w:r w:rsidRPr="005C2A47">
        <w:rPr>
          <w:rFonts w:eastAsia="Verdana"/>
        </w:rPr>
        <w:t xml:space="preserve">Dužnik se obvezuje isplatiti tražbinu u ukupnom utvrđenom iznosu od </w:t>
      </w:r>
      <w:r w:rsidRPr="005C2A47">
        <w:rPr>
          <w:rFonts w:eastAsia="Verdana"/>
          <w:noProof/>
        </w:rPr>
        <w:t>7.323.896,35</w:t>
      </w:r>
      <w:r w:rsidRPr="005C2A47">
        <w:rPr>
          <w:rFonts w:eastAsia="Verdana"/>
        </w:rPr>
        <w:t xml:space="preserve"> kn u 13 (trinaest) jednakih polugodišnjih rata, svaka u iznosu od </w:t>
      </w:r>
      <w:r w:rsidRPr="005C2A47">
        <w:rPr>
          <w:rFonts w:eastAsia="Verdana"/>
          <w:noProof/>
        </w:rPr>
        <w:t>542.781,08</w:t>
      </w:r>
      <w:r w:rsidRPr="005C2A47">
        <w:rPr>
          <w:rFonts w:eastAsia="Verdana"/>
        </w:rPr>
        <w:t xml:space="preserve"> kn, koje dospijevaju 30. lipnja i 31. prosinca svake godine, od kojih prva dospijeva na napla</w:t>
      </w:r>
      <w:r w:rsidR="0083485B">
        <w:rPr>
          <w:rFonts w:eastAsia="Verdana"/>
        </w:rPr>
        <w:t xml:space="preserve">tu na prvi od navedenih datuma </w:t>
      </w:r>
      <w:r w:rsidRPr="005C2A47">
        <w:rPr>
          <w:rFonts w:eastAsia="Verdana"/>
        </w:rPr>
        <w:t xml:space="preserve">nakon isteka razdoblja počeka, koje traje 6 (šest) mjeseci od dana sklapanja ove </w:t>
      </w:r>
      <w:r w:rsidR="0083485B">
        <w:rPr>
          <w:rFonts w:eastAsia="Verdana"/>
        </w:rPr>
        <w:t>n</w:t>
      </w:r>
      <w:r w:rsidRPr="005C2A47">
        <w:rPr>
          <w:rFonts w:eastAsia="Verdana"/>
        </w:rPr>
        <w:t xml:space="preserve">agodbe (u nastavku: razdoblje počeka). Eventualno preostali iznos tražbine koji nije djeljiv s brojem 13 (trinaest), </w:t>
      </w:r>
      <w:r w:rsidR="0083485B">
        <w:rPr>
          <w:rFonts w:eastAsia="Verdana"/>
        </w:rPr>
        <w:t>d</w:t>
      </w:r>
      <w:r w:rsidRPr="005C2A47">
        <w:rPr>
          <w:rFonts w:eastAsia="Verdana"/>
        </w:rPr>
        <w:t xml:space="preserve">užnik će isplatiti vjerovniku ZAGREBAČKA BANKA </w:t>
      </w:r>
      <w:r w:rsidRPr="005C2A47">
        <w:rPr>
          <w:rFonts w:eastAsia="Verdana"/>
          <w:noProof/>
        </w:rPr>
        <w:t xml:space="preserve">d.d. </w:t>
      </w:r>
      <w:r w:rsidRPr="005C2A47">
        <w:rPr>
          <w:rFonts w:eastAsia="Verdana"/>
        </w:rPr>
        <w:t>istovremeno s posljednjom ratom obročne otplate opisane u ovom članku.</w:t>
      </w:r>
    </w:p>
    <w:p w:rsidRDefault="00F64C15" w:rsidP="00F64C15" w:rsidR="00F64C15" w:rsidRPr="005C2A47">
      <w:pPr>
        <w:pStyle w:val="Zaglavlje"/>
        <w:suppressLineNumbers/>
        <w:tabs>
          <w:tab w:pos="426" w:val="center"/>
          <w:tab w:pos="720" w:val="left"/>
        </w:tabs>
        <w:suppressAutoHyphens/>
        <w:spacing w:lineRule="auto" w:line="276" w:after="200"/>
        <w:ind w:right="-64"/>
        <w:jc w:val="both"/>
        <w:rPr>
          <w:rFonts w:eastAsia="Verdana"/>
        </w:rPr>
      </w:pPr>
      <w:r w:rsidRPr="005C2A47">
        <w:rPr>
          <w:rFonts w:eastAsia="Verdana"/>
        </w:rPr>
        <w:t xml:space="preserve">Tijekom razdoblja od dana sklapanja ove </w:t>
      </w:r>
      <w:r w:rsidR="0083485B">
        <w:rPr>
          <w:rFonts w:eastAsia="Verdana"/>
        </w:rPr>
        <w:t>n</w:t>
      </w:r>
      <w:r w:rsidRPr="005C2A47">
        <w:rPr>
          <w:rFonts w:eastAsia="Verdana"/>
        </w:rPr>
        <w:t xml:space="preserve">agodbe pa do dana dospijeća 1. rate otplate (razdoblje počeka) </w:t>
      </w:r>
      <w:r w:rsidR="0083485B">
        <w:rPr>
          <w:rFonts w:eastAsia="Verdana"/>
        </w:rPr>
        <w:t>d</w:t>
      </w:r>
      <w:r w:rsidRPr="005C2A47">
        <w:rPr>
          <w:rFonts w:eastAsia="Verdana"/>
        </w:rPr>
        <w:t xml:space="preserve">užnik će plaćati vjerovniku ZAGREBAČKA BANKA </w:t>
      </w:r>
      <w:r w:rsidR="0083485B">
        <w:rPr>
          <w:rFonts w:eastAsia="Verdana"/>
          <w:noProof/>
        </w:rPr>
        <w:t>d.d.</w:t>
      </w:r>
      <w:r w:rsidRPr="005C2A47">
        <w:rPr>
          <w:rFonts w:eastAsia="Verdana"/>
        </w:rPr>
        <w:t xml:space="preserve"> kamatu na iznos koji se namiruje sukladno ovoj </w:t>
      </w:r>
      <w:r w:rsidR="0083485B">
        <w:rPr>
          <w:rFonts w:eastAsia="Verdana"/>
        </w:rPr>
        <w:t>n</w:t>
      </w:r>
      <w:r w:rsidRPr="005C2A47">
        <w:rPr>
          <w:rFonts w:eastAsia="Verdana"/>
        </w:rPr>
        <w:t xml:space="preserve">agodbi, po fiksnoj stopi koja iznosi 4,5% (četiri cijelih pet posto) godišnje. U razdoblju počeka kamate će se obračunavati i plaćati u kvartalnim ratama koje dospijevaju 31. ožujka, 30. lipnja, 30. rujna i 31. prosinca svake godine, s time da prva rata kamate dospijeva na prvi od navedenih datuma nakon dana sklapanja predstečajne nagodbe. Nakon isteka razdoblja počeka, ugovorna kamata se obračunava polugodišnje i dospijeva na naplatu zajedno s glavnicom u ratama kako je opisano u prethodnim člancima. Za svaki od navedenih perioda vjerovnik se obvezuje </w:t>
      </w:r>
      <w:r w:rsidR="0083485B">
        <w:rPr>
          <w:rFonts w:eastAsia="Verdana"/>
        </w:rPr>
        <w:t>d</w:t>
      </w:r>
      <w:r w:rsidRPr="005C2A47">
        <w:rPr>
          <w:rFonts w:eastAsia="Verdana"/>
        </w:rPr>
        <w:t xml:space="preserve">užniku izdati obračun kamata, a </w:t>
      </w:r>
      <w:r w:rsidR="0083485B">
        <w:rPr>
          <w:rFonts w:eastAsia="Verdana"/>
        </w:rPr>
        <w:t>d</w:t>
      </w:r>
      <w:r w:rsidRPr="005C2A47">
        <w:rPr>
          <w:rFonts w:eastAsia="Verdana"/>
        </w:rPr>
        <w:t>užnik se isti obvezuje platiti najkasnije u roku jednog radnog dana od dana zaprimanja predmetnog obračuna.</w:t>
      </w:r>
    </w:p>
    <w:p w:rsidRDefault="00F64C15" w:rsidP="00F64C15" w:rsidR="00F64C15" w:rsidRPr="005C2A47">
      <w:pPr>
        <w:pStyle w:val="Zaglavlje"/>
        <w:suppressLineNumbers/>
        <w:tabs>
          <w:tab w:pos="426" w:val="center"/>
          <w:tab w:pos="720" w:val="left"/>
        </w:tabs>
        <w:suppressAutoHyphens/>
        <w:spacing w:lineRule="auto" w:line="276" w:after="200"/>
        <w:ind w:right="-64"/>
        <w:jc w:val="both"/>
        <w:rPr>
          <w:rFonts w:eastAsia="Verdana"/>
        </w:rPr>
      </w:pPr>
      <w:r w:rsidRPr="005C2A47">
        <w:rPr>
          <w:rFonts w:eastAsia="Verdana"/>
        </w:rPr>
        <w:t xml:space="preserve">Ako </w:t>
      </w:r>
      <w:r w:rsidR="0083485B">
        <w:rPr>
          <w:rFonts w:eastAsia="Verdana"/>
        </w:rPr>
        <w:t>d</w:t>
      </w:r>
      <w:r w:rsidRPr="005C2A47">
        <w:rPr>
          <w:rFonts w:eastAsia="Verdana"/>
        </w:rPr>
        <w:t xml:space="preserve">užnik zakasni s isplatom pojedinog iznosa u odnosu na rokove određene ovom </w:t>
      </w:r>
      <w:r w:rsidR="0083485B">
        <w:rPr>
          <w:rFonts w:eastAsia="Verdana"/>
        </w:rPr>
        <w:t>n</w:t>
      </w:r>
      <w:r w:rsidRPr="005C2A47">
        <w:rPr>
          <w:rFonts w:eastAsia="Verdana"/>
        </w:rPr>
        <w:t xml:space="preserve">agodbom, duguje </w:t>
      </w:r>
      <w:r w:rsidR="0083485B">
        <w:rPr>
          <w:rFonts w:eastAsia="Verdana"/>
        </w:rPr>
        <w:t>v</w:t>
      </w:r>
      <w:r w:rsidRPr="005C2A47">
        <w:rPr>
          <w:rFonts w:eastAsia="Verdana"/>
        </w:rPr>
        <w:t xml:space="preserve">jerovniku predstečajne </w:t>
      </w:r>
      <w:r w:rsidR="0083485B">
        <w:rPr>
          <w:rFonts w:eastAsia="Verdana"/>
        </w:rPr>
        <w:t>n</w:t>
      </w:r>
      <w:r w:rsidRPr="005C2A47">
        <w:rPr>
          <w:rFonts w:eastAsia="Verdana"/>
        </w:rPr>
        <w:t xml:space="preserve">agodbe ZAGREBAČKA BANKA </w:t>
      </w:r>
      <w:r w:rsidRPr="005C2A47">
        <w:rPr>
          <w:rFonts w:eastAsia="Verdana"/>
          <w:noProof/>
        </w:rPr>
        <w:t xml:space="preserve">d.d. </w:t>
      </w:r>
      <w:r w:rsidRPr="005C2A47">
        <w:rPr>
          <w:rFonts w:eastAsia="Verdana"/>
        </w:rPr>
        <w:t>zakonsku zateznu kamatu, u mjeri u kojoj je to do</w:t>
      </w:r>
      <w:r w:rsidR="0083485B">
        <w:rPr>
          <w:rFonts w:eastAsia="Verdana"/>
        </w:rPr>
        <w:t>zvoljeno mjerodavnim propisima,</w:t>
      </w:r>
      <w:r w:rsidRPr="005C2A47">
        <w:rPr>
          <w:rFonts w:eastAsia="Verdana"/>
        </w:rPr>
        <w:t xml:space="preserve"> kamatu po stopi određenoj za odnose između trgovaca, za razdoblje od dospijeća predmetnog iznosa do isplate.</w:t>
      </w:r>
    </w:p>
    <w:p w:rsidRDefault="00F64C15" w:rsidP="00F64C15" w:rsidR="00F64C15" w:rsidRPr="005C2A47">
      <w:pPr>
        <w:pStyle w:val="Zaglavlje"/>
        <w:suppressLineNumbers/>
        <w:tabs>
          <w:tab w:pos="426" w:val="center"/>
          <w:tab w:pos="720" w:val="left"/>
        </w:tabs>
        <w:suppressAutoHyphens/>
        <w:spacing w:lineRule="auto" w:line="276" w:after="200"/>
        <w:ind w:right="-64"/>
        <w:jc w:val="both"/>
        <w:rPr>
          <w:rFonts w:eastAsia="Verdana"/>
        </w:rPr>
      </w:pPr>
      <w:r w:rsidRPr="005C2A47">
        <w:rPr>
          <w:rFonts w:eastAsia="Verdana"/>
        </w:rPr>
        <w:t xml:space="preserve">U slučaju kašnjenja </w:t>
      </w:r>
      <w:r w:rsidR="0083485B">
        <w:rPr>
          <w:rFonts w:eastAsia="Verdana"/>
        </w:rPr>
        <w:t>d</w:t>
      </w:r>
      <w:r w:rsidRPr="005C2A47">
        <w:rPr>
          <w:rFonts w:eastAsia="Verdana"/>
        </w:rPr>
        <w:t xml:space="preserve">užnika s plaćanjem bilo kojeg iznosa temeljem ove </w:t>
      </w:r>
      <w:r w:rsidR="0083485B">
        <w:rPr>
          <w:rFonts w:eastAsia="Verdana"/>
        </w:rPr>
        <w:t>n</w:t>
      </w:r>
      <w:r w:rsidRPr="005C2A47">
        <w:rPr>
          <w:rFonts w:eastAsia="Verdana"/>
        </w:rPr>
        <w:t xml:space="preserve">agodbe </w:t>
      </w:r>
      <w:r w:rsidR="0083485B">
        <w:rPr>
          <w:rFonts w:eastAsia="Verdana"/>
        </w:rPr>
        <w:t>v</w:t>
      </w:r>
      <w:r w:rsidRPr="005C2A47">
        <w:rPr>
          <w:rFonts w:eastAsia="Verdana"/>
        </w:rPr>
        <w:t xml:space="preserve">jerovniku predstečajne </w:t>
      </w:r>
      <w:r w:rsidR="0083485B">
        <w:rPr>
          <w:rFonts w:eastAsia="Verdana"/>
        </w:rPr>
        <w:t>n</w:t>
      </w:r>
      <w:r w:rsidRPr="005C2A47">
        <w:rPr>
          <w:rFonts w:eastAsia="Verdana"/>
        </w:rPr>
        <w:t xml:space="preserve">agodbe ZAGREBAČKA BANKA </w:t>
      </w:r>
      <w:r w:rsidRPr="005C2A47">
        <w:rPr>
          <w:rFonts w:eastAsia="Verdana"/>
          <w:noProof/>
        </w:rPr>
        <w:t>d.d.</w:t>
      </w:r>
      <w:r w:rsidRPr="005C2A47">
        <w:rPr>
          <w:rFonts w:eastAsia="Verdana"/>
        </w:rPr>
        <w:t xml:space="preserve">, </w:t>
      </w:r>
      <w:r w:rsidR="0083485B">
        <w:rPr>
          <w:rFonts w:eastAsia="Verdana"/>
        </w:rPr>
        <w:t>v</w:t>
      </w:r>
      <w:r w:rsidRPr="005C2A47">
        <w:rPr>
          <w:rFonts w:eastAsia="Verdana"/>
        </w:rPr>
        <w:t xml:space="preserve">jerovnik predstečajne </w:t>
      </w:r>
      <w:r w:rsidR="0083485B">
        <w:rPr>
          <w:rFonts w:eastAsia="Verdana"/>
        </w:rPr>
        <w:t>n</w:t>
      </w:r>
      <w:r w:rsidRPr="005C2A47">
        <w:rPr>
          <w:rFonts w:eastAsia="Verdana"/>
        </w:rPr>
        <w:t xml:space="preserve">agodbe ZAGREBAČKA BANKA d.d. ima pravo u cijelosti proglasiti trenutno dospjelim sve tražbine prema </w:t>
      </w:r>
      <w:r w:rsidR="0083485B">
        <w:rPr>
          <w:rFonts w:eastAsia="Verdana"/>
        </w:rPr>
        <w:t>d</w:t>
      </w:r>
      <w:r w:rsidRPr="005C2A47">
        <w:rPr>
          <w:rFonts w:eastAsia="Verdana"/>
        </w:rPr>
        <w:t xml:space="preserve">užniku temeljem ove </w:t>
      </w:r>
      <w:r w:rsidR="0083485B">
        <w:rPr>
          <w:rFonts w:eastAsia="Verdana"/>
        </w:rPr>
        <w:t>n</w:t>
      </w:r>
      <w:r w:rsidRPr="005C2A47">
        <w:rPr>
          <w:rFonts w:eastAsia="Verdana"/>
        </w:rPr>
        <w:t xml:space="preserve">agodbe i to otkaznim pismom poslanim putem javnog bilježnika na adresu registriranog sjedišta </w:t>
      </w:r>
      <w:r w:rsidR="00812853">
        <w:rPr>
          <w:rFonts w:eastAsia="Verdana"/>
        </w:rPr>
        <w:t>d</w:t>
      </w:r>
      <w:r w:rsidRPr="005C2A47">
        <w:rPr>
          <w:rFonts w:eastAsia="Verdana"/>
        </w:rPr>
        <w:t xml:space="preserve">užnika, pri čemu se dan otposlanja takvog pisma smatra danom kada su sve obveze navedene u otkaznom pismu dospjele. U slučaju navedenog, </w:t>
      </w:r>
      <w:r w:rsidR="00812853">
        <w:rPr>
          <w:rFonts w:eastAsia="Verdana"/>
        </w:rPr>
        <w:t>v</w:t>
      </w:r>
      <w:r w:rsidRPr="005C2A47">
        <w:rPr>
          <w:rFonts w:eastAsia="Verdana"/>
        </w:rPr>
        <w:t xml:space="preserve">jerovnik predstečajne </w:t>
      </w:r>
      <w:r w:rsidR="00812853">
        <w:rPr>
          <w:rFonts w:eastAsia="Verdana"/>
        </w:rPr>
        <w:t>n</w:t>
      </w:r>
      <w:r w:rsidRPr="005C2A47">
        <w:rPr>
          <w:rFonts w:eastAsia="Verdana"/>
        </w:rPr>
        <w:t xml:space="preserve">agodbe ZAGREBAČKA BANKA d.d. ima pravo naplatiti se prisilnim putem iz imovine </w:t>
      </w:r>
      <w:r w:rsidR="00812853">
        <w:rPr>
          <w:rFonts w:eastAsia="Verdana"/>
        </w:rPr>
        <w:t>d</w:t>
      </w:r>
      <w:r w:rsidRPr="005C2A47">
        <w:rPr>
          <w:rFonts w:eastAsia="Verdana"/>
        </w:rPr>
        <w:t xml:space="preserve">užnika koja je založena u korist </w:t>
      </w:r>
      <w:r w:rsidR="00812853">
        <w:rPr>
          <w:rFonts w:eastAsia="Verdana"/>
        </w:rPr>
        <w:t>v</w:t>
      </w:r>
      <w:r w:rsidRPr="005C2A47">
        <w:rPr>
          <w:rFonts w:eastAsia="Verdana"/>
        </w:rPr>
        <w:t xml:space="preserve">jerovnika predstečajne </w:t>
      </w:r>
      <w:r w:rsidR="00812853">
        <w:rPr>
          <w:rFonts w:eastAsia="Verdana"/>
        </w:rPr>
        <w:t>n</w:t>
      </w:r>
      <w:r w:rsidRPr="005C2A47">
        <w:rPr>
          <w:rFonts w:eastAsia="Verdana"/>
        </w:rPr>
        <w:t>agodbe ZAGREBAČKE BANKE d.d. kako je gore specificirano.</w:t>
      </w:r>
    </w:p>
    <w:p w:rsidRDefault="00F64C15" w:rsidP="00F64C15" w:rsidR="00F64C15" w:rsidRPr="005C2A47">
      <w:pPr>
        <w:pStyle w:val="Zaglavlje"/>
        <w:suppressLineNumbers/>
        <w:tabs>
          <w:tab w:pos="426" w:val="center"/>
          <w:tab w:pos="720" w:val="left"/>
        </w:tabs>
        <w:suppressAutoHyphens/>
        <w:spacing w:lineRule="auto" w:line="276" w:after="200"/>
        <w:ind w:right="-64"/>
        <w:jc w:val="both"/>
        <w:rPr>
          <w:rFonts w:eastAsia="Verdana"/>
        </w:rPr>
      </w:pPr>
      <w:r w:rsidRPr="005C2A47">
        <w:rPr>
          <w:rFonts w:eastAsia="Verdana"/>
        </w:rPr>
        <w:t xml:space="preserve">Ova predstečajna </w:t>
      </w:r>
      <w:r w:rsidR="00812853">
        <w:rPr>
          <w:rFonts w:eastAsia="Verdana"/>
        </w:rPr>
        <w:t>n</w:t>
      </w:r>
      <w:r w:rsidRPr="005C2A47">
        <w:rPr>
          <w:rFonts w:eastAsia="Verdana"/>
        </w:rPr>
        <w:t xml:space="preserve">agodba, sukladno zakonu, ima snagu ovršne isprave te vjerovnik </w:t>
      </w:r>
      <w:r w:rsidRPr="005C2A47">
        <w:rPr>
          <w:rFonts w:eastAsia="Verdana"/>
          <w:noProof/>
        </w:rPr>
        <w:t>ZAGREBAČKA BANKA d.d.</w:t>
      </w:r>
      <w:r w:rsidRPr="005C2A47">
        <w:rPr>
          <w:rFonts w:eastAsia="Verdana"/>
        </w:rPr>
        <w:t xml:space="preserve"> na temelju ove </w:t>
      </w:r>
      <w:r w:rsidR="00812853">
        <w:rPr>
          <w:rFonts w:eastAsia="Verdana"/>
        </w:rPr>
        <w:t>n</w:t>
      </w:r>
      <w:r w:rsidRPr="005C2A47">
        <w:rPr>
          <w:rFonts w:eastAsia="Verdana"/>
        </w:rPr>
        <w:t xml:space="preserve">agodbe može radi ostvarenja dužne činidbe nakon dospjelosti obveze, neposredno provesti ovrhu na cijeloj dužnikovoj pokretnoj i nepokretnoj imovini, uključujući i dužnikovim tražbinama prema bankama po bilo kojem računu ili pologu, a sve radi neposrednog namirenja svog potraživanja iz ove </w:t>
      </w:r>
      <w:r w:rsidR="00812853">
        <w:rPr>
          <w:rFonts w:eastAsia="Verdana"/>
        </w:rPr>
        <w:t>n</w:t>
      </w:r>
      <w:r w:rsidRPr="005C2A47">
        <w:rPr>
          <w:rFonts w:eastAsia="Verdana"/>
        </w:rPr>
        <w:t>agodbe.</w:t>
      </w:r>
    </w:p>
    <w:p w:rsidRDefault="00F64C15" w:rsidP="00F64C15" w:rsidR="00F64C15" w:rsidRPr="005C2A47">
      <w:pPr>
        <w:pStyle w:val="Zaglavlje"/>
        <w:suppressLineNumbers/>
        <w:tabs>
          <w:tab w:pos="340" w:val="num"/>
          <w:tab w:pos="426" w:val="center"/>
          <w:tab w:pos="720" w:val="left"/>
        </w:tabs>
        <w:suppressAutoHyphens/>
        <w:spacing w:lineRule="auto" w:line="276" w:after="200"/>
        <w:ind w:right="-64"/>
        <w:jc w:val="both"/>
      </w:pPr>
    </w:p>
    <w:p w:rsidRDefault="008046AB" w:rsidP="008046AB" w:rsidR="008046AB" w:rsidRPr="008F4277">
      <w:pPr>
        <w:jc w:val="both"/>
        <w:rPr>
          <w:rFonts w:eastAsia="Verdana"/>
        </w:rPr>
      </w:pPr>
      <w:r w:rsidRPr="008F4277">
        <w:rPr>
          <w:rFonts w:eastAsia="Verdana"/>
        </w:rPr>
        <w:t>3</w:t>
      </w:r>
      <w:r>
        <w:rPr>
          <w:rFonts w:eastAsia="Verdana"/>
        </w:rPr>
        <w:t>70</w:t>
      </w:r>
      <w:r w:rsidRPr="008F4277">
        <w:rPr>
          <w:rFonts w:eastAsia="Verdana"/>
        </w:rPr>
        <w:t xml:space="preserve">. tražbina vjerovnika ISTARSKA KREDITNA BANKA d.d. Umag, Ernesta Miloša 1 (OIB </w:t>
      </w:r>
      <w:r w:rsidRPr="008F4277">
        <w:t>65723536010)</w:t>
      </w:r>
      <w:r w:rsidRPr="008F4277">
        <w:rPr>
          <w:rFonts w:cs="Arial"/>
          <w:sz w:val="18"/>
          <w:szCs w:val="18"/>
        </w:rPr>
        <w:t xml:space="preserve"> </w:t>
      </w:r>
      <w:r w:rsidRPr="008F4277">
        <w:rPr>
          <w:rFonts w:eastAsia="Verdana"/>
        </w:rPr>
        <w:t xml:space="preserve">utvrđena </w:t>
      </w:r>
      <w:r w:rsidR="00CB2F6A">
        <w:rPr>
          <w:rFonts w:eastAsia="Verdana"/>
        </w:rPr>
        <w:t xml:space="preserve">je </w:t>
      </w:r>
      <w:r w:rsidRPr="008F4277">
        <w:rPr>
          <w:rFonts w:eastAsia="Verdana"/>
        </w:rPr>
        <w:t xml:space="preserve">u ukupnom iznosu od </w:t>
      </w:r>
      <w:r w:rsidRPr="008F4277">
        <w:rPr>
          <w:rFonts w:eastAsia="Verdana"/>
          <w:noProof/>
        </w:rPr>
        <w:t>2.861.259,17</w:t>
      </w:r>
      <w:r w:rsidRPr="008F4277">
        <w:rPr>
          <w:rFonts w:eastAsia="Verdana"/>
        </w:rPr>
        <w:t xml:space="preserve"> kn.</w:t>
      </w:r>
    </w:p>
    <w:p w:rsidRDefault="008046AB" w:rsidP="008046AB" w:rsidR="008046AB" w:rsidRPr="008F4277">
      <w:pPr>
        <w:jc w:val="both"/>
        <w:rPr>
          <w:rFonts w:cs="Arial" w:hAnsi="Arial" w:ascii="Arial"/>
          <w:color w:val="003366"/>
          <w:sz w:val="18"/>
          <w:szCs w:val="18"/>
        </w:rPr>
      </w:pP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i/>
          <w:lang w:eastAsia="en-US"/>
        </w:rPr>
      </w:pPr>
      <w:r w:rsidRPr="008F4277">
        <w:rPr>
          <w:rFonts w:eastAsia="Verdana"/>
        </w:rPr>
        <w:t xml:space="preserve">Tražbina vjerovnika </w:t>
      </w:r>
      <w:r w:rsidRPr="008F4277">
        <w:t>po osnovi jamstva i sudužništva za obveze trećih osoba koja nije osigurana razlučnim pravom na imovini dužnika</w:t>
      </w:r>
      <w:r w:rsidRPr="008F4277">
        <w:rPr>
          <w:rFonts w:eastAsia="Verdana"/>
        </w:rPr>
        <w:t xml:space="preserve"> namirit će se prvenstveno naplatom od glavnog dužnika navedene tražbine.</w:t>
      </w:r>
      <w:r w:rsidRPr="008F4277">
        <w:rPr>
          <w:rFonts w:eastAsia="Verdana"/>
          <w:i/>
        </w:rPr>
        <w:t xml:space="preserve"> </w:t>
      </w:r>
      <w:r w:rsidRPr="008F4277">
        <w:rPr>
          <w:rFonts w:eastAsia="Verdana"/>
        </w:rPr>
        <w:t>U slučaju da se tražbina vjerovnika ne može namiriti od strane glavnog dužnika navedene tražbine tada će se namiriti na sljedeći način:</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 dio tražbine vjerovnika koji čini potraživanje po osnovi kamata u iznosu od </w:t>
      </w:r>
      <w:r w:rsidRPr="008F4277">
        <w:rPr>
          <w:rFonts w:eastAsia="Verdana"/>
          <w:noProof/>
        </w:rPr>
        <w:t>118.158,74</w:t>
      </w:r>
      <w:r w:rsidRPr="008F4277">
        <w:rPr>
          <w:rFonts w:eastAsia="Verdana"/>
        </w:rPr>
        <w:t xml:space="preserve"> kn otpisuje se u cijelosti s danom otvaranja postupka pred Finom, 21.10.2014. godine. Dio tražbine vjerovnik</w:t>
      </w:r>
      <w:r w:rsidRPr="008F4277">
        <w:rPr>
          <w:rFonts w:eastAsia="Verdana"/>
          <w:noProof/>
        </w:rPr>
        <w:t>a</w:t>
      </w:r>
      <w:r w:rsidRPr="008F4277">
        <w:rPr>
          <w:rFonts w:eastAsia="Verdana"/>
        </w:rPr>
        <w:t xml:space="preserve"> koji čini potraživanje po osnovi glavnice u iznosu od </w:t>
      </w:r>
      <w:r w:rsidRPr="008F4277">
        <w:rPr>
          <w:rFonts w:eastAsia="Verdana"/>
          <w:noProof/>
        </w:rPr>
        <w:t>2.743.350,43</w:t>
      </w:r>
      <w:r w:rsidRPr="008F4277">
        <w:rPr>
          <w:rFonts w:eastAsia="Verdana"/>
        </w:rPr>
        <w:t xml:space="preserve"> kn namirit će se na način da dužnik dio utvrđene tražbine u iznosu od </w:t>
      </w:r>
      <w:r w:rsidRPr="008F4277">
        <w:rPr>
          <w:rFonts w:eastAsia="Verdana"/>
          <w:noProof/>
        </w:rPr>
        <w:t>1.920.345,30</w:t>
      </w:r>
      <w:r w:rsidRPr="008F4277">
        <w:rPr>
          <w:rFonts w:eastAsia="Verdana"/>
        </w:rPr>
        <w:t xml:space="preserve"> kn, koji čini 70% glavnice namiri obročnom otplatom u razdoblju od šest godina od dana sklapanja predstečajne nagodbe pred Trgovačkim sudom, u 60 jednakih mjesečnih rata, beskamatno, svaka rata u iznosu od </w:t>
      </w:r>
      <w:r w:rsidRPr="008F4277">
        <w:rPr>
          <w:rFonts w:eastAsia="Verdana"/>
          <w:noProof/>
        </w:rPr>
        <w:t>32.005,76</w:t>
      </w:r>
      <w:r w:rsidRPr="008F4277">
        <w:rPr>
          <w:rFonts w:eastAsia="Verdana"/>
        </w:rPr>
        <w:t xml:space="preserve"> kn. Rate dospijevaju posljednjeg dana u tekućem mjesecu s time da prva rata dospijeva nakon proteka razdoblja počeka, koje traje godinu dana od dana sklapanja predstečajne nagodbe. Preostali iznos tražbine koji nije djeljiv s brojem 60, dužnik će isplatiti vjerovniku istovremeno s posljednjom ratom obročne otplate opisane u ovom članku. Tijekom razdoblja počeka ne teče kamata. Ako dužnik zakasni s isplatom pojedine rate u odnosu na rokove određene ovom nagodbom, duguje vjerovniku predstečajne nagodbe zakonsku zateznu kamatu, u mjeri u kojoj je to dozvoljeno mjerodavnim propisima, koja na neplaćeni iznos teče po stopi određenoj za odnose između trgovaca, za razdoblje od dospijeća pojedine rate do isplate. Preostali dio utvrđene tražbine u iznosu od </w:t>
      </w:r>
      <w:r w:rsidRPr="008F4277">
        <w:rPr>
          <w:rFonts w:eastAsia="Verdana"/>
          <w:noProof/>
        </w:rPr>
        <w:t>823.005,13</w:t>
      </w:r>
      <w:r w:rsidRPr="008F4277">
        <w:rPr>
          <w:rFonts w:eastAsia="Verdana"/>
        </w:rPr>
        <w:t xml:space="preserve"> kn, koji čini 30% glavnice namirit će se pružanjem usluga marketinga i oglašavanja u tiskanom izdanju i web portalu dnevnih novina “Novi list” u razdoblju kroz šest godina od dana sklapanja predstečajne nagodbe, na način da vjerovnik ima pravo nakon proteka godine dana od dana sklapanja nagodbe, za svaku pojedinu kalendarsku godinu, pisanim putem naručiti od dužnika pružanje usluga marketinga i oglašavanja u vrijednosti koja odgovara Godišnjoj kvoti, koja iznosi 1/5 dijela tražbine vjerovnika koji čini 30% glavnice, odnosno </w:t>
      </w:r>
      <w:r w:rsidRPr="008F4277">
        <w:rPr>
          <w:rFonts w:eastAsia="Verdana"/>
          <w:noProof/>
        </w:rPr>
        <w:t>164.601,03</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 da narudžba mora prispjeti dužniku najkasnije 30. studenog pojedine kalendarske godine. Dužnik je obvezan usluge marketinga i oglašavanja pružiti u roku od mjesec dana od dana primitka narudžbe. Dužnik će za pružene usluge marketinga i oglašavanja izdati vjerovniku račun sukladno dužnikovom cjeniku usluga marketinga i oglašavanja koji je na snazi u trenutku narudžbe usluga, nakon čega će se neto iznos pojedinog računa za naručene usluge prebiti s Godišnjom kvotom vjerovnika za pojedinu kalendarsku godinu. Vjerovnik je obvezan je platiti dužniku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koji je trebao biti namiren pružanjem usluga marketinga i oglašavanja u toj kalendarskoj godini, smatrat će se otpisanim s danom 31. prosinca te godine. Vjerovnik ima pravo za pojedinu </w:t>
      </w:r>
      <w:r w:rsidRPr="008F4277">
        <w:rPr>
          <w:rFonts w:eastAsia="Verdana"/>
        </w:rPr>
        <w:lastRenderedPageBreak/>
        <w:t>kalendarsku godinu naručiti od Dužnika pružanje usluga marketinga i oglašavanja u iznosu koji je veći od iznosa koji odgovara Godišnjoj kvoti, u kojem je slučaju vjerovnik obvezan platiti dužniku iznos koji prelazi iznos Godišnje kvote,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ostvarenja dužne činidbe nakon dospjelosti obveze, neposredno provesti ovrhu na cijeloj dužnikovoj pokretnoj i nepokretnoj imovini, uključujući i dužnikovim tražbinama prema bankama po bilo kojem računu ili pologu, a sve radi neposrednog namirenja svog potraživanja iz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rPr>
      </w:pPr>
      <w:r w:rsidRPr="008F4277">
        <w:rPr>
          <w:rFonts w:eastAsia="Verdana"/>
        </w:rPr>
        <w:t>37</w:t>
      </w:r>
      <w:r>
        <w:rPr>
          <w:rFonts w:eastAsia="Verdana"/>
        </w:rPr>
        <w:t>1</w:t>
      </w:r>
      <w:r w:rsidRPr="008F4277">
        <w:rPr>
          <w:rFonts w:eastAsia="Verdana"/>
        </w:rPr>
        <w:t xml:space="preserve">. tražbina vjerovnika </w:t>
      </w:r>
      <w:r w:rsidRPr="008F4277">
        <w:rPr>
          <w:rFonts w:eastAsia="Verdana"/>
          <w:noProof/>
        </w:rPr>
        <w:t>OTP LEASING d.d. Zagreb, Avenue centar, Avenija Dubrovnik 16/V (OIB 23780250353)</w:t>
      </w:r>
      <w:r w:rsidRPr="008F4277">
        <w:rPr>
          <w:rFonts w:eastAsia="Verdana"/>
        </w:rPr>
        <w:t xml:space="preserve"> utvrđena u ukupnom iznosu od </w:t>
      </w:r>
      <w:r w:rsidRPr="008F4277">
        <w:rPr>
          <w:rFonts w:eastAsia="Verdana"/>
          <w:noProof/>
        </w:rPr>
        <w:t>268.674,96</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188.072,47</w:t>
      </w:r>
      <w:r w:rsidRPr="008F4277">
        <w:rPr>
          <w:rFonts w:eastAsia="Verdana"/>
        </w:rPr>
        <w:t xml:space="preserve"> kn koji čini 70% glavnice namirit će se obročnom otplatom u razdoblju od šest godina od dana sklapanja nagodbe pred Trgovačkim sudom, u 60 jednakih mjesečnih rata, beskamatno, svaka rata u iznosu od </w:t>
      </w:r>
      <w:r w:rsidRPr="008F4277">
        <w:rPr>
          <w:rFonts w:eastAsia="Verdana"/>
          <w:noProof/>
        </w:rPr>
        <w:t>3.134,54</w:t>
      </w:r>
      <w:r w:rsidRPr="008F4277">
        <w:rPr>
          <w:rFonts w:eastAsia="Verdana"/>
        </w:rPr>
        <w:t xml:space="preserve"> kn. Rate dospijevaju posljednjeg dana u tekućem mjesecu s time da prva rata dospijeva nakon proteka razdoblja počeka od godine dana od dana sklapanja predstečajne nagodbe pred Trgovačkim sudom. Preostali iznos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80.602,49</w:t>
      </w:r>
      <w:r w:rsidRPr="008F4277">
        <w:rPr>
          <w:rFonts w:eastAsia="Verdana"/>
        </w:rPr>
        <w:t xml:space="preserve"> kn koji čini 30% glavnice namirit će se pružanjem usluga marketinga i oglašavanja u tiskanom izdanju i web portalu dnevnih novina “Novi list” i/ili “Glas Istre”, ovisno o izboru vjerovnika u razdoblju od šest godina od dana sklapanja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16.120,50</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narudžba mora prispjeti dužniku najkasnije do 30. studenog pojedine kalendarske godine. Dužnik je obvezan usluge marketinga i oglašavanja sukladno prethodnim člancima ove nagodbe pružiti u roku od mjesec dana od dana primitka narudžbe. Dužnik će za pružene usluge marketinga i oglašavanja izdati vjerovniku račun sukladno dužnikovom cjeniku usluga marketinga i oglašavanja koji je na snazi u trenutku narudžbe usluga, nakon čega će se neto iznos pojedinog računa za naručene </w:t>
      </w:r>
      <w:r w:rsidRPr="008F4277">
        <w:rPr>
          <w:rFonts w:eastAsia="Verdana"/>
        </w:rPr>
        <w:lastRenderedPageBreak/>
        <w:t>usluge prebiti s Godišnjom kvotom za pojedinu kalendarsku godinu. Vjerovnik kojem je račun izdan obvezan je platiti dužniku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sukladno zakonu, ima snagu ovršne isprave te vjerovnik na temelju ove nagodbe može radi namirenja tražbine nakon dospjelosti obveze, neposredno provesti ovrhu na cijeloj dužnikovoj pokretnoj i nepokretnoj imovini, uključujući i dužnikovim tražbinama prema bankama po bilo kojem računu ili pologu, a sve radi neposrednog namirenja svog potraživanja iz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37</w:t>
      </w:r>
      <w:r>
        <w:rPr>
          <w:rFonts w:eastAsia="Verdana"/>
        </w:rPr>
        <w:t>2</w:t>
      </w:r>
      <w:r w:rsidRPr="008F4277">
        <w:rPr>
          <w:rFonts w:eastAsia="Verdana"/>
        </w:rPr>
        <w:t xml:space="preserve">. tražbina vjerovnika </w:t>
      </w:r>
      <w:r w:rsidRPr="008F4277">
        <w:rPr>
          <w:rFonts w:eastAsia="Verdana"/>
          <w:noProof/>
        </w:rPr>
        <w:t>VB LEASING d.o.o. Zagreb, Horvatova 82 (OIB 55525619967)</w:t>
      </w:r>
      <w:r w:rsidRPr="008F4277">
        <w:rPr>
          <w:rFonts w:eastAsia="Verdana"/>
        </w:rPr>
        <w:t xml:space="preserve"> utvrđena u ukupnom iznosu od </w:t>
      </w:r>
      <w:r w:rsidRPr="008F4277">
        <w:rPr>
          <w:rFonts w:eastAsia="Verdana"/>
          <w:noProof/>
        </w:rPr>
        <w:t>3.281,99</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2.297,39</w:t>
      </w:r>
      <w:r w:rsidRPr="008F4277">
        <w:rPr>
          <w:rFonts w:eastAsia="Verdana"/>
        </w:rPr>
        <w:t xml:space="preserve"> kn koji čini 70% glavnice namirit će se obročnom otplatom u razdoblju od šest godina od dana sklapanja nagodbe pred Trgovačkim sudom, u 60 jednakih mjesečnih rata, beskamatno, svaka rata u iznosu od </w:t>
      </w:r>
      <w:r w:rsidRPr="008F4277">
        <w:rPr>
          <w:rFonts w:eastAsia="Verdana"/>
          <w:noProof/>
        </w:rPr>
        <w:t>38,29</w:t>
      </w:r>
      <w:r w:rsidRPr="008F4277">
        <w:rPr>
          <w:rFonts w:eastAsia="Verdana"/>
        </w:rPr>
        <w:t xml:space="preserve"> kn. Rate dospijevaju posljednjeg dana u tekućem mjesecu s time da prva rata dospijeva nakon proteka razdoblja počeka, koje traje godinu dana od dana sklapanja predstečajne nagodbe pred Trgovačkim sudom. Preostali iznos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984,60</w:t>
      </w:r>
      <w:r w:rsidRPr="008F4277">
        <w:rPr>
          <w:rFonts w:eastAsia="Verdana"/>
        </w:rPr>
        <w:t xml:space="preserve"> kn koji čini 30% glavnice namirit će se pružanjem usluga marketinga i oglašavanja u tiskanom izdanju i web portalu dnevnih novina “Novi list” i/ili “Glas Istre”, ovisno o izboru vjerovnika u razdoblju od šest godina od dana sklapanja nagodbe pred Trgovačkim sudom. Vjerovnik ima pravo nakon proteka roka od godine dana od dana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196,92</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narudžba mora prispjeti dužniku najkasnije do 30. studenog pojedine kalendarske godine. Dužnik je obvezan usluge </w:t>
      </w:r>
      <w:r w:rsidRPr="008F4277">
        <w:rPr>
          <w:rFonts w:eastAsia="Verdana"/>
        </w:rPr>
        <w:lastRenderedPageBreak/>
        <w:t>marketinga i oglašavanja sukladno prethodnim člancima ove nagodbe pružiti u roku od mjesec dana od dana primitka narudžbe. Dužnik će za pružene usluge marketinga i oglašavanja izdati vjerovniku račun sukladno dužnikovom cjeniku usluga marketinga i oglašavanja koji je na snazi u trenutku narudžbe usluga, nakon čega će se neto iznos pojedinog računa za naručene usluge prebiti s Godišnjom kvotom za pojedinu kalendarsku godinu. Vjerovnik kojem je račun izdan obvezan je platiti dužniku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sukladno zakonu, ima snagu ovršne isprave te vjerovnik na temelju ove nagodbe može radi namirenja tražbine nakon dospjelosti obveze, neposredno provesti ovrhu na cijeloj dužnikovoj pokretnoj i nepokretnoj imovini, uključujući i dužnikovim tražbinama prema bankama po bilo kojem računu ili pologu, a sve radi neposrednog namirenja svog potraživanja iz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37</w:t>
      </w:r>
      <w:r>
        <w:rPr>
          <w:rFonts w:eastAsia="Verdana"/>
        </w:rPr>
        <w:t>3</w:t>
      </w:r>
      <w:r w:rsidRPr="008F4277">
        <w:rPr>
          <w:rFonts w:eastAsia="Verdana"/>
        </w:rPr>
        <w:t xml:space="preserve">. tražbina vjerovnika </w:t>
      </w:r>
      <w:r w:rsidRPr="008F4277">
        <w:t>FOND ZA ZAŠTITU OKOLIŠA I ENERGETSKU UČINKOVITOST,</w:t>
      </w:r>
      <w:r w:rsidRPr="008F4277">
        <w:rPr>
          <w:rFonts w:cs="Arial"/>
          <w:sz w:val="18"/>
          <w:szCs w:val="18"/>
        </w:rPr>
        <w:t xml:space="preserve"> </w:t>
      </w:r>
      <w:r w:rsidRPr="008F4277">
        <w:rPr>
          <w:rFonts w:eastAsia="Verdana"/>
          <w:noProof/>
        </w:rPr>
        <w:t>Zagreb, Radnička cesta 80 (OIB 85828625994)</w:t>
      </w:r>
      <w:r w:rsidRPr="008F4277">
        <w:rPr>
          <w:rFonts w:eastAsia="Verdana"/>
        </w:rPr>
        <w:t xml:space="preserve"> utvrđena u ukupnom iznosu od </w:t>
      </w:r>
      <w:r w:rsidRPr="008F4277">
        <w:rPr>
          <w:rFonts w:eastAsia="Verdana"/>
          <w:noProof/>
        </w:rPr>
        <w:t>249.351,00</w:t>
      </w:r>
      <w:r w:rsidRPr="008F4277">
        <w:rPr>
          <w:rFonts w:eastAsia="Verdana"/>
        </w:rPr>
        <w:t xml:space="preserve"> kn namirit će se kako slijedi:</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174.545,70</w:t>
      </w:r>
      <w:r w:rsidRPr="008F4277">
        <w:rPr>
          <w:rFonts w:eastAsia="Verdana"/>
        </w:rPr>
        <w:t xml:space="preserve"> kn koji čini 70% glavnice, namirit će se obročnom otplatom u razdoblju od šest godina od dana sklapanja nagodbe pred Trgovačkim sudom, u 60 jednakih mjesečnih rata, beskamatno, svaka rata u iznosu od </w:t>
      </w:r>
      <w:r w:rsidRPr="008F4277">
        <w:rPr>
          <w:rFonts w:eastAsia="Verdana"/>
          <w:noProof/>
        </w:rPr>
        <w:t>2.909,10</w:t>
      </w:r>
      <w:r w:rsidRPr="008F4277">
        <w:rPr>
          <w:rFonts w:eastAsia="Verdana"/>
        </w:rPr>
        <w:t xml:space="preserve"> kn. Rate dospijevaju posljednjeg dana u tekućem mjesecu s time da prva rata dospijeva nakon proteka razdoblja počeka, koje traje godinu dana od dana sklapanja predstečajne nagodbe pred Trgovačkim sudom. Preostali iznos koji nije djeljiv s brojem 60, dužnik će isplatiti vjerovniku istovremeno s posljednjom ratom. Tijekom razdoblja počeka ne teče kamata. </w:t>
      </w:r>
      <w:r w:rsidRPr="008F4277">
        <w:t>Ukoliko dužnik zakasni s isplatom pojedine rate u odnosu na rokove određene ovom nagodbom, duguje vjerovniku zakonsku zateznu kamatu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lang w:eastAsia="en-US"/>
        </w:rPr>
      </w:pPr>
      <w:r w:rsidRPr="008F4277">
        <w:rPr>
          <w:rFonts w:eastAsia="Verdana"/>
        </w:rPr>
        <w:t xml:space="preserve">- dio tražbine u iznosu od </w:t>
      </w:r>
      <w:r w:rsidRPr="008F4277">
        <w:rPr>
          <w:rFonts w:eastAsia="Verdana"/>
          <w:noProof/>
        </w:rPr>
        <w:t>74.805,30</w:t>
      </w:r>
      <w:r w:rsidRPr="008F4277">
        <w:rPr>
          <w:rFonts w:eastAsia="Verdana"/>
        </w:rPr>
        <w:t xml:space="preserve"> kn koji čini 30% glavnice namirit će se pružanjem usluga marketinga i oglašavanja u tiskanom izdanju i web portalu dnevnih novina “Novi list” i/ili “Glas Istre”, ovisno o izboru vjerovnika u razdoblju od šest godina od dana sklapanja nagodbe pred Trgovačkim sudom. Vjerovnik ima pravo nakon proteka roka od godine dana od dana sklapanja predstečajne nagodbe pred Trgovačkim sudom za svaku pojedinu kalendarsku godinu, pisanim putem naručiti od dužnika pružanje usluga marketinga i oglašavanja u </w:t>
      </w:r>
      <w:r w:rsidRPr="008F4277">
        <w:rPr>
          <w:rFonts w:eastAsia="Verdana"/>
        </w:rPr>
        <w:lastRenderedPageBreak/>
        <w:t xml:space="preserve">vrijednosti koja odgovara godišnjoj kvoti, koja iznosi 1/5 dijela tražbine odnosno u iznosu od </w:t>
      </w:r>
      <w:r w:rsidRPr="008F4277">
        <w:rPr>
          <w:rFonts w:eastAsia="Verdana"/>
          <w:noProof/>
        </w:rPr>
        <w:t>14.961,06</w:t>
      </w:r>
      <w:r w:rsidRPr="008F4277">
        <w:rPr>
          <w:rFonts w:eastAsia="Verdana"/>
        </w:rPr>
        <w:t xml:space="preserve"> kn (u nastavku: Godišnja kvota). Vjerovnik ima pravo naručiti od dužnika pružanje usluga marketinga i oglašavanja, u jednoj ili više narudžbi, za svaku pojedinu kalendarsku godinu u ukupnoj vrijednosti koja odgovara Godišnjoj kvoti s time da narudžba mora prispjeti dužniku najkasnije do 30. studenog pojedine kalendarske godine. Dužnik je obvezan usluge marketinga i oglašavanja sukladno prethodnim člancima ove nagodbe pružiti u roku od mjesec dana od dana primitka narudžbe. Dužnik će za pružene usluge marketinga i oglašavanja izdati vjerovniku račun sukladno dužnikovom cjeniku usluga marketinga i oglašavanja koji je na snazi u trenutku narudžbe usluga, nakon čega će se neto iznos pojedinog računa za naručene usluge prebiti s Godišnjom kvotom za pojedinu kalendarsku godinu. Vjerovnik kojem je račun izdan obvezan je platiti dužniku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sukladno zakonu, ima snagu ovršne isprave te vjerovnik na temelju ove nagodbe može radi namirenja tražbine nakon dospjelosti obveze, neposredno provesti ovrhu na cijeloj dužnikovoj pokretnoj i nepokretnoj imovini, uključujući i dužnikovim tražbinama prema bankama po bilo kojem računu ili pologu, a sve radi neposrednog namirenja svog potraživanja iz ove nagodbe.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rPr>
      </w:pPr>
      <w:r w:rsidRPr="008F4277">
        <w:rPr>
          <w:rFonts w:eastAsia="Verdana"/>
        </w:rPr>
        <w:t>37</w:t>
      </w:r>
      <w:r>
        <w:rPr>
          <w:rFonts w:eastAsia="Verdana"/>
        </w:rPr>
        <w:t>4</w:t>
      </w:r>
      <w:r w:rsidRPr="008F4277">
        <w:rPr>
          <w:rFonts w:eastAsia="Verdana"/>
        </w:rPr>
        <w:t xml:space="preserve">. tražbina vjerovnika </w:t>
      </w:r>
      <w:r w:rsidRPr="008F4277">
        <w:t xml:space="preserve">KREATIVNI MEDIJI d.o.o. Rijeka, Zvonimirova 20/a (OIB 72826316852) </w:t>
      </w:r>
      <w:r w:rsidRPr="008F4277">
        <w:rPr>
          <w:rFonts w:eastAsia="Verdana"/>
        </w:rPr>
        <w:t xml:space="preserve">utvrđena je u ukupnom iznosu od </w:t>
      </w:r>
      <w:r w:rsidRPr="008F4277">
        <w:rPr>
          <w:rFonts w:eastAsia="Verdana"/>
          <w:noProof/>
        </w:rPr>
        <w:t xml:space="preserve">192.161,16 </w:t>
      </w:r>
      <w:r w:rsidRPr="008F4277">
        <w:rPr>
          <w:rFonts w:eastAsia="Verdana"/>
        </w:rPr>
        <w:t xml:space="preserve">kn. Dio tražbine po osnovi kamata u iznosu od </w:t>
      </w:r>
      <w:r w:rsidRPr="008F4277">
        <w:rPr>
          <w:rFonts w:eastAsia="Verdana"/>
          <w:noProof/>
        </w:rPr>
        <w:t xml:space="preserve">2.157,53 </w:t>
      </w:r>
      <w:r w:rsidRPr="008F4277">
        <w:rPr>
          <w:rFonts w:eastAsia="Verdana"/>
        </w:rPr>
        <w:t xml:space="preserve">kn otpisuje se u cijelosti s danom otvaranja postupka pred Finom, 21. listopada 2014. godine, dok će preostali dio tražbine vjerovnika koji se odnosi na glavnicu u iznosu od </w:t>
      </w:r>
      <w:r w:rsidRPr="008F4277">
        <w:rPr>
          <w:rFonts w:eastAsia="Verdana"/>
          <w:noProof/>
        </w:rPr>
        <w:t xml:space="preserve">190.003,63 </w:t>
      </w:r>
      <w:r w:rsidRPr="008F4277">
        <w:rPr>
          <w:rFonts w:eastAsia="Verdana"/>
        </w:rPr>
        <w:t xml:space="preserve">kn namiriti kako slijedi: </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pPr>
      <w:r w:rsidRPr="008F4277">
        <w:rPr>
          <w:rFonts w:eastAsia="Verdana"/>
        </w:rPr>
        <w:t xml:space="preserve">- dio tražbine u iznosu od </w:t>
      </w:r>
      <w:r w:rsidRPr="008F4277">
        <w:rPr>
          <w:rFonts w:eastAsia="Verdana"/>
          <w:noProof/>
        </w:rPr>
        <w:t xml:space="preserve">133.002,54 </w:t>
      </w:r>
      <w:r w:rsidRPr="008F4277">
        <w:rPr>
          <w:rFonts w:eastAsia="Verdana"/>
        </w:rPr>
        <w:t>kn koji čini 70% glavnice namirit će se obročnom otplatom u razdoblju od šest godina od dana sklapanja predstečajne nagodbe pred Trgovačkim sudom, u 60 jednakih mjesečnih rata, beskamatno, svaka rata u iznosu od</w:t>
      </w:r>
      <w:r w:rsidRPr="008F4277">
        <w:rPr>
          <w:rFonts w:eastAsia="Verdana"/>
          <w:noProof/>
        </w:rPr>
        <w:t xml:space="preserve"> 2.216,71 </w:t>
      </w:r>
      <w:r w:rsidRPr="008F4277">
        <w:rPr>
          <w:rFonts w:eastAsia="Verdana"/>
        </w:rPr>
        <w:t xml:space="preserve">kn. Rate dospijevaju posljednjeg dana u tekućem mjesecu s time da prva rata dospijeva nakon proteka razdoblja počeka, koje traje godinu dana od dana sklapanja predstečajne nagodbe pred Trgovačkim sudom. Preostali iznos tražbine koji nije djeljiv s brojem 60, dužnik će isplatiti vjerovniku istovremeno s posljednjom ratom. Tijekom razdoblja počeka ne teče kamata. </w:t>
      </w:r>
      <w:r w:rsidRPr="008F4277">
        <w:t xml:space="preserve">Ukoliko dužnik zakasni s isplatom pojedine rate u odnosu na rokove određene ovom nagodbom, duguje vjerovniku zakonsku zateznu kamatu u skladu s mjerodavnim propisima </w:t>
      </w:r>
      <w:r w:rsidRPr="008F4277">
        <w:lastRenderedPageBreak/>
        <w:t>koja na neplaćeni iznos teče po stopi određenoj za odnose između trgovaca, za razdoblje od dospijeća pojedine rate do isplate.</w:t>
      </w:r>
    </w:p>
    <w:p w:rsidRDefault="008046AB" w:rsidP="008046AB" w:rsidR="008046AB" w:rsidRPr="008F4277">
      <w:pPr>
        <w:pStyle w:val="Zaglavlje"/>
        <w:suppressLineNumbers/>
        <w:tabs>
          <w:tab w:pos="340" w:val="num"/>
          <w:tab w:pos="426" w:val="center"/>
          <w:tab w:pos="720" w:val="left"/>
        </w:tabs>
        <w:suppressAutoHyphens/>
        <w:spacing w:lineRule="auto" w:line="276" w:after="200"/>
        <w:ind w:right="-64"/>
        <w:jc w:val="both"/>
        <w:rPr>
          <w:rFonts w:eastAsia="Verdana"/>
          <w:noProof/>
          <w:lang w:eastAsia="en-US"/>
        </w:rPr>
      </w:pPr>
      <w:r w:rsidRPr="008F4277">
        <w:rPr>
          <w:rFonts w:eastAsia="Verdana"/>
        </w:rPr>
        <w:t xml:space="preserve">- dio tražbine u iznosu od </w:t>
      </w:r>
      <w:r w:rsidRPr="008F4277">
        <w:rPr>
          <w:rFonts w:eastAsia="Verdana"/>
          <w:noProof/>
        </w:rPr>
        <w:t xml:space="preserve">57.001,09 </w:t>
      </w:r>
      <w:r w:rsidRPr="008F4277">
        <w:rPr>
          <w:rFonts w:eastAsia="Verdana"/>
        </w:rPr>
        <w:t xml:space="preserve">kn koji čini 30% glavnice namirit će se pružanjem usluga marketinga i oglašavanja u tiskanom izdanju i web portalu dnevnih novina “Novi list” i/ili “Glas Istre”, prema izboru vjerovnika u razdoblju od šest godina od dana sklapanja predstečajne nagodbe pred Trgovačkim sudom. Vjerovnik ima pravo nakon proteka roka od godine dana od sklapanja predstečajne nagodbe pred Trgovačkim sudom za svaku pojedinu kalendarsku godinu pisanim putem naručiti od dužnika pružanje usluga marketinga i oglašavanja u vrijednosti koja odgovara godišnjoj kvoti, koja iznosi 1/5 dijela tražbine, odnosno u iznosu od </w:t>
      </w:r>
      <w:r w:rsidRPr="008F4277">
        <w:rPr>
          <w:rFonts w:eastAsia="Verdana"/>
          <w:noProof/>
        </w:rPr>
        <w:t xml:space="preserve">11.400,22 </w:t>
      </w:r>
      <w:r w:rsidRPr="008F4277">
        <w:rPr>
          <w:rFonts w:eastAsia="Verdana"/>
        </w:rPr>
        <w:t>kn (u nastavku: Godišnja kvota). Vjerovnik ima pravo naručiti od dužnika pružanje usluga marketinga i oglašavanja, u jednoj ili više narudžbi, za svaku pojedinu kalendarsku godinu u ukupnoj vrijednosti koja odgovara Godišnjoj kvoti s time da narudžbu mora dostaviti dužniku najkasnije do 30. studenog pojedine kalendarske godine. Dužnik je obvezan usluge marketinga i oglašavanja pružiti u roku od mjesec dana od dana primitka narudžbe. Dužnik će za pružene usluge marketinga i oglašavanja izdati vjerovniku račun sukladno dužnikovom cjeniku usluga koji je na snazi u trenutku narudžbe usluga, nakon čega će se neto iznos pojedinog računa za naručene usluge prebiti s Godišnjom kvotom za pojedinu kalendarsku godinu. Vjerovnik kojem je račun izdan obvezan je platiti iznos PDV-a naznačen na računu isplatom u novcu. Ukoliko vjerovnik za pojedinu kalendarsku godinu ne naruči od dužnika pružanje usluga marketinga i oglašavanja u vrijednosti koja odgovara Godišnjoj kvoti do zaključno 30. studenog pojedine kalendarske godine, preostali dio Godišnje kvote smatrat će se otpisanim s danom 31. prosinca te godine. Ukoliko vjerovnik naruči za pojedinu kalendarsku godinu usluga u većem iznosu od iznosa koji odgovara Godišnjoj kvoti, vjerovnik je obvezan platiti dužniku iznos koji prelazi Godišnju kvotu, sukladno dužnikovom cjeniku usluga marketinga i oglašavanja koji je na snazi u trenutku pružanja usluga. Nije dopušten prijeboj tražbina po osnovi marketinga i oglašavanja s Godišnjim kvotama za prethodne ili buduće kalendarske godine. Vjerovnik ima pravo ustupiti dio ili cijelu Godišnju kvotu trećoj osobi, ali samo trećim osobama koje, u posljednje tri godine, nisu koristile usluge marketinga odnosno oglašavanja kod dužnika ili kod Glasa Istre novine d.o.o., bilo direktno bilo putem neke od marketinških agencija.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 temelju ove nagodbe može radi namirenja tražbine nakon dospjelosti obveze neposredno provesti ovrhu na cjelokupnoj dužnikovoj pokretnoj i nepokretnoj imovni,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37</w:t>
      </w:r>
      <w:r>
        <w:rPr>
          <w:rFonts w:eastAsia="Verdana"/>
        </w:rPr>
        <w:t>5</w:t>
      </w:r>
      <w:r w:rsidRPr="008F4277">
        <w:rPr>
          <w:rFonts w:eastAsia="Verdana"/>
        </w:rPr>
        <w:t xml:space="preserve">. tražbina vjerovnika KLARA CAR, Štivar 5, Kastav (OIB 32525416173) utvrđena u ukupnom iznosu od </w:t>
      </w:r>
      <w:r w:rsidRPr="008F4277">
        <w:rPr>
          <w:rFonts w:eastAsia="Verdana"/>
          <w:noProof/>
        </w:rPr>
        <w:t>100.292,69</w:t>
      </w:r>
      <w:r w:rsidRPr="008F4277">
        <w:rPr>
          <w:rFonts w:eastAsia="Verdana"/>
        </w:rPr>
        <w:t xml:space="preserve"> kn namirit će se obročnom otplatom u razdoblju od četiri godine od dana sklapanja predstečajne nagodbe pred Trgovačkim sudom, beskamatno, u 36 jednakih mjesečnih rata, svaka rata u iznosu od </w:t>
      </w:r>
      <w:r w:rsidRPr="008F4277">
        <w:rPr>
          <w:rFonts w:eastAsia="Verdana"/>
          <w:noProof/>
        </w:rPr>
        <w:t>2.785,91</w:t>
      </w:r>
      <w:r w:rsidRPr="008F4277">
        <w:rPr>
          <w:rFonts w:eastAsia="Verdana"/>
        </w:rPr>
        <w:t xml:space="preserve"> kn. Rate dospijevaju posljednjeg dana u tekućem mjesecu s time da prva rata dospijeva nakon proteka razdoblja počeka koji traje godinu dana od dana sklapanja predstečajne nagodbe pred Trovačkim sudom. Preostali iznos tražbine koji nije djeljiv s brojem 36, dužnik će isplatiti vjerovniku istovremeno s </w:t>
      </w:r>
      <w:r w:rsidRPr="008F4277">
        <w:rPr>
          <w:rFonts w:eastAsia="Verdana"/>
        </w:rPr>
        <w:lastRenderedPageBreak/>
        <w:t>posljednjom ratom. Tijekom razdoblja počeka ne teče kamata. Ukoliko dužnik zakasni s isplatom prema vjerovniku, na nenamireni dio tražbine obračunat će se zakonska zatezna kamata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nagodbe može radi tražbine nakon dospjelosti obveze, neposredno provesti ovrhu na cijeloj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37</w:t>
      </w:r>
      <w:r>
        <w:rPr>
          <w:rFonts w:eastAsia="Verdana"/>
        </w:rPr>
        <w:t>6</w:t>
      </w:r>
      <w:r w:rsidRPr="008F4277">
        <w:rPr>
          <w:rFonts w:eastAsia="Verdana"/>
        </w:rPr>
        <w:t xml:space="preserve">. tražbina vjerovnika PAOLA CAR, Štivar 5, Kastav (OIB 61234282634) utvrđena u ukupnom iznosu od </w:t>
      </w:r>
      <w:r w:rsidRPr="008F4277">
        <w:rPr>
          <w:rFonts w:eastAsia="Verdana"/>
          <w:noProof/>
        </w:rPr>
        <w:t>38.781,57</w:t>
      </w:r>
      <w:r w:rsidRPr="008F4277">
        <w:rPr>
          <w:rFonts w:eastAsia="Verdana"/>
        </w:rPr>
        <w:t xml:space="preserve"> kn namirit će se obročnom otplatom u razdoblju od četiri godine od dana sklapanja predstečajne nagodbe pred Trgovačkim sudom, beskamatno, u 36 jednakih mjesečnih rata, svaka rata u iznosu od </w:t>
      </w:r>
      <w:r w:rsidRPr="008F4277">
        <w:rPr>
          <w:rFonts w:eastAsia="Verdana"/>
          <w:noProof/>
        </w:rPr>
        <w:t>1.077,27</w:t>
      </w:r>
      <w:r w:rsidRPr="008F4277">
        <w:rPr>
          <w:rFonts w:eastAsia="Verdana"/>
        </w:rPr>
        <w:t xml:space="preserve"> kn. Rate dospijevaju posljednjeg dana u tekućem mjesecu s time da prva rata dospijeva nakon proteka razdoblja počeka koji traje godinu dana od dana sklapanja predstečajne nagodbe pred Trovačkim sudom. Preostali iznos tražbine koji nije djeljiv s brojem 36, dužnik će isplatiti vjerovniku istovremeno s posljednjom ratom. Tijekom razdoblja počeka ne teče kamata. Ukoliko dužnik zakasni s isplatom prema vjerovniku, na nenamireni dio tražbine obračunat će se zakonska zatezna kamata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nagodbe može radi tražbine nakon dospjelosti obveze, neposredno provesti ovrhu na cijeloj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37</w:t>
      </w:r>
      <w:r>
        <w:rPr>
          <w:rFonts w:eastAsia="Verdana"/>
        </w:rPr>
        <w:t>7</w:t>
      </w:r>
      <w:r w:rsidRPr="008F4277">
        <w:rPr>
          <w:rFonts w:eastAsia="Verdana"/>
        </w:rPr>
        <w:t xml:space="preserve">. tražbina vjerovnika IRA ĆOSO, Srdoči 63, Rijeka (OIB 16816046353) utvrđena u ukupnom iznosu od </w:t>
      </w:r>
      <w:r w:rsidRPr="008F4277">
        <w:rPr>
          <w:rFonts w:eastAsia="Verdana"/>
          <w:noProof/>
        </w:rPr>
        <w:t>100.292,69</w:t>
      </w:r>
      <w:r w:rsidRPr="008F4277">
        <w:rPr>
          <w:rFonts w:eastAsia="Verdana"/>
        </w:rPr>
        <w:t xml:space="preserve"> kn namirit će se obročnom otplatom u razdoblju od četiri godine od dana sklapanja predstečajne nagodbe pred Trgovačkim sudom, beskamatno, u 36 jednakih mjesečnih rata, svaka rata u iznosu od </w:t>
      </w:r>
      <w:r w:rsidRPr="008F4277">
        <w:rPr>
          <w:rFonts w:eastAsia="Verdana"/>
          <w:noProof/>
        </w:rPr>
        <w:t xml:space="preserve">2.785,91 </w:t>
      </w:r>
      <w:r w:rsidRPr="008F4277">
        <w:rPr>
          <w:rFonts w:eastAsia="Verdana"/>
        </w:rPr>
        <w:t>kn. Rate dospijevaju posljednjeg dana u tekućem mjesecu s time da prva rata dospijeva nakon proteka razdoblja počeka koji traje godinu dana od dana sklapanja predstečajne nagodbe pred Trovačkim sudom. Preostali iznos tražbine koji nije djeljiv s brojem 36, dužnik će isplatiti vjerovniku istovremeno s posljednjom ratom. Tijekom razdoblja počeka ne teče kamata. Ukoliko dužnik zakasni s isplatom prema vjerovniku, na nenamireni dio tražbine obračunat će se zakonska zatezna kamata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nagodbe može radi tražbine nakon dospjelosti obveze, neposredno provesti ovrhu na cijeloj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lastRenderedPageBreak/>
        <w:t>37</w:t>
      </w:r>
      <w:r>
        <w:rPr>
          <w:rFonts w:eastAsia="Verdana"/>
        </w:rPr>
        <w:t>8</w:t>
      </w:r>
      <w:r w:rsidRPr="008F4277">
        <w:rPr>
          <w:rFonts w:eastAsia="Verdana"/>
        </w:rPr>
        <w:t xml:space="preserve">. tražbina vjerovnika ANA KOVAČEVIĆ, Jušići 11, Matulji (OIB 10504597502) utvrđena u ukupnom iznosu od </w:t>
      </w:r>
      <w:r w:rsidRPr="008F4277">
        <w:rPr>
          <w:rFonts w:eastAsia="Verdana"/>
          <w:noProof/>
        </w:rPr>
        <w:t>20.108,94</w:t>
      </w:r>
      <w:r w:rsidRPr="008F4277">
        <w:rPr>
          <w:rFonts w:eastAsia="Verdana"/>
        </w:rPr>
        <w:t xml:space="preserve"> kn namirit će se obročnom otplatom u razdoblju od četiri godine od dana sklapanja predstečajne nagodbe pred Trgovačkim sudom, beskamatno, u 36 jednakih mjesečnih rata, svaka rata u iznosu od </w:t>
      </w:r>
      <w:r w:rsidRPr="008F4277">
        <w:rPr>
          <w:rFonts w:eastAsia="Verdana"/>
          <w:noProof/>
        </w:rPr>
        <w:t xml:space="preserve">558,58 </w:t>
      </w:r>
      <w:r w:rsidRPr="008F4277">
        <w:rPr>
          <w:rFonts w:eastAsia="Verdana"/>
        </w:rPr>
        <w:t>kn. Rate dospijevaju posljednjeg dana u tekućem mjesecu s time da prva rata dospijeva nakon proteka razdoblja počeka koji traje godinu dana od dana sklapanja predstečajne nagodbe pred Trovačkim sudom. Preostali iznos tražbine koji nije djeljiv s brojem 36, dužnik će isplatiti vjerovniku istovremeno s posljednjom ratom. Tijekom razdoblja počeka ne teče kamata. Ukoliko dužnik zakasni s isplatom prema vjerovniku, na nenamireni dio tražbine obračunat će se zakonska zatezna kamata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nagodbe može radi tražbine nakon dospjelosti obveze, neposredno provesti ovrhu na cijeloj dužnikovoj pokretnoj i nepokretnoj imovini, uključujući i dužnikovim tražbinama prema bankama po bilo kojem računu ili pologu, a sve radi neposrednog namirenja tražbine koja je predmet ove nagodbe.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37</w:t>
      </w:r>
      <w:r>
        <w:rPr>
          <w:rFonts w:eastAsia="Verdana"/>
        </w:rPr>
        <w:t>9</w:t>
      </w:r>
      <w:r w:rsidRPr="008F4277">
        <w:rPr>
          <w:rFonts w:eastAsia="Verdana"/>
        </w:rPr>
        <w:t xml:space="preserve">. tražbina vjerovnika TENA VIČEVIĆ, F. Matkovića 17, Rijeka (OIB 63199208900) utvrđena u ukupnom iznosu od </w:t>
      </w:r>
      <w:r w:rsidRPr="008F4277">
        <w:rPr>
          <w:rFonts w:eastAsia="Verdana"/>
          <w:noProof/>
        </w:rPr>
        <w:t xml:space="preserve">100.292,69 </w:t>
      </w:r>
      <w:r w:rsidRPr="008F4277">
        <w:rPr>
          <w:rFonts w:eastAsia="Verdana"/>
        </w:rPr>
        <w:t xml:space="preserve"> kn namirit će se obročnom otplatom u razdoblju od četiri godine od dana sklapanja predstečajne nagodbe pred Trgovačkim sudom, beskamatno, u 36 jednakih mjesečnih rata, svaka rata u iznosu od </w:t>
      </w:r>
      <w:r w:rsidRPr="008F4277">
        <w:rPr>
          <w:rFonts w:eastAsia="Verdana"/>
          <w:noProof/>
        </w:rPr>
        <w:t xml:space="preserve">2.785,91 </w:t>
      </w:r>
      <w:r w:rsidRPr="008F4277">
        <w:rPr>
          <w:rFonts w:eastAsia="Verdana"/>
        </w:rPr>
        <w:t>kn. Rate dospijevaju posljednjeg dana u tekućem mjesecu s time da prva rata dospijeva nakon proteka razdoblja počeka koji traje godinu dana od dana sklapanja predstečajne nagodbe pred Trovačkim sudom. Preostali iznos tražbine koji nije djeljiv s brojem 36, dužnik će isplatiti vjerovniku istovremeno s posljednjom ratom. Tijekom razdoblja počeka ne teče kamata. Ukoliko dužnik zakasni s isplatom prema vjerovniku, na nenamireni dio tražbine obračunat će se zakonska zatezna kamata u skladu s  mjerodavnim propisima, koja na neplaćeni iznos teče po stopi određenoj za odnose između trgovaca, za razdoblje od dospijeća pojedine rate do isplate.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Ova predstečajna nagodba, sukladno zakonu, ima snagu ovršne isprave te vjerovnik nagodbe može radi tražbine nakon dospjelosti obveze, neposredno provesti ovrhu na cijeloj dužnikovoj pokretnoj i nepokretnoj imovini, uključujući i dužnikovim tražbinama prema bankama po bilo kojem računu ili pologu, a sve radi neposrednog namirenja tražbine koja je predmet ove nagodbe.</w:t>
      </w:r>
      <w:r w:rsidRPr="008F4277">
        <w:rPr>
          <w:rFonts w:eastAsia="Verdana"/>
        </w:rPr>
        <w:tab/>
      </w:r>
      <w:r w:rsidRPr="008F4277">
        <w:rPr>
          <w:rFonts w:eastAsia="Verdana"/>
        </w:rPr>
        <w:tab/>
      </w:r>
    </w:p>
    <w:p w:rsidRDefault="008046AB" w:rsidP="008046AB" w:rsidR="008046AB" w:rsidRPr="008F4277">
      <w:pPr>
        <w:pStyle w:val="Zaglavlje"/>
        <w:tabs>
          <w:tab w:pos="426" w:val="center"/>
        </w:tabs>
        <w:ind w:right="-64"/>
        <w:jc w:val="both"/>
        <w:rPr>
          <w:rFonts w:eastAsia="Verdana"/>
        </w:rPr>
      </w:pPr>
      <w:r w:rsidRPr="008F4277">
        <w:rPr>
          <w:rFonts w:eastAsia="Verdana"/>
        </w:rPr>
        <w:t>2. Posebne obveze dužnika</w:t>
      </w:r>
    </w:p>
    <w:p w:rsidRDefault="008046AB" w:rsidP="008046AB" w:rsidR="008046AB" w:rsidRPr="008F4277">
      <w:pPr>
        <w:pStyle w:val="Zaglavlje"/>
        <w:tabs>
          <w:tab w:pos="426" w:val="center"/>
        </w:tabs>
        <w:ind w:right="-64"/>
        <w:jc w:val="both"/>
        <w:rPr>
          <w:rFonts w:cs="Verdana" w:eastAsia="Verdana" w:hAnsi="Verdana" w:ascii="Verdana"/>
          <w:sz w:val="18"/>
          <w:szCs w:val="18"/>
          <w:u w:val="single"/>
        </w:rPr>
      </w:pP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 Radi postizanja operativnog i financijskog restrukturiranja </w:t>
      </w:r>
      <w:r>
        <w:rPr>
          <w:rFonts w:eastAsia="Verdana"/>
        </w:rPr>
        <w:t>d</w:t>
      </w:r>
      <w:r w:rsidRPr="008F4277">
        <w:rPr>
          <w:rFonts w:eastAsia="Verdana"/>
        </w:rPr>
        <w:t xml:space="preserve">užnika, a posebice radi ostvarenja kapitalnog jačanja </w:t>
      </w:r>
      <w:r>
        <w:rPr>
          <w:rFonts w:eastAsia="Verdana"/>
        </w:rPr>
        <w:t>d</w:t>
      </w:r>
      <w:r w:rsidRPr="008F4277">
        <w:rPr>
          <w:rFonts w:eastAsia="Verdana"/>
        </w:rPr>
        <w:t xml:space="preserve">užnika, rasterećenja od postojećih i potencijalnih obveza, osnaženja temeljnog poslovanja, </w:t>
      </w:r>
      <w:r>
        <w:rPr>
          <w:rFonts w:eastAsia="Verdana"/>
        </w:rPr>
        <w:t>d</w:t>
      </w:r>
      <w:r w:rsidRPr="008F4277">
        <w:rPr>
          <w:rFonts w:eastAsia="Verdana"/>
        </w:rPr>
        <w:t xml:space="preserve">užnik odnosno Uprava </w:t>
      </w:r>
      <w:r>
        <w:rPr>
          <w:rFonts w:eastAsia="Verdana"/>
        </w:rPr>
        <w:t>d</w:t>
      </w:r>
      <w:r w:rsidRPr="008F4277">
        <w:rPr>
          <w:rFonts w:eastAsia="Verdana"/>
        </w:rPr>
        <w:t xml:space="preserve">užnika kontinuirano će raditi na pronalasku strateškog partnera za </w:t>
      </w:r>
      <w:r>
        <w:rPr>
          <w:rFonts w:eastAsia="Verdana"/>
        </w:rPr>
        <w:t>d</w:t>
      </w:r>
      <w:r w:rsidRPr="008F4277">
        <w:rPr>
          <w:rFonts w:eastAsia="Verdana"/>
        </w:rPr>
        <w:t xml:space="preserve">užnika, novog investitora ili kupca za nekretnine u vlasništvu </w:t>
      </w:r>
      <w:r>
        <w:rPr>
          <w:rFonts w:eastAsia="Verdana"/>
        </w:rPr>
        <w:t>d</w:t>
      </w:r>
      <w:r w:rsidRPr="008F4277">
        <w:rPr>
          <w:rFonts w:eastAsia="Verdana"/>
        </w:rPr>
        <w:t>užnika</w:t>
      </w:r>
      <w:r>
        <w:rPr>
          <w:rFonts w:eastAsia="Verdana"/>
        </w:rPr>
        <w:t xml:space="preserve"> </w:t>
      </w:r>
      <w:r w:rsidRPr="008F4277">
        <w:rPr>
          <w:rFonts w:eastAsia="Verdana"/>
        </w:rPr>
        <w:t xml:space="preserve">(svi etažni dijelovi nekretnine upisane u zemljišnim knjigama Općinskog suda u Rijeci, zk. uložak 5199 k.o. Rijeka, kč. br. 1600/9, u naravi upravne i poslovne grade i </w:t>
      </w:r>
      <w:r w:rsidRPr="008F4277">
        <w:rPr>
          <w:rFonts w:eastAsia="Verdana"/>
        </w:rPr>
        <w:lastRenderedPageBreak/>
        <w:t>dvorište, površine 4313 m2, kč. br. 1600/24 zgrada površine 20.5 čh, kč. br. 1600/26 dvorište površine 368 m2, u nastavku: Nekretnine).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2. Uprava </w:t>
      </w:r>
      <w:r>
        <w:rPr>
          <w:rFonts w:eastAsia="Verdana"/>
        </w:rPr>
        <w:t>d</w:t>
      </w:r>
      <w:r w:rsidRPr="008F4277">
        <w:rPr>
          <w:rFonts w:eastAsia="Verdana"/>
        </w:rPr>
        <w:t>užnika ovlaštena je izvršiti prijevremeno namirenje obveza prema ZAGREBAČKOJ BANCI d.d. osiguranih založnim pravom na Nekretninama, kao i prijenos obveza (preuzimanje duga) na treću osobu kao kupca tj. vlasnika Nekretnine, a uz uvjet prethodno pribavljene pisane suglasnosti ZAGREBAČKE BANKE d.d.</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3. Radi ostvarenja ciljeva navedenih u prethodnim člancima ove </w:t>
      </w:r>
      <w:r>
        <w:rPr>
          <w:rFonts w:eastAsia="Verdana"/>
        </w:rPr>
        <w:t>n</w:t>
      </w:r>
      <w:r w:rsidRPr="008F4277">
        <w:rPr>
          <w:rFonts w:eastAsia="Verdana"/>
        </w:rPr>
        <w:t xml:space="preserve">agodbe, Uprava </w:t>
      </w:r>
      <w:r>
        <w:rPr>
          <w:rFonts w:eastAsia="Verdana"/>
        </w:rPr>
        <w:t>d</w:t>
      </w:r>
      <w:r w:rsidRPr="008F4277">
        <w:rPr>
          <w:rFonts w:eastAsia="Verdana"/>
        </w:rPr>
        <w:t>užnika ovlaštena je, u trenutku pronalaska potencijalnog investitora ili kupca Nekretnina odnosno poslovnog udjela, u skladu s njegovim željama, provesti jednu od idućih mjera operativnog restrukturiranja, uz prethodnu pisanu suglasnost ZAGREBAČKE BANKE d.d.:</w:t>
      </w:r>
    </w:p>
    <w:p w:rsidRDefault="008046AB" w:rsidP="008046AB" w:rsidR="008046AB" w:rsidRPr="008F4277">
      <w:pPr>
        <w:pStyle w:val="Zaglavlje"/>
        <w:tabs>
          <w:tab w:pos="426" w:val="center"/>
        </w:tabs>
        <w:ind w:right="-64" w:left="153"/>
        <w:jc w:val="both"/>
        <w:rPr>
          <w:rFonts w:eastAsia="Verdana"/>
        </w:rPr>
      </w:pPr>
      <w:r w:rsidRPr="008F4277">
        <w:rPr>
          <w:rFonts w:eastAsia="Verdana"/>
        </w:rPr>
        <w:t xml:space="preserve">a.) osnovati novo društvo s ograničenom odgovornošću, odnosno drugo društvo kapitala posebne namjene, čija će isključiva svrha biti stjecanje vlasništva Nekretnine u vlasništvu </w:t>
      </w:r>
      <w:r>
        <w:rPr>
          <w:rFonts w:eastAsia="Verdana"/>
        </w:rPr>
        <w:t>d</w:t>
      </w:r>
      <w:r w:rsidRPr="008F4277">
        <w:rPr>
          <w:rFonts w:eastAsia="Verdana"/>
        </w:rPr>
        <w:t xml:space="preserve">užnika, odnosno dijela Nekretnine u skladu s željama potencijalnog investitora odnosno kupca, i to kroz unos Nekretnine odnosno dijela Nekretnine u temeljni kapital tako osnovanog društva ili drugu odgovarajuću pravnu radnju. Uprava </w:t>
      </w:r>
      <w:r>
        <w:rPr>
          <w:rFonts w:eastAsia="Verdana"/>
        </w:rPr>
        <w:t>d</w:t>
      </w:r>
      <w:r w:rsidRPr="008F4277">
        <w:rPr>
          <w:rFonts w:eastAsia="Verdana"/>
        </w:rPr>
        <w:t xml:space="preserve">užnika je ovlaštena poduzeti pravne poslove radi prijenosa prava vlasništva Nekretnina na novoosnovano društvo. U slučaju ovakve transakcije, </w:t>
      </w:r>
      <w:r>
        <w:rPr>
          <w:rFonts w:eastAsia="Verdana"/>
        </w:rPr>
        <w:t>d</w:t>
      </w:r>
      <w:r w:rsidRPr="008F4277">
        <w:rPr>
          <w:rFonts w:eastAsia="Verdana"/>
        </w:rPr>
        <w:t xml:space="preserve">užnik se obvezuje provesti i odgovarajuće pravne radnje kako bi se dug </w:t>
      </w:r>
      <w:r>
        <w:rPr>
          <w:rFonts w:eastAsia="Verdana"/>
        </w:rPr>
        <w:t>d</w:t>
      </w:r>
      <w:r w:rsidRPr="008F4277">
        <w:rPr>
          <w:rFonts w:eastAsia="Verdana"/>
        </w:rPr>
        <w:t xml:space="preserve">užnika koji je osiguran založnim pravima na Nekretnini prenio na društvo posebne namjene osnovano temeljem obveze iz ovog članka </w:t>
      </w:r>
      <w:r>
        <w:rPr>
          <w:rFonts w:eastAsia="Verdana"/>
        </w:rPr>
        <w:t>n</w:t>
      </w:r>
      <w:r w:rsidRPr="008F4277">
        <w:rPr>
          <w:rFonts w:eastAsia="Verdana"/>
        </w:rPr>
        <w:t xml:space="preserve">agodbe, a </w:t>
      </w:r>
      <w:r>
        <w:rPr>
          <w:rFonts w:eastAsia="Verdana"/>
        </w:rPr>
        <w:t>d</w:t>
      </w:r>
      <w:r w:rsidRPr="008F4277">
        <w:rPr>
          <w:rFonts w:eastAsia="Verdana"/>
        </w:rPr>
        <w:t>užnik oslobodio odgovornosti za isti, odnosno proporcionalni dio duga (preuzimanje duga);</w:t>
      </w:r>
    </w:p>
    <w:p w:rsidRDefault="008046AB" w:rsidP="008046AB" w:rsidR="008046AB" w:rsidRPr="008F4277">
      <w:pPr>
        <w:pStyle w:val="Zaglavlje"/>
        <w:tabs>
          <w:tab w:pos="426" w:val="center"/>
        </w:tabs>
        <w:ind w:right="-64" w:left="153"/>
        <w:jc w:val="both"/>
        <w:rPr>
          <w:rFonts w:eastAsia="Verdana"/>
        </w:rPr>
      </w:pPr>
      <w:r w:rsidRPr="008F4277">
        <w:rPr>
          <w:rFonts w:eastAsia="Verdana"/>
        </w:rPr>
        <w:t xml:space="preserve">b.) provesti odgovarajuće statusno pravne promjene (podjela društva </w:t>
      </w:r>
      <w:r>
        <w:rPr>
          <w:rFonts w:eastAsia="Verdana"/>
        </w:rPr>
        <w:t>d</w:t>
      </w:r>
      <w:r w:rsidRPr="008F4277">
        <w:rPr>
          <w:rFonts w:eastAsia="Verdana"/>
        </w:rPr>
        <w:t xml:space="preserve">užnika - odvajanje s osnivanjem) na način da se Nekretnina, odnosno dio Nekretnine, zajedno s dugom, odnosno dijelom duga, koji je osiguran založnim pravom na Nekretnini odnosno njenom dijelu, izdvoji u novoosnovano društvo kapitala posebne namjene, a </w:t>
      </w:r>
      <w:r>
        <w:rPr>
          <w:rFonts w:eastAsia="Verdana"/>
        </w:rPr>
        <w:t>d</w:t>
      </w:r>
      <w:r w:rsidRPr="008F4277">
        <w:rPr>
          <w:rFonts w:eastAsia="Verdana"/>
        </w:rPr>
        <w:t xml:space="preserve">užnik bude oslobođen odgovornosti za dug osiguran založnim pravom na Nekretnini, odnosno proporcionalni dio duga; </w:t>
      </w:r>
    </w:p>
    <w:p w:rsidRDefault="008046AB" w:rsidP="008046AB" w:rsidR="008046AB" w:rsidRPr="008F4277">
      <w:pPr>
        <w:pStyle w:val="Zaglavlje"/>
        <w:tabs>
          <w:tab w:pos="426" w:val="center"/>
        </w:tabs>
        <w:ind w:right="-64" w:left="153"/>
        <w:jc w:val="both"/>
        <w:rPr>
          <w:rFonts w:eastAsia="Verdana"/>
        </w:rPr>
      </w:pPr>
      <w:r w:rsidRPr="008F4277">
        <w:rPr>
          <w:rFonts w:eastAsia="Verdana"/>
        </w:rPr>
        <w:t xml:space="preserve">c.) izvršiti prodaju Nekretnina, trećoj osobi ili trećim osobama, u cijelosti ili djelomično, za fair tržišnu cijenu određenu sukladno odredbama ove </w:t>
      </w:r>
      <w:r>
        <w:rPr>
          <w:rFonts w:eastAsia="Verdana"/>
        </w:rPr>
        <w:t>n</w:t>
      </w:r>
      <w:r w:rsidRPr="008F4277">
        <w:rPr>
          <w:rFonts w:eastAsia="Verdana"/>
        </w:rPr>
        <w:t>agodbe.</w:t>
      </w:r>
    </w:p>
    <w:p w:rsidRDefault="008046AB" w:rsidP="008046AB" w:rsidR="008046AB" w:rsidRPr="008F4277">
      <w:pPr>
        <w:pStyle w:val="Zaglavlje"/>
        <w:tabs>
          <w:tab w:pos="426" w:val="center"/>
        </w:tabs>
        <w:ind w:right="-64" w:left="153"/>
        <w:jc w:val="both"/>
        <w:rPr>
          <w:rFonts w:eastAsia="Verdana"/>
        </w:rPr>
      </w:pP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4. Dužnik se obvezuje provesti opciju iz točke a.) odnosno iz točke b.) prethodnog stavka ovog  članka ukoliko netko od založnih vjerovnika na Nekretnini pozove </w:t>
      </w:r>
      <w:r>
        <w:rPr>
          <w:rFonts w:eastAsia="Verdana"/>
        </w:rPr>
        <w:t>d</w:t>
      </w:r>
      <w:r w:rsidRPr="008F4277">
        <w:rPr>
          <w:rFonts w:eastAsia="Verdana"/>
        </w:rPr>
        <w:t xml:space="preserve">užnika na provođenje navedene mjere operativnog restrukturiranja. Dužnik je dužan takvu mjeru poduzeti u roku od 6 mjeseci od dana poziva založnog vjerovnika na provođenje konkretne mjere operativnog restrukturiranja. Ukoliko </w:t>
      </w:r>
      <w:r>
        <w:rPr>
          <w:rFonts w:eastAsia="Verdana"/>
        </w:rPr>
        <w:t>d</w:t>
      </w:r>
      <w:r w:rsidRPr="008F4277">
        <w:rPr>
          <w:rFonts w:eastAsia="Verdana"/>
        </w:rPr>
        <w:t xml:space="preserve">užnik to ne napravi, založni vjerovnici su ovlašteni cjelokupnu tražbinu koja je osigurana založnim pravom na Nekretnini proglasiti trenutno dospjelom na način da će </w:t>
      </w:r>
      <w:r>
        <w:rPr>
          <w:rFonts w:eastAsia="Verdana"/>
        </w:rPr>
        <w:t>d</w:t>
      </w:r>
      <w:r w:rsidRPr="008F4277">
        <w:rPr>
          <w:rFonts w:eastAsia="Verdana"/>
        </w:rPr>
        <w:t>užniku poslati putem javnog bilježnika pisani otkaz i obavijest o dospijeću one tražbine koja je osigurana zalogom na predmetnoj Nekretnini, pri čemu se kao dan dospijeća smatra dan kada javni bilježnik na zahtjev založnog vjerovnika pošalje naznačeno pismo.</w:t>
      </w:r>
    </w:p>
    <w:p w:rsidRDefault="008046AB" w:rsidP="008046AB" w:rsidR="008046AB">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5. ZAGREBAČKA BANKA d.d. se obvezuje, u slučaju prodaje dijela Nekretnine ili Nekretnine u cijelosti, bilo kao nekretnine ili poslovnog udjela u društvu posebne namjene iz točke b.) stavka 3. ovog članka </w:t>
      </w:r>
      <w:r>
        <w:rPr>
          <w:rFonts w:eastAsia="Verdana"/>
        </w:rPr>
        <w:t>n</w:t>
      </w:r>
      <w:r w:rsidRPr="008F4277">
        <w:rPr>
          <w:rFonts w:eastAsia="Verdana"/>
        </w:rPr>
        <w:t>agodbe, dati pismo namjere kojim izražava suglasnost na tu prodaju na način da će prodani dio Nekretnine osloboditi svih tereta uz uvjet uplate razmjernog dijela duga koji je osiguran založnim pravom na Nekretnini.</w:t>
      </w:r>
    </w:p>
    <w:p w:rsidRDefault="00C66DE8" w:rsidP="008046AB" w:rsidR="00C66DE8" w:rsidRPr="008F4277">
      <w:pPr>
        <w:pStyle w:val="Zaglavlje"/>
        <w:suppressLineNumbers/>
        <w:tabs>
          <w:tab w:pos="426" w:val="center"/>
          <w:tab w:pos="720" w:val="left"/>
        </w:tabs>
        <w:suppressAutoHyphens/>
        <w:spacing w:lineRule="auto" w:line="276" w:after="200"/>
        <w:ind w:right="-64"/>
        <w:jc w:val="both"/>
        <w:rPr>
          <w:rFonts w:eastAsia="Verdana"/>
        </w:rPr>
      </w:pP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6. Dužnik se obvezuje kako se društvo koje je osnovano u skladu s opcijom iz točke a.) ili b.) stavka 3. ovog članka </w:t>
      </w:r>
      <w:r>
        <w:rPr>
          <w:rFonts w:eastAsia="Verdana"/>
        </w:rPr>
        <w:t>n</w:t>
      </w:r>
      <w:r w:rsidRPr="008F4277">
        <w:rPr>
          <w:rFonts w:eastAsia="Verdana"/>
        </w:rPr>
        <w:t>agodbe (u nastavku: Novoosnovano društvo) neće baviti drugim djelatnostima osim upravljanjem Nekretninama i davanjem istih u zakup, te kako isto neće preuzimati obveze niti sklapati pravne poslove koji izlaze iz okvira potrebnih za predmetne djelatnosti.</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7. Dužnik će osigurati da Novoosnovano društvo s </w:t>
      </w:r>
      <w:r>
        <w:rPr>
          <w:rFonts w:eastAsia="Verdana"/>
        </w:rPr>
        <w:t>d</w:t>
      </w:r>
      <w:r w:rsidRPr="008F4277">
        <w:rPr>
          <w:rFonts w:eastAsia="Verdana"/>
        </w:rPr>
        <w:t xml:space="preserve">užnikom pod tržišnim uvjetima sklopi ugovor o zakupu poslovnog prostora u Nekretninama za dio zgrade koji je potreban za poslovanje </w:t>
      </w:r>
      <w:r>
        <w:rPr>
          <w:rFonts w:eastAsia="Verdana"/>
        </w:rPr>
        <w:t>d</w:t>
      </w:r>
      <w:r w:rsidRPr="008F4277">
        <w:rPr>
          <w:rFonts w:eastAsia="Verdana"/>
        </w:rPr>
        <w:t xml:space="preserve">užnika, i to u trajanju od najmanje 5 godina uz mogućnost produljenja za još daljnjih 5 godina. Novoosnovano društvo ovlašteno je ostatak uredskih prostora u Nekretninama ponuditi za zakup trećim osobama pod tržišnim uvjetima. </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8. Od iznosa zakupnine za Nekretnine, koju će </w:t>
      </w:r>
      <w:r>
        <w:rPr>
          <w:rFonts w:eastAsia="Verdana"/>
        </w:rPr>
        <w:t>d</w:t>
      </w:r>
      <w:r w:rsidRPr="008F4277">
        <w:rPr>
          <w:rFonts w:eastAsia="Verdana"/>
        </w:rPr>
        <w:t xml:space="preserve">užnik plaćati Novoosnovanom društvu, sukladno ugovoru o zakupu, prvenstveno će se namiriti tražbine založnih vjerovnika, redoslijedom kako su osigurane založnim pravom na Nekretninama, sukladno dinamici predviđenoj ovom </w:t>
      </w:r>
      <w:r>
        <w:rPr>
          <w:rFonts w:eastAsia="Verdana"/>
        </w:rPr>
        <w:t>n</w:t>
      </w:r>
      <w:r w:rsidRPr="008F4277">
        <w:rPr>
          <w:rFonts w:eastAsia="Verdana"/>
        </w:rPr>
        <w:t xml:space="preserve">agodbom, dok će se ostatak zakupnine koristiti za operativno poslovanje Novoosnovanog društva. </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9. Dužnik se obvezuje odmah po zahtjevu založnog vjerovnika, odnosno u roku od 7 dana od primitka ponude investitora odnosno potencijalnog kupca Nekretnine, započeti postupak izbora procjenitelja vrijednosti Nekretnina, i to za cijelu Nekretninu odnosno onaj dio za koje je potencijalni kupac zainteresiran, a koja procjena vrijednosti će služiti kako bi se lakše odredila fair tržišna vrijednost Nekretnine ili njezinog dijela. Dužnik se obvezuje ishoditi suglasnost založnih vjerovnika na osobu procjenitelja te odmah po zaprimljenoj procjeni istu dostaviti založnim vjerovnicima.</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10. Dužnik se obvezuje, u roku od 3 radna dana, obavijestiti založne vjerovnike pisanim putem, ukoliko bilo kada od dana sklapanja </w:t>
      </w:r>
      <w:r>
        <w:rPr>
          <w:rFonts w:eastAsia="Verdana"/>
        </w:rPr>
        <w:t>n</w:t>
      </w:r>
      <w:r w:rsidRPr="008F4277">
        <w:rPr>
          <w:rFonts w:eastAsia="Verdana"/>
        </w:rPr>
        <w:t>agodbe pred Trgovačkim sudom zaprimi od trećih osoba:</w:t>
      </w:r>
    </w:p>
    <w:p w:rsidRDefault="008046AB" w:rsidP="008046AB" w:rsidR="008046AB" w:rsidRPr="008F4277">
      <w:pPr>
        <w:pStyle w:val="Zaglavlje"/>
        <w:tabs>
          <w:tab w:pos="426" w:val="center"/>
        </w:tabs>
        <w:ind w:right="-64" w:left="153"/>
        <w:jc w:val="both"/>
        <w:rPr>
          <w:rFonts w:eastAsia="Verdana"/>
        </w:rPr>
      </w:pPr>
      <w:r w:rsidRPr="008F4277">
        <w:rPr>
          <w:rFonts w:eastAsia="Verdana"/>
        </w:rPr>
        <w:t xml:space="preserve">a.) ponudu za dokapitalizaciju ili stjecanje dionica u </w:t>
      </w:r>
      <w:r>
        <w:rPr>
          <w:rFonts w:eastAsia="Verdana"/>
        </w:rPr>
        <w:t>d</w:t>
      </w:r>
      <w:r w:rsidRPr="008F4277">
        <w:rPr>
          <w:rFonts w:eastAsia="Verdana"/>
        </w:rPr>
        <w:t>užniku;</w:t>
      </w:r>
    </w:p>
    <w:p w:rsidRDefault="008046AB" w:rsidP="008046AB" w:rsidR="008046AB" w:rsidRPr="008F4277">
      <w:pPr>
        <w:pStyle w:val="Zaglavlje"/>
        <w:tabs>
          <w:tab w:pos="426" w:val="center"/>
        </w:tabs>
        <w:ind w:right="-64" w:left="153"/>
        <w:jc w:val="both"/>
        <w:rPr>
          <w:rFonts w:eastAsia="Verdana"/>
        </w:rPr>
      </w:pPr>
      <w:r w:rsidRPr="008F4277">
        <w:rPr>
          <w:rFonts w:eastAsia="Verdana"/>
        </w:rPr>
        <w:t>b.) ponudu koja uključuje preuzimanje ili namirenje duga osiguranog založnim pravom na Nekretnini;</w:t>
      </w:r>
    </w:p>
    <w:p w:rsidRDefault="008046AB" w:rsidP="008046AB" w:rsidR="008046AB" w:rsidRPr="008F4277">
      <w:pPr>
        <w:pStyle w:val="Zaglavlje"/>
        <w:tabs>
          <w:tab w:pos="426" w:val="center"/>
        </w:tabs>
        <w:ind w:right="-64" w:left="153"/>
        <w:jc w:val="both"/>
        <w:rPr>
          <w:rFonts w:eastAsia="Verdana"/>
        </w:rPr>
      </w:pPr>
      <w:r w:rsidRPr="008F4277">
        <w:rPr>
          <w:rFonts w:eastAsia="Verdana"/>
        </w:rPr>
        <w:t>c.) ponudu za bilo kakav oblik strateškog ulaganja;</w:t>
      </w:r>
    </w:p>
    <w:p w:rsidRDefault="008046AB" w:rsidP="008046AB" w:rsidR="008046AB" w:rsidRPr="008F4277">
      <w:pPr>
        <w:pStyle w:val="Zaglavlje"/>
        <w:tabs>
          <w:tab w:pos="426" w:val="center"/>
        </w:tabs>
        <w:ind w:right="-64" w:left="153"/>
        <w:jc w:val="both"/>
        <w:rPr>
          <w:rFonts w:eastAsia="Verdana"/>
        </w:rPr>
      </w:pPr>
      <w:r w:rsidRPr="008F4277">
        <w:rPr>
          <w:rFonts w:eastAsia="Verdana"/>
        </w:rPr>
        <w:t xml:space="preserve">d.) ponudu za kupnju Nekretnina od </w:t>
      </w:r>
      <w:r>
        <w:rPr>
          <w:rFonts w:eastAsia="Verdana"/>
        </w:rPr>
        <w:t>d</w:t>
      </w:r>
      <w:r w:rsidRPr="008F4277">
        <w:rPr>
          <w:rFonts w:eastAsia="Verdana"/>
        </w:rPr>
        <w:t>užnika, sukladno točki c) stavka 3. ovog članka Nagodbe,</w:t>
      </w:r>
    </w:p>
    <w:p w:rsidRDefault="008046AB" w:rsidP="008046AB" w:rsidR="008046AB" w:rsidRPr="008F4277">
      <w:pPr>
        <w:pStyle w:val="Zaglavlje"/>
        <w:tabs>
          <w:tab w:pos="426" w:val="center"/>
        </w:tabs>
        <w:ind w:right="-64" w:left="153"/>
        <w:jc w:val="both"/>
        <w:rPr>
          <w:rFonts w:eastAsia="Verdana"/>
        </w:rPr>
      </w:pPr>
      <w:r w:rsidRPr="008F4277">
        <w:rPr>
          <w:rFonts w:eastAsia="Verdana"/>
        </w:rPr>
        <w:t xml:space="preserve">e.) ponudu za kupnju udjela u društvu koje će se osnovati ulaganjem Nekretnine odnosno dijela Nekretnine u skladu s točki b) stavka 3. ovog članka </w:t>
      </w:r>
      <w:r>
        <w:rPr>
          <w:rFonts w:eastAsia="Verdana"/>
        </w:rPr>
        <w:t>n</w:t>
      </w:r>
      <w:r w:rsidRPr="008F4277">
        <w:rPr>
          <w:rFonts w:eastAsia="Verdana"/>
        </w:rPr>
        <w:t>agodbe;</w:t>
      </w:r>
    </w:p>
    <w:p w:rsidRDefault="008046AB" w:rsidP="008046AB" w:rsidR="008046AB" w:rsidRPr="008F4277">
      <w:pPr>
        <w:pStyle w:val="Zaglavlje"/>
        <w:tabs>
          <w:tab w:pos="426" w:val="center"/>
        </w:tabs>
        <w:ind w:right="-64" w:left="153"/>
        <w:jc w:val="both"/>
        <w:rPr>
          <w:rFonts w:eastAsia="Verdana"/>
        </w:rPr>
      </w:pPr>
      <w:r w:rsidRPr="008F4277">
        <w:rPr>
          <w:rFonts w:eastAsia="Verdana"/>
        </w:rPr>
        <w:t>f.) ponudu za kupnju Nekretnina od Novoosnovanog društva;</w:t>
      </w:r>
    </w:p>
    <w:p w:rsidRDefault="008046AB" w:rsidP="008046AB" w:rsidR="008046AB" w:rsidRPr="008F4277">
      <w:pPr>
        <w:pStyle w:val="Zaglavlje"/>
        <w:tabs>
          <w:tab w:pos="426" w:val="center"/>
        </w:tabs>
        <w:ind w:right="-64" w:left="153"/>
        <w:jc w:val="both"/>
        <w:rPr>
          <w:rFonts w:eastAsia="Verdana"/>
        </w:rPr>
      </w:pPr>
    </w:p>
    <w:p w:rsidRDefault="008046AB" w:rsidP="008046AB" w:rsidR="00C66DE8"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11. U svim slučajevima iz prethodnog članka, bilo kakva nova investicija u </w:t>
      </w:r>
      <w:r>
        <w:rPr>
          <w:rFonts w:eastAsia="Verdana"/>
        </w:rPr>
        <w:t>d</w:t>
      </w:r>
      <w:r w:rsidRPr="008F4277">
        <w:rPr>
          <w:rFonts w:eastAsia="Verdana"/>
        </w:rPr>
        <w:t xml:space="preserve">užnika, prioritetno će se koristiti za namirenje obveza prema založnim vjerovnicima onim redoslijedom kojim su upisana njihova založna prava na Nekretnini, dok će eventualni preostali iznos pripasti </w:t>
      </w:r>
      <w:r>
        <w:rPr>
          <w:rFonts w:eastAsia="Verdana"/>
        </w:rPr>
        <w:t>d</w:t>
      </w:r>
      <w:r w:rsidRPr="008F4277">
        <w:rPr>
          <w:rFonts w:eastAsia="Verdana"/>
        </w:rPr>
        <w:t xml:space="preserve">užniku, te će biti korišten isključivo za unapređenje poslovanja. U </w:t>
      </w:r>
      <w:r w:rsidRPr="008F4277">
        <w:rPr>
          <w:rFonts w:eastAsia="Verdana"/>
        </w:rPr>
        <w:lastRenderedPageBreak/>
        <w:t xml:space="preserve">slučaju prodaje, mora se ugovoriti fair tržišna vrijednost imovine koja se prodaje i na koju je založni vjerovnik dao suglasnost. </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12. Založni vjerovnik, po primitku obavijesti iz stavka 10. ovog članka </w:t>
      </w:r>
      <w:r>
        <w:rPr>
          <w:rFonts w:eastAsia="Verdana"/>
        </w:rPr>
        <w:t>n</w:t>
      </w:r>
      <w:r w:rsidRPr="008F4277">
        <w:rPr>
          <w:rFonts w:eastAsia="Verdana"/>
        </w:rPr>
        <w:t xml:space="preserve">agodbe, će u roku od 20 radnih dana od dana primitka obavijesti od strane </w:t>
      </w:r>
      <w:r>
        <w:rPr>
          <w:rFonts w:eastAsia="Verdana"/>
        </w:rPr>
        <w:t>d</w:t>
      </w:r>
      <w:r w:rsidRPr="008F4277">
        <w:rPr>
          <w:rFonts w:eastAsia="Verdana"/>
        </w:rPr>
        <w:t xml:space="preserve">užnika o konkretnoj ponudi iz stavka 10. ovog članka </w:t>
      </w:r>
      <w:r>
        <w:rPr>
          <w:rFonts w:eastAsia="Verdana"/>
        </w:rPr>
        <w:t>n</w:t>
      </w:r>
      <w:r w:rsidRPr="008F4277">
        <w:rPr>
          <w:rFonts w:eastAsia="Verdana"/>
        </w:rPr>
        <w:t xml:space="preserve">agodbe, dati svoju suglasnost na predmet ponude, odnosno izraziti protivljenje, također pisanim putem, preporučenom pošiljkom poslanom na adresu sjedišta </w:t>
      </w:r>
      <w:r>
        <w:rPr>
          <w:rFonts w:eastAsia="Verdana"/>
        </w:rPr>
        <w:t>d</w:t>
      </w:r>
      <w:r w:rsidRPr="008F4277">
        <w:rPr>
          <w:rFonts w:eastAsia="Verdana"/>
        </w:rPr>
        <w:t xml:space="preserve">užnika iz sudskog registra. Ukoliko se založni vjerovnik ne očituje na dostavljenu ponudu u gore određenom roku, smatra se da nije suglasan. </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13. U slučaju da se založni vjerovnici usuglase s ponudom, </w:t>
      </w:r>
      <w:r>
        <w:rPr>
          <w:rFonts w:eastAsia="Verdana"/>
        </w:rPr>
        <w:t>d</w:t>
      </w:r>
      <w:r w:rsidRPr="008F4277">
        <w:rPr>
          <w:rFonts w:eastAsia="Verdana"/>
        </w:rPr>
        <w:t>užnik će u roku od 3 radna dana od dana primitka pisanog očitovanja založnog vjerovnika (ako ih je više, onda računajući od primitka zadnjeg) obavijestiti predmetnog investitora odnosno kupca o suglasnosti na ponudu te će pristupiti realizaciji ponude koja se mora dovršiti ulaganjem odnosno plaćanjem ugovorene cijene u roku od daljnjih 10 radnih dana. Produljenje ovog roka moguće je isključivo uz prethodnu pisanu suglasnost založnih vjerovnika koji su se usuglasili s predmetom ponude.</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14. Ukoliko </w:t>
      </w:r>
      <w:r>
        <w:rPr>
          <w:rFonts w:eastAsia="Verdana"/>
        </w:rPr>
        <w:t>d</w:t>
      </w:r>
      <w:r w:rsidRPr="008F4277">
        <w:rPr>
          <w:rFonts w:eastAsia="Verdana"/>
        </w:rPr>
        <w:t xml:space="preserve">užnik ne obavijesti založne vjerovnike o zaprimljenoj ponudi, odnosno ukoliko ne obavijesti kupca/investitora o suglasnosti na predmet ponude, odnosno ako ne dođe do transakcije iz ponude u naznačenom roku po uvjetima s kojima su se usuglasili založni vjerovnici krivnjom </w:t>
      </w:r>
      <w:r>
        <w:rPr>
          <w:rFonts w:eastAsia="Verdana"/>
        </w:rPr>
        <w:t>d</w:t>
      </w:r>
      <w:r w:rsidRPr="008F4277">
        <w:rPr>
          <w:rFonts w:eastAsia="Verdana"/>
        </w:rPr>
        <w:t xml:space="preserve">užnika, založni vjerovnik ima pravo proglasiti u cijelosti dospijeće one tražbine koja je osigurana založnim pravom na predmetnoj Nekretnini, pri čemu se odustanak kupca/investitora od transakcije ne smatra krivnjom </w:t>
      </w:r>
      <w:r>
        <w:rPr>
          <w:rFonts w:eastAsia="Verdana"/>
        </w:rPr>
        <w:t>d</w:t>
      </w:r>
      <w:r w:rsidRPr="008F4277">
        <w:rPr>
          <w:rFonts w:eastAsia="Verdana"/>
        </w:rPr>
        <w:t xml:space="preserve">užnika. U navedenom slučaju, založni vjerovnik će </w:t>
      </w:r>
      <w:r>
        <w:rPr>
          <w:rFonts w:eastAsia="Verdana"/>
        </w:rPr>
        <w:t>d</w:t>
      </w:r>
      <w:r w:rsidRPr="008F4277">
        <w:rPr>
          <w:rFonts w:eastAsia="Verdana"/>
        </w:rPr>
        <w:t xml:space="preserve">užniku poslati putem javnog bilježnika pisani otkaz i obavijest o dospijeću one tražbine koja je osigurana zalogom na predmetnoj nekretnini, pri čemu se kao dan dospijeća smatra dan kada javni bilježnik na zahtjev založnog vjerovnika pošalje naznačeno pismo. </w:t>
      </w:r>
    </w:p>
    <w:p w:rsidRDefault="008046AB" w:rsidP="008046AB" w:rsidR="008046AB" w:rsidRPr="008F4277">
      <w:pPr>
        <w:pStyle w:val="Zaglavlje"/>
        <w:suppressLineNumbers/>
        <w:tabs>
          <w:tab w:pos="426" w:val="center"/>
          <w:tab w:pos="720" w:val="left"/>
        </w:tabs>
        <w:suppressAutoHyphens/>
        <w:spacing w:lineRule="auto" w:line="276" w:after="200"/>
        <w:ind w:right="-64"/>
        <w:jc w:val="both"/>
        <w:rPr>
          <w:rFonts w:eastAsia="Verdana"/>
        </w:rPr>
      </w:pPr>
      <w:r w:rsidRPr="008F4277">
        <w:rPr>
          <w:rFonts w:eastAsia="Verdana"/>
        </w:rPr>
        <w:t xml:space="preserve">15. Dužnik i založni vjerovnici suglasni su kako će treća osoba koja se pojavljuje kao kupac Nekretnina preuzeti prava i obveze iz ugovora o zakupu s </w:t>
      </w:r>
      <w:r>
        <w:rPr>
          <w:rFonts w:eastAsia="Verdana"/>
        </w:rPr>
        <w:t>d</w:t>
      </w:r>
      <w:r w:rsidRPr="008F4277">
        <w:rPr>
          <w:rFonts w:eastAsia="Verdana"/>
        </w:rPr>
        <w:t xml:space="preserve">užnikom iz stavka 7. ovog članka   </w:t>
      </w:r>
      <w:r>
        <w:rPr>
          <w:rFonts w:eastAsia="Verdana"/>
        </w:rPr>
        <w:t>n</w:t>
      </w:r>
      <w:r w:rsidRPr="008F4277">
        <w:rPr>
          <w:rFonts w:eastAsia="Verdana"/>
        </w:rPr>
        <w:t xml:space="preserve">agodbe što će biti preduvjet za predmetnu kupoprodaju. </w:t>
      </w:r>
    </w:p>
    <w:p w:rsidRDefault="008046AB" w:rsidP="008046AB" w:rsidR="008046AB" w:rsidRPr="008F4277">
      <w:pPr>
        <w:pStyle w:val="Standard"/>
        <w:jc w:val="both"/>
      </w:pPr>
    </w:p>
    <w:p w:rsidRDefault="008046AB" w:rsidP="008046AB" w:rsidR="008046AB" w:rsidRPr="008F4277">
      <w:pPr>
        <w:jc w:val="both"/>
        <w:rPr>
          <w:bCs/>
        </w:rPr>
      </w:pPr>
      <w:r w:rsidRPr="008F4277">
        <w:t xml:space="preserve">II. </w:t>
      </w:r>
      <w:r w:rsidRPr="008F4277">
        <w:tab/>
        <w:t>Predstečajna nagodba je sklopljena kada su je potpisali dužnik i vjerovnik čija tražbina čini potrebnu većinu iz članka 63. ZFPPN.</w:t>
      </w:r>
    </w:p>
    <w:p w:rsidRDefault="008046AB" w:rsidP="008046AB" w:rsidR="008046AB" w:rsidRPr="008F4277">
      <w:pPr>
        <w:ind w:firstLine="360"/>
        <w:jc w:val="both"/>
        <w:rPr>
          <w:bCs/>
        </w:rPr>
      </w:pPr>
    </w:p>
    <w:p w:rsidRDefault="008046AB" w:rsidP="008046AB" w:rsidR="008046AB" w:rsidRPr="008F4277">
      <w:pPr>
        <w:jc w:val="both"/>
      </w:pPr>
      <w:r w:rsidRPr="008F4277">
        <w:t>III.</w:t>
      </w:r>
      <w:r w:rsidRPr="008F4277">
        <w:tab/>
        <w:t>Predstečajna nagodba ima snagu ovršne isprave za sve vjerovnike čije su tražbine utvrđene.</w:t>
      </w:r>
    </w:p>
    <w:p w:rsidRDefault="008046AB" w:rsidP="008046AB" w:rsidR="008046AB" w:rsidRPr="008F4277">
      <w:pPr>
        <w:ind w:firstLine="360"/>
        <w:jc w:val="both"/>
        <w:rPr>
          <w:bCs/>
        </w:rPr>
      </w:pPr>
    </w:p>
    <w:p w:rsidRDefault="008046AB" w:rsidP="008046AB" w:rsidR="008046AB" w:rsidRPr="008F4277">
      <w:pPr>
        <w:jc w:val="both"/>
      </w:pPr>
      <w:r w:rsidRPr="008F4277">
        <w:t>IV.</w:t>
      </w:r>
      <w:r w:rsidRPr="008F4277">
        <w:tab/>
        <w:t>Neispunjenjem obveza dužnika prema vjerovnicima ove nagodbe, vjerovnik stječe pravo da na temelju ove nagodbe ispunjenje obveze traži izravno putem Financijske agencije.</w:t>
      </w:r>
    </w:p>
    <w:p w:rsidRDefault="008046AB" w:rsidP="008046AB" w:rsidR="008046AB" w:rsidRPr="008F4277">
      <w:pPr>
        <w:ind w:firstLine="360"/>
        <w:jc w:val="both"/>
      </w:pPr>
    </w:p>
    <w:p w:rsidRDefault="008046AB" w:rsidP="008046AB" w:rsidR="008046AB" w:rsidRPr="008F4277">
      <w:pPr>
        <w:jc w:val="both"/>
      </w:pPr>
      <w:r w:rsidRPr="008F4277">
        <w:t>V.</w:t>
      </w:r>
      <w:r w:rsidRPr="008F4277">
        <w:tab/>
        <w:t>Ovo rješenje dostavlja se Financijskoj agenciji koja će isto po primitku bez odgode objaviti na svojim web-stranicama.</w:t>
      </w:r>
    </w:p>
    <w:p w:rsidRDefault="008046AB" w:rsidP="008046AB" w:rsidR="008046AB" w:rsidRPr="008F4277">
      <w:pPr>
        <w:ind w:firstLine="360"/>
        <w:jc w:val="both"/>
      </w:pPr>
    </w:p>
    <w:p w:rsidRDefault="008046AB" w:rsidP="008046AB" w:rsidR="008046AB" w:rsidRPr="008F4277">
      <w:pPr>
        <w:jc w:val="both"/>
      </w:pPr>
      <w:r w:rsidRPr="008F4277">
        <w:t>VI.</w:t>
      </w:r>
      <w:r w:rsidRPr="008F4277">
        <w:tab/>
        <w:t xml:space="preserve">Rješenje će se po pravomoćnosti dostaviti sudskom nadležnom registru, radi upisa činjenice sklapanja predstečajne nagodbe nad dužnikom. </w:t>
      </w:r>
    </w:p>
    <w:p w:rsidRDefault="008046AB" w:rsidP="008046AB" w:rsidR="008046AB" w:rsidRPr="008F4277">
      <w:pPr>
        <w:jc w:val="both"/>
      </w:pPr>
    </w:p>
    <w:p w:rsidRDefault="008046AB" w:rsidP="008046AB" w:rsidR="008046AB">
      <w:pPr>
        <w:jc w:val="center"/>
      </w:pPr>
    </w:p>
    <w:p w:rsidRDefault="008046AB" w:rsidP="008046AB" w:rsidR="008046AB" w:rsidRPr="008F4277">
      <w:pPr>
        <w:jc w:val="center"/>
      </w:pPr>
    </w:p>
    <w:p w:rsidRDefault="008046AB" w:rsidP="008046AB" w:rsidR="008046AB" w:rsidRPr="008F4277">
      <w:pPr>
        <w:jc w:val="center"/>
      </w:pPr>
      <w:r w:rsidRPr="008F4277">
        <w:t>Obrazloženje</w:t>
      </w:r>
    </w:p>
    <w:p w:rsidRDefault="008046AB" w:rsidP="008046AB" w:rsidR="008046AB" w:rsidRPr="008F4277">
      <w:pPr>
        <w:jc w:val="both"/>
      </w:pPr>
      <w:r w:rsidRPr="008F4277">
        <w:tab/>
      </w:r>
    </w:p>
    <w:p w:rsidRDefault="008046AB" w:rsidP="008046AB" w:rsidR="008046AB" w:rsidRPr="008F4277">
      <w:pPr>
        <w:jc w:val="both"/>
      </w:pPr>
    </w:p>
    <w:p w:rsidRDefault="008046AB" w:rsidP="008046AB" w:rsidR="008046AB" w:rsidRPr="008F4277">
      <w:pPr>
        <w:jc w:val="both"/>
      </w:pPr>
      <w:r w:rsidRPr="008F4277">
        <w:tab/>
        <w:t xml:space="preserve">Dužnik NOVI LIST d.d. Rijeka temeljem odredbe članka 66. stavak 1. Zakona o financijskom poslovanju i predstečajnoj nagodbi (Narodne novine broj 108/12, 144/12, 81/13 i 112/13, u daljnjem tekstu: ZFPPN ) podnio je sudu prijedlog za sklapanje predstečajne nagodbe. </w:t>
      </w:r>
    </w:p>
    <w:p w:rsidRDefault="008046AB" w:rsidP="008046AB" w:rsidR="008046AB" w:rsidRPr="008F4277">
      <w:pPr>
        <w:jc w:val="both"/>
      </w:pPr>
    </w:p>
    <w:p w:rsidRDefault="008046AB" w:rsidP="008046AB" w:rsidR="008046AB" w:rsidRPr="008F4277">
      <w:pPr>
        <w:jc w:val="both"/>
      </w:pPr>
      <w:r w:rsidRPr="008F4277">
        <w:tab/>
        <w:t>Nakon što je utvrđeno da su ispunjene zakonske pretpostavke za sklapanje predstečajne nagodbe propisane odredbom članka 66. stavak 1. do 4. ZFPPN, sud je odredio ročište radi sklapanja predstečajne nagodbe na osnovu odredbe članka  66. stavak 5. ZFPPN.</w:t>
      </w:r>
    </w:p>
    <w:p w:rsidRDefault="008046AB" w:rsidP="008046AB" w:rsidR="008046AB" w:rsidRPr="008F4277">
      <w:pPr>
        <w:jc w:val="both"/>
      </w:pPr>
    </w:p>
    <w:p w:rsidRDefault="008046AB" w:rsidP="008046AB" w:rsidR="008046AB" w:rsidRPr="008F4277">
      <w:pPr>
        <w:jc w:val="both"/>
      </w:pPr>
      <w:r w:rsidRPr="008F4277">
        <w:tab/>
        <w:t>Oglas o ročištu radi sklapanja predstečajne nagodbe objavljen je isticanjem na mrežnoj s</w:t>
      </w:r>
      <w:r>
        <w:t>tranici e-</w:t>
      </w:r>
      <w:r w:rsidRPr="008F4277">
        <w:t>oglas</w:t>
      </w:r>
      <w:r>
        <w:t>n</w:t>
      </w:r>
      <w:r w:rsidRPr="008F4277">
        <w:t xml:space="preserve">e ploče suda dana </w:t>
      </w:r>
      <w:r w:rsidRPr="008F4277">
        <w:rPr>
          <w:bCs/>
        </w:rPr>
        <w:t>4. studenog 2015</w:t>
      </w:r>
      <w:r w:rsidRPr="008F4277">
        <w:t xml:space="preserve">., te objavom na web-stranicama Financijske agencije dana </w:t>
      </w:r>
      <w:r w:rsidRPr="008F4277">
        <w:rPr>
          <w:bCs/>
        </w:rPr>
        <w:t>2. studenog 2015</w:t>
      </w:r>
      <w:r w:rsidRPr="008F4277">
        <w:t xml:space="preserve">. sukladno odredbi članka 66. stavak 6. ZFPPN, čime se smatra da su na ročište radi sklapanja predstečajne nagodbe uredno pozvani dužnik i vjerovnici predstečajne nagodbe. </w:t>
      </w:r>
    </w:p>
    <w:p w:rsidRDefault="008046AB" w:rsidP="008046AB" w:rsidR="008046AB" w:rsidRPr="008F4277">
      <w:pPr>
        <w:jc w:val="both"/>
      </w:pPr>
    </w:p>
    <w:p w:rsidRDefault="008046AB" w:rsidP="008046AB" w:rsidR="008046AB" w:rsidRPr="008F4277">
      <w:pPr>
        <w:jc w:val="both"/>
      </w:pPr>
      <w:r w:rsidRPr="008F4277">
        <w:tab/>
        <w:t>Na ročištu za sklapanje predstečajne nagodbe održanom dana 2</w:t>
      </w:r>
      <w:r>
        <w:t>4</w:t>
      </w:r>
      <w:r w:rsidRPr="008F4277">
        <w:t xml:space="preserve">. studenog 2015.  pristanak na sklapanje predložene predstečajne nagodbe na osnovu plana financijskog restrukturiranja dali su dužnik i vjerovnici koji su sudjelovali u glasovanju s utvrđenim tražbinama u </w:t>
      </w:r>
      <w:r>
        <w:t>iznosu od</w:t>
      </w:r>
      <w:r>
        <w:rPr>
          <w:color w:val="000000"/>
        </w:rPr>
        <w:t xml:space="preserve"> </w:t>
      </w:r>
      <w:r w:rsidRPr="008F4277">
        <w:rPr>
          <w:color w:val="000000"/>
        </w:rPr>
        <w:t>31.934.534,92 kn</w:t>
      </w:r>
      <w:r w:rsidRPr="008F4277">
        <w:rPr>
          <w:bCs/>
        </w:rPr>
        <w:t>,</w:t>
      </w:r>
      <w:r w:rsidRPr="008F4277">
        <w:t xml:space="preserve"> a čije tražbine čine potrebnu većinu iz odredbe članka 63. stavak 2. ZFPPN.</w:t>
      </w:r>
    </w:p>
    <w:p w:rsidRDefault="008046AB" w:rsidP="008046AB" w:rsidR="008046AB" w:rsidRPr="008F4277">
      <w:pPr>
        <w:jc w:val="both"/>
      </w:pPr>
    </w:p>
    <w:p w:rsidRDefault="008046AB" w:rsidP="008046AB" w:rsidR="008046AB" w:rsidRPr="008F4277">
      <w:pPr>
        <w:jc w:val="both"/>
      </w:pPr>
      <w:r w:rsidRPr="008F4277">
        <w:tab/>
        <w:t>Odredbom članka 66. stavak 9. ZFPPN propisano je da će sud rješenjem odobriti sklapanje predstečajne nagodbe ako su na ročištu za sklapanje predstečajne nagodbe svoj pristanak dali dužnik i vjerovnici čije tražbine čine potrebnu većinu iz članka 63. tog Zakona, te ako utvrdi, da je sadržaj predložene nagodbe u skladu s općim pravilima o sudskoj nagodbi, te da je njezin sadržaj u bitnim sastojcima odgovarajući prihvaćenom planu financijskog i operativnog restrukturiranja dužnika.</w:t>
      </w:r>
    </w:p>
    <w:p w:rsidRDefault="008046AB" w:rsidP="008046AB" w:rsidR="008046AB" w:rsidRPr="008F4277">
      <w:pPr>
        <w:jc w:val="both"/>
      </w:pPr>
    </w:p>
    <w:p w:rsidRDefault="008046AB" w:rsidP="008046AB" w:rsidR="008046AB" w:rsidRPr="008F4277">
      <w:pPr>
        <w:ind w:firstLine="708"/>
        <w:jc w:val="both"/>
      </w:pPr>
      <w:r w:rsidRPr="008F4277">
        <w:t>Kako su na ročištu za sklapanje predstečajne nagodbe svoj pristanak dali dužnik i vjerovnici čije tražbine čine potrebnu većinu propisanu odredbom članka 63. ZFPPN, kako je utvrđeno da je sadržaj predložene nagodbe u skladu s općim pravilima o sudskoj nagodbi, te da je njezin sadržaj u bitnim sastojcima odgovarajući prihvaćenom planu financijskog i operativnog restrukturiranja dužnika, temeljem navedene odredbe članka 66. stavak 9. ZFPPN valjalo je odlučiti kao pod točkom I. izreke ovog rješenja.</w:t>
      </w:r>
    </w:p>
    <w:p w:rsidRDefault="008046AB" w:rsidP="008046AB" w:rsidR="008046AB" w:rsidRPr="008F4277">
      <w:pPr>
        <w:ind w:firstLine="708"/>
        <w:jc w:val="both"/>
      </w:pPr>
    </w:p>
    <w:p w:rsidRDefault="008046AB" w:rsidP="008046AB" w:rsidR="008046AB" w:rsidRPr="008F4277">
      <w:pPr>
        <w:ind w:firstLine="708"/>
        <w:jc w:val="both"/>
        <w:rPr>
          <w:bCs/>
        </w:rPr>
      </w:pPr>
      <w:r w:rsidRPr="008F4277">
        <w:t>Na osnovu odredbe članka 66. stavak 11. ZFPPN utvrđeno je kao pod točkom II. izreke ovog rješenja da je predstečajna nagodba sklopljena kada je potpišu dužnik i vjerovnici čije tražbine čine potrebnu većinu iz članka 63. ZFPPN.</w:t>
      </w:r>
    </w:p>
    <w:p w:rsidRDefault="008046AB" w:rsidP="008046AB" w:rsidR="008046AB" w:rsidRPr="008F4277">
      <w:pPr>
        <w:ind w:firstLine="360"/>
        <w:jc w:val="both"/>
        <w:rPr>
          <w:bCs/>
        </w:rPr>
      </w:pPr>
    </w:p>
    <w:p w:rsidRDefault="008046AB" w:rsidP="008046AB" w:rsidR="008046AB" w:rsidRPr="008F4277">
      <w:pPr>
        <w:ind w:firstLine="708"/>
        <w:jc w:val="both"/>
      </w:pPr>
      <w:r w:rsidRPr="008F4277">
        <w:t>Budući je odredbom članka 66. stavak 13. ZFPPN propisano da predstečajna nagodba ima snagu ovršne isprave za sve vjerovnike čije su tražbine utvrđene, valjalo je utvrditi kao pod točkom III. i IV. izreke ovog rješenja.</w:t>
      </w:r>
    </w:p>
    <w:p w:rsidRDefault="008046AB" w:rsidP="008046AB" w:rsidR="008046AB" w:rsidRPr="008F4277">
      <w:pPr>
        <w:ind w:firstLine="360"/>
        <w:jc w:val="both"/>
        <w:rPr>
          <w:bCs/>
        </w:rPr>
      </w:pPr>
    </w:p>
    <w:p w:rsidRDefault="008046AB" w:rsidP="008046AB" w:rsidR="008046AB" w:rsidRPr="008F4277">
      <w:pPr>
        <w:jc w:val="both"/>
      </w:pPr>
      <w:r w:rsidRPr="008F4277">
        <w:lastRenderedPageBreak/>
        <w:tab/>
        <w:t>Temeljem odredbe članka 66. stavak 12. ZFPPN odlučeno je kao pod točkom V. izreke ovog rješenja, dok je na osnovu odredbe članka 84. stavak 2. ZFPPN odlučeno kao pod točkom VI. izreke ovog rješenja.</w:t>
      </w:r>
    </w:p>
    <w:p w:rsidRDefault="008046AB" w:rsidP="008046AB" w:rsidR="008046AB" w:rsidRPr="008F4277">
      <w:pPr>
        <w:jc w:val="both"/>
      </w:pPr>
      <w:r w:rsidRPr="008F4277">
        <w:tab/>
      </w:r>
    </w:p>
    <w:p w:rsidRDefault="008046AB" w:rsidP="008046AB" w:rsidR="008046AB" w:rsidRPr="008F4277">
      <w:pPr>
        <w:jc w:val="both"/>
      </w:pPr>
    </w:p>
    <w:p w:rsidRDefault="008046AB" w:rsidP="008046AB" w:rsidR="008046AB" w:rsidRPr="008F4277">
      <w:pPr>
        <w:jc w:val="center"/>
      </w:pPr>
      <w:r w:rsidRPr="008F4277">
        <w:t xml:space="preserve">U Rijeci, 24. studenog 2015.  </w:t>
      </w:r>
    </w:p>
    <w:p w:rsidRDefault="008046AB" w:rsidP="008046AB" w:rsidR="008046AB" w:rsidRPr="008F4277">
      <w:pPr>
        <w:jc w:val="center"/>
      </w:pPr>
    </w:p>
    <w:p w:rsidRDefault="008046AB" w:rsidP="008046AB" w:rsidR="008046AB" w:rsidRPr="008F4277">
      <w:pPr>
        <w:jc w:val="center"/>
      </w:pPr>
    </w:p>
    <w:p w:rsidRDefault="008046AB" w:rsidP="008046AB" w:rsidR="008046AB" w:rsidRPr="008F4277">
      <w:pPr>
        <w:ind w:left="7080"/>
      </w:pPr>
      <w:r w:rsidRPr="008F4277">
        <w:t>Sudac</w:t>
      </w:r>
    </w:p>
    <w:p w:rsidRDefault="008046AB" w:rsidP="008046AB" w:rsidR="008046AB" w:rsidRPr="008F4277">
      <w:pPr>
        <w:ind w:left="7080"/>
      </w:pPr>
      <w:r w:rsidRPr="008F4277">
        <w:t>Liljana Ugrin</w:t>
      </w:r>
    </w:p>
    <w:p w:rsidRDefault="008046AB" w:rsidP="008046AB" w:rsidR="008046AB" w:rsidRPr="008F4277">
      <w:pPr>
        <w:ind w:left="7080"/>
      </w:pPr>
    </w:p>
    <w:p w:rsidRDefault="008046AB" w:rsidP="008046AB" w:rsidR="008046AB">
      <w:pPr>
        <w:rPr>
          <w:rFonts w:cs="Arial"/>
        </w:rPr>
      </w:pPr>
    </w:p>
    <w:p w:rsidRDefault="008046AB" w:rsidP="008046AB" w:rsidR="008046AB" w:rsidRPr="008F4277">
      <w:pPr>
        <w:rPr>
          <w:rFonts w:cs="Arial"/>
        </w:rPr>
      </w:pPr>
      <w:r w:rsidRPr="008F4277">
        <w:rPr>
          <w:rFonts w:cs="Arial"/>
        </w:rPr>
        <w:t>UPUTA O PRAVNOM LIJEKU:</w:t>
      </w:r>
    </w:p>
    <w:p w:rsidRDefault="008046AB" w:rsidP="008046AB" w:rsidR="008046AB" w:rsidRPr="008F4277">
      <w:pPr>
        <w:jc w:val="both"/>
        <w:rPr>
          <w:rFonts w:cs="Arial"/>
        </w:rPr>
      </w:pPr>
      <w:r w:rsidRPr="008F4277">
        <w:rPr>
          <w:rFonts w:cs="Arial"/>
        </w:rPr>
        <w:t xml:space="preserve">Protiv rješenja dopuštena je žalba Visokom trgovačkom sudu Republike Hrvatske. Žalba se podnosi putem ovog suda, u tri primjerka, u roku od 8 dana od dana dostave prijepisa ovog rješenja. </w:t>
      </w:r>
    </w:p>
    <w:p w:rsidRDefault="008046AB" w:rsidP="008046AB" w:rsidR="008046AB" w:rsidRPr="008F4277">
      <w:pPr>
        <w:jc w:val="center"/>
      </w:pPr>
    </w:p>
    <w:p w:rsidRDefault="008046AB" w:rsidP="008046AB" w:rsidR="008046AB" w:rsidRPr="008F4277">
      <w:pPr>
        <w:jc w:val="center"/>
      </w:pPr>
    </w:p>
    <w:p w:rsidRDefault="008046AB" w:rsidP="008046AB" w:rsidR="008046AB" w:rsidRPr="008F4277">
      <w:pPr>
        <w:jc w:val="center"/>
      </w:pPr>
    </w:p>
    <w:p w:rsidRDefault="008046AB" w:rsidP="008046AB" w:rsidR="008046AB" w:rsidRPr="008F4277">
      <w:pPr>
        <w:jc w:val="both"/>
      </w:pPr>
      <w:r w:rsidRPr="008F4277">
        <w:t>DNA</w:t>
      </w:r>
    </w:p>
    <w:p w:rsidRDefault="008046AB" w:rsidP="00432672" w:rsidR="00DA45CE" w:rsidRPr="008F4277">
      <w:pPr>
        <w:numPr>
          <w:ilvl w:val="0"/>
          <w:numId w:val="2"/>
        </w:numPr>
        <w:jc w:val="both"/>
      </w:pPr>
      <w:r w:rsidRPr="008F4277">
        <w:t xml:space="preserve">Rješenje dostaviti </w:t>
      </w:r>
    </w:p>
    <w:p w:rsidRDefault="008046AB" w:rsidP="008046AB" w:rsidR="008046AB" w:rsidRPr="008F4277">
      <w:pPr>
        <w:numPr>
          <w:ilvl w:val="0"/>
          <w:numId w:val="1"/>
        </w:numPr>
        <w:jc w:val="both"/>
      </w:pPr>
      <w:r w:rsidRPr="008F4277">
        <w:t xml:space="preserve">FINA Zagreb radi objave na web stranicama </w:t>
      </w:r>
    </w:p>
    <w:p w:rsidRDefault="008046AB" w:rsidP="008046AB" w:rsidR="008046AB" w:rsidRPr="008F4277">
      <w:pPr>
        <w:numPr>
          <w:ilvl w:val="0"/>
          <w:numId w:val="1"/>
        </w:numPr>
        <w:jc w:val="both"/>
      </w:pPr>
      <w:r w:rsidRPr="008F4277">
        <w:t>sudskom registru po  pravomoćnosti</w:t>
      </w:r>
    </w:p>
    <w:p w:rsidRDefault="008046AB" w:rsidP="008046AB" w:rsidR="008046AB" w:rsidRPr="008F4277">
      <w:pPr>
        <w:numPr>
          <w:ilvl w:val="0"/>
          <w:numId w:val="2"/>
        </w:numPr>
        <w:jc w:val="both"/>
      </w:pPr>
      <w:r w:rsidRPr="008F4277">
        <w:t xml:space="preserve">Rješenje objaviti na mrežnoj stranici e-oglasne ploče suda  </w:t>
      </w:r>
    </w:p>
    <w:p w:rsidRDefault="008046AB" w:rsidP="008046AB" w:rsidR="008046AB" w:rsidRPr="008F4277">
      <w:pPr>
        <w:jc w:val="both"/>
      </w:pPr>
    </w:p>
    <w:p w:rsidRDefault="008046AB" w:rsidP="008046AB" w:rsidR="008046AB" w:rsidRPr="008F4277">
      <w:pPr>
        <w:jc w:val="both"/>
      </w:pPr>
      <w:r w:rsidRPr="008F4277">
        <w:t xml:space="preserve">U Rijeci, 24. studenog 2015.                                              Sudac </w:t>
      </w:r>
    </w:p>
    <w:p w:rsidRDefault="008046AB" w:rsidP="008046AB" w:rsidR="008046AB" w:rsidRPr="008F4277">
      <w:pPr>
        <w:jc w:val="both"/>
      </w:pPr>
    </w:p>
    <w:p w:rsidRDefault="008046AB" w:rsidP="008046AB" w:rsidR="008046AB" w:rsidRPr="008F4277">
      <w:pPr>
        <w:jc w:val="both"/>
      </w:pPr>
    </w:p>
    <w:p w:rsidRDefault="008046AB" w:rsidP="008046AB" w:rsidR="008046AB" w:rsidRPr="008F4277">
      <w:pPr>
        <w:jc w:val="both"/>
      </w:pPr>
    </w:p>
    <w:p w:rsidRDefault="008046AB" w:rsidP="008046AB" w:rsidR="008046AB" w:rsidRPr="008F4277">
      <w:pPr>
        <w:jc w:val="both"/>
      </w:pPr>
    </w:p>
    <w:p w:rsidRDefault="00240D1B" w:rsidR="00240D1B"/>
    <w:sectPr w:rsidR="00240D1B">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1AA8" w:rsidR="00971AA8">
      <w:r>
        <w:separator/>
      </w:r>
    </w:p>
  </w:endnote>
  <w:endnote w:id="0" w:type="continuationSeparator">
    <w:p w:rsidRDefault="00971AA8" w:rsidR="00971A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
    <w:altName w:val="MS Mincho"/>
    <w:panose1 w:val="00000000000000000000"/>
    <w:charset w:val="80"/>
    <w:family w:val="auto"/>
    <w:notTrueType/>
    <w:pitch w:val="variable"/>
    <w:sig w:csb1="00000000" w:csb0="00020000" w:usb3="00000000" w:usb2="00000010" w:usb1="08070000" w:usb0="00000001"/>
  </w:font>
  <w:font w:name="MS Mincho">
    <w:altName w:val="ＭＳ 明朝"/>
    <w:panose1 w:val="02020609040205080304"/>
    <w:charset w:val="80"/>
    <w:family w:val="modern"/>
    <w:pitch w:val="fixed"/>
    <w:sig w:csb1="00000000" w:csb0="0002009F" w:usb3="00000000" w:usb2="00000012" w:usb1="6AC7FDFB"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4FF" w:rsidP="006E44FF" w:rsidR="006E44FF">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4FF" w:rsidR="006E44F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4FF" w:rsidP="006E44FF" w:rsidR="006E44FF">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32F5">
      <w:rPr>
        <w:rStyle w:val="Brojstranice"/>
        <w:noProof/>
      </w:rPr>
      <w:t>2</w:t>
    </w:r>
    <w:r>
      <w:rPr>
        <w:rStyle w:val="Brojstranice"/>
      </w:rPr>
      <w:fldChar w:fldCharType="end"/>
    </w:r>
  </w:p>
  <w:p w:rsidRDefault="006E44FF" w:rsidR="006E44F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1AA8" w:rsidR="00971AA8">
      <w:r>
        <w:separator/>
      </w:r>
    </w:p>
  </w:footnote>
  <w:footnote w:id="0" w:type="continuationSeparator">
    <w:p w:rsidRDefault="00971AA8" w:rsidR="00971A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4FF" w:rsidP="007D32F5" w:rsidR="006E44FF">
    <w:pPr>
      <w:pStyle w:val="Zaglavlje"/>
    </w:pPr>
    <w:r>
      <w:tab/>
      <w:t xml:space="preserve">                                                           </w:t>
    </w:r>
    <w:r w:rsidR="007D32F5">
      <w:t xml:space="preserve">                                                  </w:t>
    </w:r>
    <w:r>
      <w:t>Posl. br. 7 Stpn-28/15-15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570DA"/>
    <w:multiLevelType w:val="hybridMultilevel"/>
    <w:tmpl w:val="2A5420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0FD2544"/>
    <w:multiLevelType w:val="hybridMultilevel"/>
    <w:tmpl w:val="F9C8F5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7A339B"/>
    <w:multiLevelType w:val="hybridMultilevel"/>
    <w:tmpl w:val="328EEFC0"/>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2D5651A"/>
    <w:multiLevelType w:val="hybridMultilevel"/>
    <w:tmpl w:val="11C27F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6DD0B51"/>
    <w:multiLevelType w:val="hybridMultilevel"/>
    <w:tmpl w:val="89CCD60E"/>
    <w:lvl w:tplc="6DD4ED92"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BA66FD"/>
    <w:multiLevelType w:val="multilevel"/>
    <w:tmpl w:val="27D81656"/>
    <w:lvl w:ilvl="0">
      <w:start w:val="1"/>
      <w:numFmt w:val="decimal"/>
      <w:lvlText w:val="%1."/>
      <w:lvlJc w:val="left"/>
      <w:pPr>
        <w:ind w:hanging="360" w:left="1260"/>
      </w:pPr>
      <w:rPr>
        <w:rFonts w:cs="Times New Roman" w:hint="default"/>
        <w:b w:val="false"/>
      </w:rPr>
    </w:lvl>
    <w:lvl w:ilvl="1">
      <w:start w:val="1"/>
      <w:numFmt w:val="decimal"/>
      <w:isLgl/>
      <w:lvlText w:val="%1.%2."/>
      <w:lvlJc w:val="left"/>
      <w:pPr>
        <w:ind w:hanging="720" w:left="1080"/>
      </w:pPr>
      <w:rPr>
        <w:rFonts w:cs="Times New Roman" w:hint="default"/>
      </w:rPr>
    </w:lvl>
    <w:lvl w:ilvl="2">
      <w:start w:val="1"/>
      <w:numFmt w:val="decimal"/>
      <w:isLgl/>
      <w:lvlText w:val="%1.%2.%3."/>
      <w:lvlJc w:val="left"/>
      <w:pPr>
        <w:ind w:hanging="720" w:left="1080"/>
      </w:pPr>
      <w:rPr>
        <w:rFonts w:cs="Times New Roman" w:hint="default"/>
      </w:rPr>
    </w:lvl>
    <w:lvl w:ilvl="3">
      <w:start w:val="1"/>
      <w:numFmt w:val="decimal"/>
      <w:isLgl/>
      <w:lvlText w:val="%1.%2.%3.%4."/>
      <w:lvlJc w:val="left"/>
      <w:pPr>
        <w:ind w:hanging="1080" w:left="1440"/>
      </w:pPr>
      <w:rPr>
        <w:rFonts w:cs="Times New Roman" w:hint="default"/>
      </w:rPr>
    </w:lvl>
    <w:lvl w:ilvl="4">
      <w:start w:val="1"/>
      <w:numFmt w:val="decimal"/>
      <w:isLgl/>
      <w:lvlText w:val="%1.%2.%3.%4.%5."/>
      <w:lvlJc w:val="left"/>
      <w:pPr>
        <w:ind w:hanging="1440" w:left="1800"/>
      </w:pPr>
      <w:rPr>
        <w:rFonts w:cs="Times New Roman" w:hint="default"/>
      </w:rPr>
    </w:lvl>
    <w:lvl w:ilvl="5">
      <w:start w:val="1"/>
      <w:numFmt w:val="decimal"/>
      <w:isLgl/>
      <w:lvlText w:val="%1.%2.%3.%4.%5.%6."/>
      <w:lvlJc w:val="left"/>
      <w:pPr>
        <w:ind w:hanging="1440" w:left="1800"/>
      </w:pPr>
      <w:rPr>
        <w:rFonts w:cs="Times New Roman" w:hint="default"/>
      </w:rPr>
    </w:lvl>
    <w:lvl w:ilvl="6">
      <w:start w:val="1"/>
      <w:numFmt w:val="decimal"/>
      <w:isLgl/>
      <w:lvlText w:val="%1.%2.%3.%4.%5.%6.%7."/>
      <w:lvlJc w:val="left"/>
      <w:pPr>
        <w:ind w:hanging="1800" w:left="2160"/>
      </w:pPr>
      <w:rPr>
        <w:rFonts w:cs="Times New Roman" w:hint="default"/>
      </w:rPr>
    </w:lvl>
    <w:lvl w:ilvl="7">
      <w:start w:val="1"/>
      <w:numFmt w:val="decimal"/>
      <w:isLgl/>
      <w:lvlText w:val="%1.%2.%3.%4.%5.%6.%7.%8."/>
      <w:lvlJc w:val="left"/>
      <w:pPr>
        <w:ind w:hanging="2160" w:left="2520"/>
      </w:pPr>
      <w:rPr>
        <w:rFonts w:cs="Times New Roman" w:hint="default"/>
      </w:rPr>
    </w:lvl>
    <w:lvl w:ilvl="8">
      <w:start w:val="1"/>
      <w:numFmt w:val="decimal"/>
      <w:isLgl/>
      <w:lvlText w:val="%1.%2.%3.%4.%5.%6.%7.%8.%9."/>
      <w:lvlJc w:val="left"/>
      <w:pPr>
        <w:ind w:hanging="2160" w:left="2520"/>
      </w:pPr>
      <w:rPr>
        <w:rFonts w:cs="Times New Roman" w:hint="default"/>
      </w:rPr>
    </w:lvl>
  </w:abstractNum>
  <w:abstractNum w:abstractNumId="6">
    <w:nsid w:val="0BCD66C2"/>
    <w:multiLevelType w:val="hybridMultilevel"/>
    <w:tmpl w:val="62340360"/>
    <w:lvl w:tplc="B94E7AD2"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D1637B1"/>
    <w:multiLevelType w:val="hybridMultilevel"/>
    <w:tmpl w:val="7B9E005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0FCB1B42"/>
    <w:multiLevelType w:val="hybridMultilevel"/>
    <w:tmpl w:val="DAA47890"/>
    <w:lvl w:tplc="3F2A8864" w:ilvl="0">
      <w:start w:val="1"/>
      <w:numFmt w:val="decimal"/>
      <w:lvlText w:val="%1."/>
      <w:lvlJc w:val="left"/>
      <w:pPr>
        <w:tabs>
          <w:tab w:pos="1278" w:val="num"/>
        </w:tabs>
        <w:ind w:hanging="570" w:left="127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10BE6C8E"/>
    <w:multiLevelType w:val="hybridMultilevel"/>
    <w:tmpl w:val="BA802F3E"/>
    <w:lvl w:tplc="8AECE402" w:ilvl="0">
      <w:numFmt w:val="bullet"/>
      <w:lvlText w:val=""/>
      <w:lvlJc w:val="left"/>
      <w:pPr>
        <w:ind w:hanging="705" w:left="1065"/>
      </w:pPr>
      <w:rPr>
        <w:rFonts w:eastAsia="Times New Roman"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0FF4774"/>
    <w:multiLevelType w:val="hybridMultilevel"/>
    <w:tmpl w:val="E6EA64C2"/>
    <w:lvl w:tplc="041A0017" w:ilvl="0">
      <w:start w:val="1"/>
      <w:numFmt w:val="lowerLetter"/>
      <w:lvlText w:val="%1)"/>
      <w:lvlJc w:val="left"/>
      <w:pPr>
        <w:ind w:hanging="360" w:left="720"/>
      </w:pPr>
      <w:rPr>
        <w:rFonts w:cs="Times New Roman"/>
      </w:rPr>
    </w:lvl>
    <w:lvl w:tplc="D33A1506" w:ilvl="1">
      <w:start w:val="23"/>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11D71CB0"/>
    <w:multiLevelType w:val="hybridMultilevel"/>
    <w:tmpl w:val="585E6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B90151E"/>
    <w:multiLevelType w:val="hybridMultilevel"/>
    <w:tmpl w:val="2A5420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CF06C24"/>
    <w:multiLevelType w:val="multilevel"/>
    <w:tmpl w:val="E98662D8"/>
    <w:lvl w:ilvl="0">
      <w:start w:val="1"/>
      <w:numFmt w:val="decimal"/>
      <w:lvlText w:val="%1."/>
      <w:lvlJc w:val="left"/>
      <w:pPr>
        <w:ind w:hanging="360" w:left="720"/>
      </w:pPr>
      <w:rPr>
        <w:rFonts w:hint="default"/>
      </w:rPr>
    </w:lvl>
    <w:lvl w:ilvl="1">
      <w:start w:val="2"/>
      <w:numFmt w:val="decimal"/>
      <w:isLgl/>
      <w:lvlText w:val="%1.%2."/>
      <w:lvlJc w:val="left"/>
      <w:pPr>
        <w:ind w:hanging="360" w:left="36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4">
    <w:nsid w:val="22A54F1E"/>
    <w:multiLevelType w:val="hybridMultilevel"/>
    <w:tmpl w:val="AAE0E78E"/>
    <w:lvl w:tplc="90045D96"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6706125"/>
    <w:multiLevelType w:val="hybridMultilevel"/>
    <w:tmpl w:val="571E7C54"/>
    <w:lvl w:tplc="29DEA4F2" w:ilvl="0">
      <w:start w:val="10"/>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29BB17E9"/>
    <w:multiLevelType w:val="hybridMultilevel"/>
    <w:tmpl w:val="E4401ED2"/>
    <w:lvl w:tplc="2D6AA73A"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2D1542C9"/>
    <w:multiLevelType w:val="hybridMultilevel"/>
    <w:tmpl w:val="F9BC6B34"/>
    <w:lvl w:tplc="2CAE736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2DB77232"/>
    <w:multiLevelType w:val="hybridMultilevel"/>
    <w:tmpl w:val="62086474"/>
    <w:lvl w:tplc="EFDED0DE"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9">
    <w:nsid w:val="2F8B306E"/>
    <w:multiLevelType w:val="hybridMultilevel"/>
    <w:tmpl w:val="24EE3BF8"/>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0">
    <w:nsid w:val="3098753A"/>
    <w:multiLevelType w:val="hybridMultilevel"/>
    <w:tmpl w:val="E9B2E9EA"/>
    <w:lvl w:tplc="A19438BC" w:ilvl="0">
      <w:start w:val="19"/>
      <w:numFmt w:val="decimal"/>
      <w:lvlText w:val="%1."/>
      <w:lvlJc w:val="left"/>
      <w:pPr>
        <w:tabs>
          <w:tab w:pos="1050" w:val="num"/>
        </w:tabs>
        <w:ind w:hanging="690" w:left="10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2355126"/>
    <w:multiLevelType w:val="hybridMultilevel"/>
    <w:tmpl w:val="4F82C408"/>
    <w:lvl w:tplc="440617B6" w:ilvl="0">
      <w:start w:val="1"/>
      <w:numFmt w:val="decimal"/>
      <w:lvlText w:val="%1."/>
      <w:lvlJc w:val="left"/>
      <w:pPr>
        <w:tabs>
          <w:tab w:pos="1068" w:val="num"/>
        </w:tabs>
        <w:ind w:hanging="360" w:left="1068"/>
      </w:pPr>
      <w:rPr>
        <w:rFonts w:hint="default"/>
      </w:rPr>
    </w:lvl>
    <w:lvl w:tplc="DEA62190" w:ilvl="1">
      <w:start w:val="1"/>
      <w:numFmt w:val="bullet"/>
      <w:lvlText w:val="-"/>
      <w:lvlJc w:val="left"/>
      <w:pPr>
        <w:tabs>
          <w:tab w:pos="1260" w:val="num"/>
        </w:tabs>
        <w:ind w:hanging="360" w:left="1260"/>
      </w:pPr>
      <w:rPr>
        <w:rFonts w:cs="Arial" w:eastAsia="Times New Roman" w:hAnsi="Arial" w:ascii="Arial"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370E46EF"/>
    <w:multiLevelType w:val="hybridMultilevel"/>
    <w:tmpl w:val="8B4A0D74"/>
    <w:lvl w:tplc="6E2AA08C" w:ilvl="0">
      <w:start w:val="10"/>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B3055D4"/>
    <w:multiLevelType w:val="hybridMultilevel"/>
    <w:tmpl w:val="2EAA9C46"/>
    <w:lvl w:tplc="2D3CC3C0" w:ilvl="0">
      <w:start w:val="10"/>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3BC77C4B"/>
    <w:multiLevelType w:val="multilevel"/>
    <w:tmpl w:val="463858E4"/>
    <w:lvl w:ilvl="0">
      <w:start w:val="1"/>
      <w:numFmt w:val="decimal"/>
      <w:lvlText w:val="%1."/>
      <w:lvlJc w:val="left"/>
      <w:pPr>
        <w:ind w:hanging="360" w:left="720"/>
      </w:pPr>
      <w:rPr>
        <w:rFonts w:hint="default"/>
      </w:rPr>
    </w:lvl>
    <w:lvl w:ilvl="1">
      <w:start w:val="3"/>
      <w:numFmt w:val="decimal"/>
      <w:isLgl/>
      <w:lvlText w:val="%1.%2."/>
      <w:lvlJc w:val="left"/>
      <w:pPr>
        <w:ind w:hanging="360" w:left="36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5">
    <w:nsid w:val="3DE53D9A"/>
    <w:multiLevelType w:val="hybridMultilevel"/>
    <w:tmpl w:val="9E3E598C"/>
    <w:lvl w:tplc="041A000F" w:ilvl="0">
      <w:start w:val="19"/>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3F986A9F"/>
    <w:multiLevelType w:val="hybridMultilevel"/>
    <w:tmpl w:val="313649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421317A6"/>
    <w:multiLevelType w:val="hybridMultilevel"/>
    <w:tmpl w:val="268A0714"/>
    <w:lvl w:tplc="857A0CE6" w:ilvl="0">
      <w:start w:val="1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43043000"/>
    <w:multiLevelType w:val="hybridMultilevel"/>
    <w:tmpl w:val="44E2F732"/>
    <w:lvl w:tplc="041A0001" w:ilvl="0">
      <w:start w:val="1"/>
      <w:numFmt w:val="bullet"/>
      <w:lvlText w:val=""/>
      <w:lvlJc w:val="left"/>
      <w:pPr>
        <w:ind w:hanging="360" w:left="1776"/>
      </w:pPr>
      <w:rPr>
        <w:rFonts w:hAnsi="Symbol" w:ascii="Symbol" w:hint="default"/>
      </w:rPr>
    </w:lvl>
    <w:lvl w:tplc="C56A24CC" w:ilvl="1">
      <w:numFmt w:val="bullet"/>
      <w:lvlText w:val="-"/>
      <w:lvlJc w:val="left"/>
      <w:pPr>
        <w:ind w:hanging="360" w:left="2496"/>
      </w:pPr>
      <w:rPr>
        <w:rFonts w:eastAsia="Times New Roman" w:hAnsi="Calibri" w:ascii="Calibri" w:hint="default"/>
      </w:rPr>
    </w:lvl>
    <w:lvl w:tplc="0436001B" w:ilvl="2">
      <w:start w:val="1"/>
      <w:numFmt w:val="decimal"/>
      <w:lvlText w:val="%3."/>
      <w:lvlJc w:val="left"/>
      <w:pPr>
        <w:tabs>
          <w:tab w:pos="3576" w:val="num"/>
        </w:tabs>
        <w:ind w:hanging="360" w:left="3576"/>
      </w:pPr>
      <w:rPr>
        <w:rFonts w:cs="Times New Roman"/>
      </w:rPr>
    </w:lvl>
    <w:lvl w:tplc="0436000F" w:ilvl="3">
      <w:start w:val="1"/>
      <w:numFmt w:val="decimal"/>
      <w:lvlText w:val="%4."/>
      <w:lvlJc w:val="left"/>
      <w:pPr>
        <w:tabs>
          <w:tab w:pos="4296" w:val="num"/>
        </w:tabs>
        <w:ind w:hanging="360" w:left="4296"/>
      </w:pPr>
      <w:rPr>
        <w:rFonts w:cs="Times New Roman"/>
      </w:rPr>
    </w:lvl>
    <w:lvl w:tplc="04360019" w:ilvl="4">
      <w:start w:val="1"/>
      <w:numFmt w:val="decimal"/>
      <w:lvlText w:val="%5."/>
      <w:lvlJc w:val="left"/>
      <w:pPr>
        <w:tabs>
          <w:tab w:pos="5016" w:val="num"/>
        </w:tabs>
        <w:ind w:hanging="360" w:left="5016"/>
      </w:pPr>
      <w:rPr>
        <w:rFonts w:cs="Times New Roman"/>
      </w:rPr>
    </w:lvl>
    <w:lvl w:tplc="0436001B" w:ilvl="5">
      <w:start w:val="1"/>
      <w:numFmt w:val="decimal"/>
      <w:lvlText w:val="%6."/>
      <w:lvlJc w:val="left"/>
      <w:pPr>
        <w:tabs>
          <w:tab w:pos="5736" w:val="num"/>
        </w:tabs>
        <w:ind w:hanging="360" w:left="5736"/>
      </w:pPr>
      <w:rPr>
        <w:rFonts w:cs="Times New Roman"/>
      </w:rPr>
    </w:lvl>
    <w:lvl w:tplc="0436000F" w:ilvl="6">
      <w:start w:val="1"/>
      <w:numFmt w:val="decimal"/>
      <w:lvlText w:val="%7."/>
      <w:lvlJc w:val="left"/>
      <w:pPr>
        <w:tabs>
          <w:tab w:pos="6456" w:val="num"/>
        </w:tabs>
        <w:ind w:hanging="360" w:left="6456"/>
      </w:pPr>
      <w:rPr>
        <w:rFonts w:cs="Times New Roman"/>
      </w:rPr>
    </w:lvl>
    <w:lvl w:tplc="04360019" w:ilvl="7">
      <w:start w:val="1"/>
      <w:numFmt w:val="decimal"/>
      <w:lvlText w:val="%8."/>
      <w:lvlJc w:val="left"/>
      <w:pPr>
        <w:tabs>
          <w:tab w:pos="7176" w:val="num"/>
        </w:tabs>
        <w:ind w:hanging="360" w:left="7176"/>
      </w:pPr>
      <w:rPr>
        <w:rFonts w:cs="Times New Roman"/>
      </w:rPr>
    </w:lvl>
    <w:lvl w:tplc="0436001B" w:ilvl="8">
      <w:start w:val="1"/>
      <w:numFmt w:val="decimal"/>
      <w:lvlText w:val="%9."/>
      <w:lvlJc w:val="left"/>
      <w:pPr>
        <w:tabs>
          <w:tab w:pos="7896" w:val="num"/>
        </w:tabs>
        <w:ind w:hanging="360" w:left="7896"/>
      </w:pPr>
      <w:rPr>
        <w:rFonts w:cs="Times New Roman"/>
      </w:rPr>
    </w:lvl>
  </w:abstractNum>
  <w:abstractNum w:abstractNumId="30">
    <w:nsid w:val="50004A75"/>
    <w:multiLevelType w:val="hybridMultilevel"/>
    <w:tmpl w:val="441EB21C"/>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1">
    <w:nsid w:val="5057578A"/>
    <w:multiLevelType w:val="hybridMultilevel"/>
    <w:tmpl w:val="A5542A2E"/>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2">
    <w:nsid w:val="514746D4"/>
    <w:multiLevelType w:val="hybridMultilevel"/>
    <w:tmpl w:val="2A5420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2F70F4E"/>
    <w:multiLevelType w:val="hybridMultilevel"/>
    <w:tmpl w:val="44527CFE"/>
    <w:lvl w:tplc="587035F4" w:ilvl="0">
      <w:start w:val="1"/>
      <w:numFmt w:val="lowerLetter"/>
      <w:lvlText w:val="%1)"/>
      <w:lvlJc w:val="left"/>
      <w:pPr>
        <w:ind w:hanging="710" w:left="107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4">
    <w:nsid w:val="543A0C8C"/>
    <w:multiLevelType w:val="hybridMultilevel"/>
    <w:tmpl w:val="EAB4B85E"/>
    <w:lvl w:tplc="8DE62BE0" w:ilvl="0">
      <w:start w:val="1"/>
      <w:numFmt w:val="lowerLetter"/>
      <w:lvlText w:val="%1)"/>
      <w:lvlJc w:val="left"/>
      <w:pPr>
        <w:ind w:hanging="710" w:left="1070"/>
      </w:pPr>
      <w:rPr>
        <w:rFonts w:cs="Times New Roman" w:hint="default"/>
      </w:rPr>
    </w:lvl>
    <w:lvl w:tplc="9EE8C1DE" w:ilvl="1">
      <w:start w:val="18"/>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5">
    <w:nsid w:val="57981855"/>
    <w:multiLevelType w:val="hybridMultilevel"/>
    <w:tmpl w:val="6DFA9D70"/>
    <w:lvl w:tplc="9FFAB8D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9096540"/>
    <w:multiLevelType w:val="hybridMultilevel"/>
    <w:tmpl w:val="4014CB06"/>
    <w:lvl w:tplc="041A000F"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5AB6471A"/>
    <w:multiLevelType w:val="hybridMultilevel"/>
    <w:tmpl w:val="A50AEA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5C6263BD"/>
    <w:multiLevelType w:val="hybridMultilevel"/>
    <w:tmpl w:val="B8AE7568"/>
    <w:lvl w:tplc="27100FD4" w:ilvl="0">
      <w:numFmt w:val="bullet"/>
      <w:lvlText w:val="-"/>
      <w:lvlJc w:val="left"/>
      <w:pPr>
        <w:ind w:hanging="360" w:left="1428"/>
      </w:pPr>
      <w:rPr>
        <w:rFonts w:eastAsia="Times New Roman" w:hAnsi="Times New Roman" w:ascii="Times New Roman" w:hint="default"/>
      </w:rPr>
    </w:lvl>
    <w:lvl w:tentative="true" w:tplc="041A0003" w:ilvl="1">
      <w:start w:val="1"/>
      <w:numFmt w:val="bullet"/>
      <w:lvlText w:val="o"/>
      <w:lvlJc w:val="left"/>
      <w:pPr>
        <w:ind w:hanging="360" w:left="2148"/>
      </w:pPr>
      <w:rPr>
        <w:rFonts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9">
    <w:nsid w:val="5D666A44"/>
    <w:multiLevelType w:val="multilevel"/>
    <w:tmpl w:val="D42E6492"/>
    <w:lvl w:ilvl="0">
      <w:start w:val="1"/>
      <w:numFmt w:val="decimal"/>
      <w:lvlText w:val="%1."/>
      <w:lvlJc w:val="left"/>
      <w:pPr>
        <w:ind w:hanging="360" w:left="720"/>
      </w:pPr>
      <w:rPr>
        <w:rFonts w:hint="default"/>
      </w:rPr>
    </w:lvl>
    <w:lvl w:ilvl="1">
      <w:start w:val="4"/>
      <w:numFmt w:val="decimal"/>
      <w:isLgl/>
      <w:lvlText w:val="%1.%2."/>
      <w:lvlJc w:val="left"/>
      <w:pPr>
        <w:ind w:hanging="360" w:left="36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0">
    <w:nsid w:val="61EC5D41"/>
    <w:multiLevelType w:val="hybridMultilevel"/>
    <w:tmpl w:val="060E9856"/>
    <w:lvl w:tplc="4F46C4F2"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1">
    <w:nsid w:val="679517CF"/>
    <w:multiLevelType w:val="hybridMultilevel"/>
    <w:tmpl w:val="70CCA760"/>
    <w:lvl w:tplc="1B644586" w:ilvl="0">
      <w:start w:val="6"/>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2">
    <w:nsid w:val="68135ED7"/>
    <w:multiLevelType w:val="hybridMultilevel"/>
    <w:tmpl w:val="1F267162"/>
    <w:lvl w:tplc="89286BE2"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43">
    <w:nsid w:val="69BE6BC6"/>
    <w:multiLevelType w:val="hybridMultilevel"/>
    <w:tmpl w:val="2A5420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6F7774DE"/>
    <w:multiLevelType w:val="hybridMultilevel"/>
    <w:tmpl w:val="ACB4F646"/>
    <w:lvl w:tplc="041A0017" w:ilvl="0">
      <w:start w:val="1"/>
      <w:numFmt w:val="lowerLetter"/>
      <w:lvlText w:val="%1)"/>
      <w:lvlJc w:val="left"/>
      <w:pPr>
        <w:ind w:hanging="360" w:left="720"/>
      </w:pPr>
      <w:rPr>
        <w:rFonts w:cs="Times New Roman" w:hint="default"/>
      </w:rPr>
    </w:lvl>
    <w:lvl w:tplc="9176FC0C" w:ilvl="1">
      <w:start w:val="20"/>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5">
    <w:nsid w:val="77C16C2B"/>
    <w:multiLevelType w:val="hybridMultilevel"/>
    <w:tmpl w:val="BC9A158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6">
    <w:nsid w:val="79760843"/>
    <w:multiLevelType w:val="hybridMultilevel"/>
    <w:tmpl w:val="06180670"/>
    <w:lvl w:tplc="251878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A1E1E99"/>
    <w:multiLevelType w:val="hybridMultilevel"/>
    <w:tmpl w:val="5ECAF816"/>
    <w:lvl w:tplc="3014D83E" w:ilvl="0">
      <w:start w:val="1"/>
      <w:numFmt w:val="upperRoman"/>
      <w:lvlText w:val="%1."/>
      <w:lvlJc w:val="left"/>
      <w:pPr>
        <w:tabs>
          <w:tab w:pos="1080" w:val="num"/>
        </w:tabs>
        <w:ind w:hanging="720" w:left="1080"/>
      </w:pPr>
      <w:rPr>
        <w:rFonts w:hint="default"/>
      </w:rPr>
    </w:lvl>
    <w:lvl w:tplc="0698791A" w:ilvl="1">
      <w:start w:val="1"/>
      <w:numFmt w:val="decimal"/>
      <w:lvlText w:val="%2."/>
      <w:lvlJc w:val="left"/>
      <w:pPr>
        <w:tabs>
          <w:tab w:pos="1500" w:val="num"/>
        </w:tabs>
        <w:ind w:hanging="420" w:left="1500"/>
      </w:pPr>
      <w:rPr>
        <w:rFonts w:hint="default"/>
        <w:b w:val="false"/>
      </w:rPr>
    </w:lvl>
    <w:lvl w:tplc="3FECCEA2" w:ilvl="2">
      <w:start w:val="2"/>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7"/>
  </w:num>
  <w:num w:numId="2">
    <w:abstractNumId w:val="46"/>
  </w:num>
  <w:num w:numId="3">
    <w:abstractNumId w:val="1"/>
  </w:num>
  <w:num w:numId="4">
    <w:abstractNumId w:val="37"/>
  </w:num>
  <w:num w:numId="5">
    <w:abstractNumId w:val="13"/>
  </w:num>
  <w:num w:numId="6">
    <w:abstractNumId w:val="24"/>
  </w:num>
  <w:num w:numId="7">
    <w:abstractNumId w:val="39"/>
  </w:num>
  <w:num w:numId="8">
    <w:abstractNumId w:val="12"/>
  </w:num>
  <w:num w:numId="9">
    <w:abstractNumId w:val="32"/>
  </w:num>
  <w:num w:numId="10">
    <w:abstractNumId w:val="43"/>
  </w:num>
  <w:num w:numId="11">
    <w:abstractNumId w:val="0"/>
  </w:num>
  <w:num w:numId="12">
    <w:abstractNumId w:val="6"/>
  </w:num>
  <w:num w:numId="13">
    <w:abstractNumId w:val="47"/>
  </w:num>
  <w:num w:numId="14">
    <w:abstractNumId w:val="18"/>
  </w:num>
  <w:num w:numId="15">
    <w:abstractNumId w:val="17"/>
  </w:num>
  <w:num w:numId="16">
    <w:abstractNumId w:val="21"/>
  </w:num>
  <w:num w:numId="17">
    <w:abstractNumId w:val="20"/>
  </w:num>
  <w:num w:numId="18">
    <w:abstractNumId w:val="25"/>
  </w:num>
  <w:num w:numId="19">
    <w:abstractNumId w:val="8"/>
  </w:num>
  <w:num w:numId="20">
    <w:abstractNumId w:val="22"/>
  </w:num>
  <w:num w:numId="21">
    <w:abstractNumId w:val="23"/>
  </w:num>
  <w:num w:numId="22">
    <w:abstractNumId w:val="28"/>
  </w:num>
  <w:num w:numId="23">
    <w:abstractNumId w:val="15"/>
  </w:num>
  <w:num w:numId="24">
    <w:abstractNumId w:val="41"/>
  </w:num>
  <w:num w:numId="25">
    <w:abstractNumId w:val="38"/>
  </w:num>
  <w:num w:numId="26">
    <w:abstractNumId w:val="16"/>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6"/>
  </w:num>
  <w:num w:numId="30">
    <w:abstractNumId w:val="3"/>
  </w:num>
  <w:num w:numId="31">
    <w:abstractNumId w:val="5"/>
  </w:num>
  <w:num w:numId="32">
    <w:abstractNumId w:val="26"/>
  </w:num>
  <w:num w:numId="33">
    <w:abstractNumId w:val="44"/>
  </w:num>
  <w:num w:numId="34">
    <w:abstractNumId w:val="34"/>
  </w:num>
  <w:num w:numId="35">
    <w:abstractNumId w:val="7"/>
  </w:num>
  <w:num w:numId="36">
    <w:abstractNumId w:val="30"/>
  </w:num>
  <w:num w:numId="37">
    <w:abstractNumId w:val="2"/>
  </w:num>
  <w:num w:numId="38">
    <w:abstractNumId w:val="31"/>
  </w:num>
  <w:num w:numId="39">
    <w:abstractNumId w:val="45"/>
  </w:num>
  <w:num w:numId="40">
    <w:abstractNumId w:val="10"/>
  </w:num>
  <w:num w:numId="41">
    <w:abstractNumId w:val="19"/>
  </w:num>
  <w:num w:numId="42">
    <w:abstractNumId w:val="33"/>
  </w:num>
  <w:num w:numId="43">
    <w:abstractNumId w:val="9"/>
  </w:num>
  <w:num w:numId="44">
    <w:abstractNumId w:val="42"/>
  </w:num>
  <w:num w:numId="45">
    <w:abstractNumId w:val="11"/>
  </w:num>
  <w:num w:numId="46">
    <w:abstractNumId w:val="14"/>
  </w:num>
  <w:num w:numId="47">
    <w:abstractNumId w:val="4"/>
  </w:num>
  <w:num w:numId="48">
    <w:abstractNumId w:val="3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46AB"/>
    <w:rsid w:val="00240D1B"/>
    <w:rsid w:val="00262A40"/>
    <w:rsid w:val="003A269A"/>
    <w:rsid w:val="003B61D0"/>
    <w:rsid w:val="00432672"/>
    <w:rsid w:val="004E115A"/>
    <w:rsid w:val="0061451F"/>
    <w:rsid w:val="00681873"/>
    <w:rsid w:val="006E44FF"/>
    <w:rsid w:val="007250F7"/>
    <w:rsid w:val="007D32F5"/>
    <w:rsid w:val="007E7D62"/>
    <w:rsid w:val="008046AB"/>
    <w:rsid w:val="00812853"/>
    <w:rsid w:val="0083485B"/>
    <w:rsid w:val="00854898"/>
    <w:rsid w:val="00946B8E"/>
    <w:rsid w:val="00971AA8"/>
    <w:rsid w:val="00C66DE8"/>
    <w:rsid w:val="00CB2F6A"/>
    <w:rsid w:val="00DA45CE"/>
    <w:rsid w:val="00F059AE"/>
    <w:rsid w:val="00F64C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HTML Preformatted"/>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6AB"/>
    <w:pPr>
      <w:jc w:val="left"/>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046AB"/>
    <w:pPr>
      <w:tabs>
        <w:tab w:pos="4536" w:val="center"/>
        <w:tab w:pos="9072" w:val="right"/>
      </w:tabs>
    </w:pPr>
  </w:style>
  <w:style w:customStyle="true" w:styleId="ZaglavljeChar" w:type="character">
    <w:name w:val="Zaglavlje Char"/>
    <w:basedOn w:val="Zadanifontodlomka"/>
    <w:link w:val="Zaglavlje"/>
    <w:rsid w:val="008046AB"/>
    <w:rPr>
      <w:rFonts w:cs="Times New Roman" w:eastAsia="Times New Roman"/>
      <w:szCs w:val="24"/>
      <w:lang w:eastAsia="hr-HR"/>
    </w:rPr>
  </w:style>
  <w:style w:styleId="Podnoje" w:type="paragraph">
    <w:name w:val="footer"/>
    <w:basedOn w:val="Normal"/>
    <w:link w:val="PodnojeChar"/>
    <w:uiPriority w:val="99"/>
    <w:rsid w:val="008046AB"/>
    <w:pPr>
      <w:tabs>
        <w:tab w:pos="4536" w:val="center"/>
        <w:tab w:pos="9072" w:val="right"/>
      </w:tabs>
    </w:pPr>
  </w:style>
  <w:style w:customStyle="true" w:styleId="PodnojeChar" w:type="character">
    <w:name w:val="Podnožje Char"/>
    <w:basedOn w:val="Zadanifontodlomka"/>
    <w:link w:val="Podnoje"/>
    <w:uiPriority w:val="99"/>
    <w:rsid w:val="008046AB"/>
    <w:rPr>
      <w:rFonts w:cs="Times New Roman" w:eastAsia="Times New Roman"/>
      <w:szCs w:val="24"/>
      <w:lang w:eastAsia="hr-HR"/>
    </w:rPr>
  </w:style>
  <w:style w:customStyle="true" w:styleId="western" w:type="paragraph">
    <w:name w:val="western"/>
    <w:basedOn w:val="Normal"/>
    <w:rsid w:val="008046AB"/>
    <w:pPr>
      <w:spacing w:beforeAutospacing="true" w:before="100"/>
      <w:jc w:val="both"/>
    </w:pPr>
    <w:rPr>
      <w:rFonts w:cs="Arial" w:hAnsi="Arial" w:ascii="Arial"/>
      <w:color w:val="000000"/>
      <w:sz w:val="20"/>
      <w:szCs w:val="20"/>
    </w:rPr>
  </w:style>
  <w:style w:styleId="Brojstranice" w:type="character">
    <w:name w:val="page number"/>
    <w:basedOn w:val="Zadanifontodlomka"/>
    <w:rsid w:val="008046AB"/>
  </w:style>
  <w:style w:styleId="Tekstbalonia" w:type="paragraph">
    <w:name w:val="Balloon Text"/>
    <w:basedOn w:val="Normal"/>
    <w:link w:val="TekstbaloniaChar"/>
    <w:rsid w:val="008046AB"/>
    <w:rPr>
      <w:rFonts w:cs="Tahoma" w:hAnsi="Tahoma" w:ascii="Tahoma"/>
      <w:sz w:val="16"/>
      <w:szCs w:val="16"/>
    </w:rPr>
  </w:style>
  <w:style w:customStyle="true" w:styleId="TekstbaloniaChar" w:type="character">
    <w:name w:val="Tekst balončića Char"/>
    <w:basedOn w:val="Zadanifontodlomka"/>
    <w:link w:val="Tekstbalonia"/>
    <w:rsid w:val="008046AB"/>
    <w:rPr>
      <w:rFonts w:cs="Tahoma" w:eastAsia="Times New Roman" w:hAnsi="Tahoma" w:ascii="Tahoma"/>
      <w:sz w:val="16"/>
      <w:szCs w:val="16"/>
      <w:lang w:eastAsia="hr-HR"/>
    </w:rPr>
  </w:style>
  <w:style w:customStyle="true" w:styleId="Odlomakpopisa1" w:type="paragraph">
    <w:name w:val="Odlomak popisa1"/>
    <w:basedOn w:val="Normal"/>
    <w:link w:val="ListParagraphChar"/>
    <w:rsid w:val="008046AB"/>
    <w:pPr>
      <w:spacing w:lineRule="auto" w:line="276" w:after="200"/>
      <w:ind w:left="720"/>
      <w:contextualSpacing/>
    </w:pPr>
    <w:rPr>
      <w:rFonts w:hAnsi="Calibri" w:ascii="Calibri"/>
      <w:sz w:val="22"/>
      <w:szCs w:val="22"/>
      <w:lang w:eastAsia="en-US"/>
    </w:rPr>
  </w:style>
  <w:style w:customStyle="true" w:styleId="ListParagraphChar" w:type="character">
    <w:name w:val="List Paragraph Char"/>
    <w:link w:val="Odlomakpopisa1"/>
    <w:locked/>
    <w:rsid w:val="008046AB"/>
    <w:rPr>
      <w:rFonts w:cs="Times New Roman" w:eastAsia="Times New Roman" w:hAnsi="Calibri" w:ascii="Calibri"/>
      <w:sz w:val="22"/>
    </w:rPr>
  </w:style>
  <w:style w:styleId="HTMLunaprijedoblikovano" w:type="paragraph">
    <w:name w:val="HTML Preformatted"/>
    <w:basedOn w:val="Normal"/>
    <w:link w:val="HTMLunaprijedoblikovanoChar"/>
    <w:rsid w:val="008046AB"/>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cs="Courier New" w:hAnsi="Courier New" w:ascii="Courier New"/>
      <w:color w:val="000000"/>
      <w:sz w:val="20"/>
      <w:szCs w:val="20"/>
    </w:rPr>
  </w:style>
  <w:style w:customStyle="true" w:styleId="HTMLunaprijedoblikovanoChar" w:type="character">
    <w:name w:val="HTML unaprijed oblikovano Char"/>
    <w:basedOn w:val="Zadanifontodlomka"/>
    <w:link w:val="HTMLunaprijedoblikovano"/>
    <w:rsid w:val="008046AB"/>
    <w:rPr>
      <w:rFonts w:cs="Courier New" w:eastAsia="Times New Roman" w:hAnsi="Courier New" w:ascii="Courier New"/>
      <w:color w:val="000000"/>
      <w:sz w:val="20"/>
      <w:szCs w:val="20"/>
      <w:lang w:eastAsia="hr-HR"/>
    </w:rPr>
  </w:style>
  <w:style w:customStyle="true" w:styleId="Bezproreda1" w:type="paragraph">
    <w:name w:val="Bez proreda1"/>
    <w:rsid w:val="008046AB"/>
    <w:pPr>
      <w:jc w:val="left"/>
    </w:pPr>
    <w:rPr>
      <w:rFonts w:cs="Times New Roman" w:eastAsia="Calibri" w:hAnsi="Calibri" w:ascii="Calibri"/>
      <w:sz w:val="22"/>
      <w:lang w:eastAsia="hr-HR"/>
    </w:rPr>
  </w:style>
  <w:style w:styleId="Obinitekst" w:type="paragraph">
    <w:name w:val="Plain Text"/>
    <w:basedOn w:val="Normal"/>
    <w:link w:val="ObinitekstChar"/>
    <w:rsid w:val="008046AB"/>
    <w:rPr>
      <w:rFonts w:cs="Courier New" w:hAnsi="Courier New" w:ascii="Courier New"/>
      <w:sz w:val="20"/>
      <w:szCs w:val="20"/>
    </w:rPr>
  </w:style>
  <w:style w:customStyle="true" w:styleId="ObinitekstChar" w:type="character">
    <w:name w:val="Obični tekst Char"/>
    <w:basedOn w:val="Zadanifontodlomka"/>
    <w:link w:val="Obinitekst"/>
    <w:rsid w:val="008046AB"/>
    <w:rPr>
      <w:rFonts w:cs="Courier New" w:eastAsia="Times New Roman" w:hAnsi="Courier New" w:ascii="Courier New"/>
      <w:sz w:val="20"/>
      <w:szCs w:val="20"/>
      <w:lang w:eastAsia="hr-HR"/>
    </w:rPr>
  </w:style>
  <w:style w:customStyle="true" w:styleId="Standard" w:type="paragraph">
    <w:name w:val="Standard"/>
    <w:rsid w:val="008046AB"/>
    <w:pPr>
      <w:widowControl w:val="false"/>
      <w:suppressAutoHyphens/>
      <w:autoSpaceDN w:val="false"/>
      <w:jc w:val="left"/>
      <w:textAlignment w:val="baseline"/>
    </w:pPr>
    <w:rPr>
      <w:rFonts w:cs="Mangal" w:eastAsia="SimSun"/>
      <w:kern w:val="3"/>
      <w:szCs w:val="24"/>
      <w:lang w:bidi="hi-IN" w:eastAsia="zh-CN"/>
    </w:rPr>
  </w:style>
  <w:style w:styleId="Odlomakpopisa" w:type="paragraph">
    <w:name w:val="List Paragraph"/>
    <w:basedOn w:val="Normal"/>
    <w:uiPriority w:val="34"/>
    <w:qFormat/>
    <w:rsid w:val="008046AB"/>
    <w:pPr>
      <w:tabs>
        <w:tab w:pos="720" w:val="left"/>
      </w:tabs>
      <w:suppressAutoHyphens/>
      <w:spacing w:lineRule="auto" w:line="276" w:after="200"/>
      <w:ind w:left="720"/>
    </w:pPr>
    <w:rPr>
      <w:rFonts w:cs="Arial" w:eastAsia="MS ??" w:hAnsi="Arial" w:ascii="Arial"/>
      <w:color w:val="00000A"/>
      <w:lang w:eastAsia="en-US" w:val="en-US"/>
    </w:rPr>
  </w:style>
  <w:style w:styleId="Tekstrezerviranogmjesta" w:type="character">
    <w:name w:val="Placeholder Text"/>
    <w:basedOn w:val="Zadanifontodlomka"/>
    <w:uiPriority w:val="99"/>
    <w:semiHidden/>
    <w:rsid w:val="00262A40"/>
    <w:rPr>
      <w:color w:val="808080"/>
      <w:bdr w:space="0" w:sz="0" w:color="auto" w:val="none"/>
      <w:shd w:fill="CCFFFF" w:color="auto" w:val="clear"/>
    </w:rPr>
  </w:style>
  <w:style w:customStyle="true" w:styleId="eSPISCCParagraphDefaultFont" w:type="character">
    <w:name w:val="eSPIS_CC_Paragraph Default Font"/>
    <w:basedOn w:val="Zadanifontodlomka"/>
    <w:rsid w:val="00262A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2A40"/>
    <w:rPr>
      <w:b/>
      <w:bdr w:space="0" w:sz="0" w:color="auto" w:val="none"/>
      <w:shd w:fill="FFFFCC" w:color="auto" w:val="clear"/>
      <w:lang w:val="hr-HR"/>
    </w:rPr>
  </w:style>
  <w:style w:customStyle="true" w:styleId="PozadinaSvijetloCrvena" w:type="character">
    <w:name w:val="Pozadina_SvijetloCrvena"/>
    <w:basedOn w:val="eSPISCCParagraphDefaultFont"/>
    <w:rsid w:val="00262A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2A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46AB"/>
    <w:pPr>
      <w:jc w:val="left"/>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046AB"/>
    <w:pPr>
      <w:tabs>
        <w:tab w:pos="4536" w:val="center"/>
        <w:tab w:pos="9072" w:val="right"/>
      </w:tabs>
    </w:pPr>
  </w:style>
  <w:style w:customStyle="1" w:styleId="ZaglavljeChar" w:type="character">
    <w:name w:val="Zaglavlje Char"/>
    <w:basedOn w:val="Zadanifontodlomka"/>
    <w:link w:val="Zaglavlje"/>
    <w:rsid w:val="008046AB"/>
    <w:rPr>
      <w:rFonts w:cs="Times New Roman" w:eastAsia="Times New Roman"/>
      <w:szCs w:val="24"/>
      <w:lang w:eastAsia="hr-HR"/>
    </w:rPr>
  </w:style>
  <w:style w:styleId="Podnoje" w:type="paragraph">
    <w:name w:val="footer"/>
    <w:basedOn w:val="Normal"/>
    <w:link w:val="PodnojeChar"/>
    <w:uiPriority w:val="99"/>
    <w:rsid w:val="008046AB"/>
    <w:pPr>
      <w:tabs>
        <w:tab w:pos="4536" w:val="center"/>
        <w:tab w:pos="9072" w:val="right"/>
      </w:tabs>
    </w:pPr>
  </w:style>
  <w:style w:customStyle="1" w:styleId="PodnojeChar" w:type="character">
    <w:name w:val="Podnožje Char"/>
    <w:basedOn w:val="Zadanifontodlomka"/>
    <w:link w:val="Podnoje"/>
    <w:uiPriority w:val="99"/>
    <w:rsid w:val="008046AB"/>
    <w:rPr>
      <w:rFonts w:cs="Times New Roman" w:eastAsia="Times New Roman"/>
      <w:szCs w:val="24"/>
      <w:lang w:eastAsia="hr-HR"/>
    </w:rPr>
  </w:style>
  <w:style w:customStyle="1" w:styleId="western" w:type="paragraph">
    <w:name w:val="western"/>
    <w:basedOn w:val="Normal"/>
    <w:rsid w:val="008046AB"/>
    <w:pPr>
      <w:spacing w:before="100" w:beforeAutospacing="1"/>
      <w:jc w:val="both"/>
    </w:pPr>
    <w:rPr>
      <w:rFonts w:ascii="Arial" w:cs="Arial" w:hAnsi="Arial"/>
      <w:color w:val="000000"/>
      <w:sz w:val="20"/>
      <w:szCs w:val="20"/>
    </w:rPr>
  </w:style>
  <w:style w:styleId="Brojstranice" w:type="character">
    <w:name w:val="page number"/>
    <w:basedOn w:val="Zadanifontodlomka"/>
    <w:rsid w:val="008046AB"/>
  </w:style>
  <w:style w:styleId="Tekstbalonia" w:type="paragraph">
    <w:name w:val="Balloon Text"/>
    <w:basedOn w:val="Normal"/>
    <w:link w:val="TekstbaloniaChar"/>
    <w:rsid w:val="008046AB"/>
    <w:rPr>
      <w:rFonts w:ascii="Tahoma" w:cs="Tahoma" w:hAnsi="Tahoma"/>
      <w:sz w:val="16"/>
      <w:szCs w:val="16"/>
    </w:rPr>
  </w:style>
  <w:style w:customStyle="1" w:styleId="TekstbaloniaChar" w:type="character">
    <w:name w:val="Tekst balončića Char"/>
    <w:basedOn w:val="Zadanifontodlomka"/>
    <w:link w:val="Tekstbalonia"/>
    <w:rsid w:val="008046AB"/>
    <w:rPr>
      <w:rFonts w:ascii="Tahoma" w:cs="Tahoma" w:eastAsia="Times New Roman" w:hAnsi="Tahoma"/>
      <w:sz w:val="16"/>
      <w:szCs w:val="16"/>
      <w:lang w:eastAsia="hr-HR"/>
    </w:rPr>
  </w:style>
  <w:style w:customStyle="1" w:styleId="Odlomakpopisa1" w:type="paragraph">
    <w:name w:val="Odlomak popisa1"/>
    <w:basedOn w:val="Normal"/>
    <w:link w:val="ListParagraphChar"/>
    <w:rsid w:val="008046AB"/>
    <w:pPr>
      <w:spacing w:after="200" w:line="276" w:lineRule="auto"/>
      <w:ind w:left="720"/>
      <w:contextualSpacing/>
    </w:pPr>
    <w:rPr>
      <w:rFonts w:ascii="Calibri" w:hAnsi="Calibri"/>
      <w:sz w:val="22"/>
      <w:szCs w:val="22"/>
      <w:lang w:eastAsia="en-US"/>
    </w:rPr>
  </w:style>
  <w:style w:customStyle="1" w:styleId="ListParagraphChar" w:type="character">
    <w:name w:val="List Paragraph Char"/>
    <w:link w:val="Odlomakpopisa1"/>
    <w:locked/>
    <w:rsid w:val="008046AB"/>
    <w:rPr>
      <w:rFonts w:ascii="Calibri" w:cs="Times New Roman" w:eastAsia="Times New Roman" w:hAnsi="Calibri"/>
      <w:sz w:val="22"/>
    </w:rPr>
  </w:style>
  <w:style w:styleId="HTMLunaprijedoblikovano" w:type="paragraph">
    <w:name w:val="HTML Preformatted"/>
    <w:basedOn w:val="Normal"/>
    <w:link w:val="HTMLunaprijedoblikovanoChar"/>
    <w:rsid w:val="008046AB"/>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ascii="Courier New" w:cs="Courier New" w:hAnsi="Courier New"/>
      <w:color w:val="000000"/>
      <w:sz w:val="20"/>
      <w:szCs w:val="20"/>
    </w:rPr>
  </w:style>
  <w:style w:customStyle="1" w:styleId="HTMLunaprijedoblikovanoChar" w:type="character">
    <w:name w:val="HTML unaprijed oblikovano Char"/>
    <w:basedOn w:val="Zadanifontodlomka"/>
    <w:link w:val="HTMLunaprijedoblikovano"/>
    <w:rsid w:val="008046AB"/>
    <w:rPr>
      <w:rFonts w:ascii="Courier New" w:cs="Courier New" w:eastAsia="Times New Roman" w:hAnsi="Courier New"/>
      <w:color w:val="000000"/>
      <w:sz w:val="20"/>
      <w:szCs w:val="20"/>
      <w:lang w:eastAsia="hr-HR"/>
    </w:rPr>
  </w:style>
  <w:style w:customStyle="1" w:styleId="Bezproreda1" w:type="paragraph">
    <w:name w:val="Bez proreda1"/>
    <w:rsid w:val="008046AB"/>
    <w:pPr>
      <w:jc w:val="left"/>
    </w:pPr>
    <w:rPr>
      <w:rFonts w:ascii="Calibri" w:cs="Times New Roman" w:eastAsia="Calibri" w:hAnsi="Calibri"/>
      <w:sz w:val="22"/>
      <w:lang w:eastAsia="hr-HR"/>
    </w:rPr>
  </w:style>
  <w:style w:styleId="Obinitekst" w:type="paragraph">
    <w:name w:val="Plain Text"/>
    <w:basedOn w:val="Normal"/>
    <w:link w:val="ObinitekstChar"/>
    <w:rsid w:val="008046AB"/>
    <w:rPr>
      <w:rFonts w:ascii="Courier New" w:cs="Courier New" w:hAnsi="Courier New"/>
      <w:sz w:val="20"/>
      <w:szCs w:val="20"/>
    </w:rPr>
  </w:style>
  <w:style w:customStyle="1" w:styleId="ObinitekstChar" w:type="character">
    <w:name w:val="Obični tekst Char"/>
    <w:basedOn w:val="Zadanifontodlomka"/>
    <w:link w:val="Obinitekst"/>
    <w:rsid w:val="008046AB"/>
    <w:rPr>
      <w:rFonts w:ascii="Courier New" w:cs="Courier New" w:eastAsia="Times New Roman" w:hAnsi="Courier New"/>
      <w:sz w:val="20"/>
      <w:szCs w:val="20"/>
      <w:lang w:eastAsia="hr-HR"/>
    </w:rPr>
  </w:style>
  <w:style w:customStyle="1" w:styleId="Standard" w:type="paragraph">
    <w:name w:val="Standard"/>
    <w:rsid w:val="008046AB"/>
    <w:pPr>
      <w:widowControl w:val="0"/>
      <w:suppressAutoHyphens/>
      <w:autoSpaceDN w:val="0"/>
      <w:jc w:val="left"/>
      <w:textAlignment w:val="baseline"/>
    </w:pPr>
    <w:rPr>
      <w:rFonts w:cs="Mangal" w:eastAsia="SimSun"/>
      <w:kern w:val="3"/>
      <w:szCs w:val="24"/>
      <w:lang w:bidi="hi-IN" w:eastAsia="zh-CN"/>
    </w:rPr>
  </w:style>
  <w:style w:styleId="Odlomakpopisa" w:type="paragraph">
    <w:name w:val="List Paragraph"/>
    <w:basedOn w:val="Normal"/>
    <w:uiPriority w:val="34"/>
    <w:qFormat/>
    <w:rsid w:val="008046AB"/>
    <w:pPr>
      <w:tabs>
        <w:tab w:pos="720" w:val="left"/>
      </w:tabs>
      <w:suppressAutoHyphens/>
      <w:spacing w:after="200" w:line="276" w:lineRule="auto"/>
      <w:ind w:left="720"/>
    </w:pPr>
    <w:rPr>
      <w:rFonts w:ascii="Arial" w:cs="Arial" w:eastAsia="MS ??" w:hAnsi="Arial"/>
      <w:color w:val="00000A"/>
      <w:lang w:eastAsia="en-US" w:val="en-US"/>
    </w:rPr>
  </w:style>
  <w:style w:styleId="Tekstrezerviranogmjesta" w:type="character">
    <w:name w:val="Placeholder Text"/>
    <w:basedOn w:val="Zadanifontodlomka"/>
    <w:uiPriority w:val="99"/>
    <w:semiHidden/>
    <w:rsid w:val="00262A40"/>
    <w:rPr>
      <w:color w:val="808080"/>
      <w:bdr w:color="auto" w:space="0" w:sz="0" w:val="none"/>
      <w:shd w:color="auto" w:fill="CCFFFF" w:val="clear"/>
    </w:rPr>
  </w:style>
  <w:style w:customStyle="1" w:styleId="eSPISCCParagraphDefaultFont" w:type="character">
    <w:name w:val="eSPIS_CC_Paragraph Default Font"/>
    <w:basedOn w:val="Zadanifontodlomka"/>
    <w:rsid w:val="00262A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2A40"/>
    <w:rPr>
      <w:b/>
      <w:bdr w:color="auto" w:space="0" w:sz="0" w:val="none"/>
      <w:shd w:color="auto" w:fill="FFFFCC" w:val="clear"/>
      <w:lang w:val="hr-HR"/>
    </w:rPr>
  </w:style>
  <w:style w:customStyle="1" w:styleId="PozadinaSvijetloCrvena" w:type="character">
    <w:name w:val="Pozadina_SvijetloCrvena"/>
    <w:basedOn w:val="eSPISCCParagraphDefaultFont"/>
    <w:rsid w:val="00262A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2A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09367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2015.</izvorni_sadrzaj>
    <derivirana_varijabla naziv="DomainObject.Predmet.DatumOsnivanja_1">23.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Stpn-28/2015</izvorni_sadrzaj>
    <derivirana_varijabla naziv="DomainObject.Predmet.OznakaBroj_1">Stpn-28/2015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NOVI LIST d.d.  Rijeka</izvorni_sadrzaj>
    <derivirana_varijabla naziv="DomainObject.Predmet.StrankaFormated_1">  NOVI LIST d.d.  Rijeka</derivirana_varijabla>
  </DomainObject.Predmet.StrankaFormated>
  <DomainObject.Predmet.StrankaFormatedOIB>
    <izvorni_sadrzaj>  NOVI LIST d.d.  Rijeka, OIB 44110106406</izvorni_sadrzaj>
    <derivirana_varijabla naziv="DomainObject.Predmet.StrankaFormatedOIB_1">  NOVI LIST d.d.  Rijeka, OIB 44110106406</derivirana_varijabla>
  </DomainObject.Predmet.StrankaFormatedOIB>
  <DomainObject.Predmet.StrankaFormatedWithAdress>
    <izvorni_sadrzaj> NOVI LIST d.d.  Rijeka, Zvonimirova 20a, 51000 Rijeka</izvorni_sadrzaj>
    <derivirana_varijabla naziv="DomainObject.Predmet.StrankaFormatedWithAdress_1"> NOVI LIST d.d.  Rijeka, Zvonimirova 20a, 51000 Rijeka</derivirana_varijabla>
  </DomainObject.Predmet.StrankaFormatedWithAdress>
  <DomainObject.Predmet.StrankaFormatedWithAdressOIB>
    <izvorni_sadrzaj> NOVI LIST d.d.  Rijeka, OIB 44110106406, Zvonimirova 20a, 51000 Rijeka</izvorni_sadrzaj>
    <derivirana_varijabla naziv="DomainObject.Predmet.StrankaFormatedWithAdressOIB_1"> NOVI LIST d.d.  Rijeka, OIB 44110106406, Zvonimirova 20a, 51000 Rijeka</derivirana_varijabla>
  </DomainObject.Predmet.StrankaFormatedWithAdressOIB>
  <DomainObject.Predmet.StrankaWithAdress>
    <izvorni_sadrzaj>NOVI LIST d.d.  Rijeka Zvonimirova 20a,51000 Rijeka</izvorni_sadrzaj>
    <derivirana_varijabla naziv="DomainObject.Predmet.StrankaWithAdress_1">NOVI LIST d.d.  Rijeka Zvonimirova 20a,51000 Rijeka</derivirana_varijabla>
  </DomainObject.Predmet.StrankaWithAdress>
  <DomainObject.Predmet.StrankaWithAdressOIB>
    <izvorni_sadrzaj>NOVI LIST d.d.  Rijeka, OIB 44110106406, Zvonimirova 20a,51000 Rijeka</izvorni_sadrzaj>
    <derivirana_varijabla naziv="DomainObject.Predmet.StrankaWithAdressOIB_1">NOVI LIST d.d.  Rijeka, OIB 44110106406, Zvonimirova 20a,51000 Rijeka</derivirana_varijabla>
  </DomainObject.Predmet.StrankaWithAdressOIB>
  <DomainObject.Predmet.StrankaNazivFormated>
    <izvorni_sadrzaj>NOVI LIST d.d.  Rijeka</izvorni_sadrzaj>
    <derivirana_varijabla naziv="DomainObject.Predmet.StrankaNazivFormated_1">NOVI LIST d.d.  Rijeka</derivirana_varijabla>
  </DomainObject.Predmet.StrankaNazivFormated>
  <DomainObject.Predmet.StrankaNazivFormatedOIB>
    <izvorni_sadrzaj>NOVI LIST d.d.  Rijeka, OIB 44110106406</izvorni_sadrzaj>
    <derivirana_varijabla naziv="DomainObject.Predmet.StrankaNazivFormatedOIB_1">NOVI LIST d.d.  Rijeka, OIB 44110106406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NOVI LIST d.d.  Rijeka</item>
    </izvorni_sadrzaj>
    <derivirana_varijabla naziv="DomainObject.Predmet.StrankaListFormated_1">
      <item>NOVI LIST d.d.  Rijeka</item>
    </derivirana_varijabla>
  </DomainObject.Predmet.StrankaListFormated>
  <DomainObject.Predmet.StrankaListFormatedOIB>
    <izvorni_sadrzaj>
      <item>NOVI LIST d.d.  Rijeka, OIB 44110106406</item>
    </izvorni_sadrzaj>
    <derivirana_varijabla naziv="DomainObject.Predmet.StrankaListFormatedOIB_1">
      <item>NOVI LIST d.d.  Rijeka, OIB 44110106406</item>
    </derivirana_varijabla>
  </DomainObject.Predmet.StrankaListFormatedOIB>
  <DomainObject.Predmet.StrankaListFormatedWithAdress>
    <izvorni_sadrzaj>
      <item>NOVI LIST d.d.  Rijeka, Zvonimirova 20a, 51000 Rijeka</item>
    </izvorni_sadrzaj>
    <derivirana_varijabla naziv="DomainObject.Predmet.StrankaListFormatedWithAdress_1">
      <item>NOVI LIST d.d.  Rijeka, Zvonimirova 20a, 51000 Rijeka</item>
    </derivirana_varijabla>
  </DomainObject.Predmet.StrankaListFormatedWithAdress>
  <DomainObject.Predmet.StrankaListFormatedWithAdressOIB>
    <izvorni_sadrzaj>
      <item>NOVI LIST d.d.  Rijeka, OIB 44110106406, Zvonimirova 20a, 51000 Rijeka</item>
    </izvorni_sadrzaj>
    <derivirana_varijabla naziv="DomainObject.Predmet.StrankaListFormatedWithAdressOIB_1">
      <item>NOVI LIST d.d.  Rijeka, OIB 44110106406, Zvonimirova 20a, 51000 Rijeka</item>
    </derivirana_varijabla>
  </DomainObject.Predmet.StrankaListFormatedWithAdressOIB>
  <DomainObject.Predmet.StrankaListNazivFormated>
    <izvorni_sadrzaj>
      <item>NOVI LIST d.d.  Rijeka</item>
    </izvorni_sadrzaj>
    <derivirana_varijabla naziv="DomainObject.Predmet.StrankaListNazivFormated_1">
      <item>NOVI LIST d.d.  Rijeka</item>
    </derivirana_varijabla>
  </DomainObject.Predmet.StrankaListNazivFormated>
  <DomainObject.Predmet.StrankaListNazivFormatedOIB>
    <izvorni_sadrzaj>
      <item>NOVI LIST d.d.  Rijeka, OIB 44110106406</item>
    </izvorni_sadrzaj>
    <derivirana_varijabla naziv="DomainObject.Predmet.StrankaListNazivFormatedOIB_1">
      <item>NOVI LIST d.d.  Rijeka, OIB 44110106406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Madirazza &amp; partneri</item>
    </izvorni_sadrzaj>
    <derivirana_varijabla naziv="DomainObject.Predmet.OstaliListFormated_1">
      <item>Odvjetničko društvo Madirazza &amp; partneri</item>
    </derivirana_varijabla>
  </DomainObject.Predmet.OstaliListFormated>
  <DomainObject.Predmet.OstaliListFormatedOIB>
    <izvorni_sadrzaj>
      <item>Odvjetničko društvo Madirazza &amp; partneri, OIB 37462847637</item>
    </izvorni_sadrzaj>
    <derivirana_varijabla naziv="DomainObject.Predmet.OstaliListFormatedOIB_1">
      <item>Odvjetničko društvo Madirazza &amp; partneri, OIB 37462847637</item>
    </derivirana_varijabla>
  </DomainObject.Predmet.OstaliListFormatedOIB>
  <DomainObject.Predmet.OstaliListFormatedWithAdress>
    <izvorni_sadrzaj>
      <item>Odvjetničko društvo Madirazza &amp; partneri, Masarykova 21, 10000 Zagreb</item>
    </izvorni_sadrzaj>
    <derivirana_varijabla naziv="DomainObject.Predmet.OstaliListFormatedWithAdress_1">
      <item>Odvjetničko društvo Madirazza &amp; partneri, Masarykova 21, 10000 Zagreb</item>
    </derivirana_varijabla>
  </DomainObject.Predmet.OstaliListFormatedWithAdress>
  <DomainObject.Predmet.OstaliListFormatedWithAdressOIB>
    <izvorni_sadrzaj>
      <item>Odvjetničko društvo Madirazza &amp; partneri, OIB 37462847637, Masarykova 21, 10000 Zagreb</item>
    </izvorni_sadrzaj>
    <derivirana_varijabla naziv="DomainObject.Predmet.OstaliListFormatedWithAdressOIB_1">
      <item>Odvjetničko društvo Madirazza &amp; partneri, OIB 37462847637, Masarykova 21, 10000 Zagreb</item>
    </derivirana_varijabla>
  </DomainObject.Predmet.OstaliListFormatedWithAdressOIB>
  <DomainObject.Predmet.OstaliListNazivFormated>
    <izvorni_sadrzaj>
      <item>Odvjetničko društvo Madirazza &amp; partneri</item>
    </izvorni_sadrzaj>
    <derivirana_varijabla naziv="DomainObject.Predmet.OstaliListNazivFormated_1">
      <item>Odvjetničko društvo Madirazza &amp; partneri</item>
    </derivirana_varijabla>
  </DomainObject.Predmet.OstaliListNazivFormated>
  <DomainObject.Predmet.OstaliListNazivFormatedOIB>
    <izvorni_sadrzaj>
      <item>Odvjetničko društvo Madirazza &amp; partneri, OIB 37462847637</item>
    </izvorni_sadrzaj>
    <derivirana_varijabla naziv="DomainObject.Predmet.OstaliListNazivFormatedOIB_1">
      <item>Odvjetničko društvo Madirazza &amp; partneri,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NOVI LIST d.d.  Rijeka</izvorni_sadrzaj>
    <derivirana_varijabla naziv="DomainObject.Predmet.StrankaIDrugi_1">NOVI LIST d.d.  Rijeka</derivirana_varijabla>
  </DomainObject.Predmet.StrankaIDrugi>
  <DomainObject.Predmet.ProtustrankaIDrugi>
    <izvorni_sadrzaj/>
    <derivirana_varijabla naziv="DomainObject.Predmet.ProtustrankaIDrugi_1"/>
  </DomainObject.Predmet.ProtustrankaIDrugi>
  <DomainObject.Predmet.StrankaIDrugiAdressOIB>
    <izvorni_sadrzaj>NOVI LIST d.d.  Rijeka, OIB 44110106406, Zvonimirova 20a, 51000 Rijeka</izvorni_sadrzaj>
    <derivirana_varijabla naziv="DomainObject.Predmet.StrankaIDrugiAdressOIB_1">NOVI LIST d.d.  Rijeka, OIB 44110106406, Zvonimirova 20a,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LIST d.d.  Rijeka</item>
      <item>Odvjetničko društvo Madirazza &amp; partneri</item>
    </izvorni_sadrzaj>
    <derivirana_varijabla naziv="DomainObject.Predmet.SudioniciListNaziv_1">
      <item>NOVI LIST d.d.  Rijeka</item>
      <item>Odvjetničko društvo Madirazza &amp; partneri</item>
    </derivirana_varijabla>
  </DomainObject.Predmet.SudioniciListNaziv>
  <DomainObject.Predmet.SudioniciListAdressOIB>
    <izvorni_sadrzaj>
      <item>NOVI LIST d.d.  Rijeka, OIB 44110106406, Zvonimirova 20a,51000 Rijeka</item>
      <item>Odvjetničko društvo Madirazza &amp; partneri, OIB 37462847637, Masarykova 21,10000 Zagreb</item>
    </izvorni_sadrzaj>
    <derivirana_varijabla naziv="DomainObject.Predmet.SudioniciListAdressOIB_1">
      <item>NOVI LIST d.d.  Rijeka, OIB 44110106406, Zvonimirova 20a,51000 Rijeka</item>
      <item>Odvjetničko društvo Madirazza &amp; partneri,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44110106406</item>
      <item>, OIB 37462847637</item>
    </izvorni_sadrzaj>
    <derivirana_varijabla naziv="DomainObject.Predmet.SudioniciListNazivOIB_1">
      <item>, OIB 44110106406</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3E7836-3259-4AAA-A46D-4E8CA4CABC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328</properties:Pages>
  <properties:Words>171691</properties:Words>
  <properties:Characters>993839</properties:Characters>
  <properties:Lines>15165</properties:Lines>
  <properties:Paragraphs>2665</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1163973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2015-11-30T09:27:00Z</dcterms:created>
  <dc:creator>Sonja Krapić</dc:creator>
  <cp:lastModifiedBy>Sonja Krapić</cp:lastModifiedBy>
  <cp:lastPrinted>2015-11-30T12:11:00Z</cp:lastPrinted>
  <dcterms:modified xmlns:xsi="http://www.w3.org/2001/XMLSchema-instance" xsi:type="dcterms:W3CDTF">2015-11-30T12:15:00Z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328</vt:i4>
  </prop:property>
</prop:Properties>
</file>