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c7d0" w14:paraId="3a5c7d0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766BE7">
        <w:rPr>
          <w:rFonts w:hAnsi="Times New Roman" w:ascii="Times New Roman"/>
          <w:lang w:val="hr-HR"/>
        </w:rPr>
        <w:t>1340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766BE7">
        <w:rPr>
          <w:rFonts w:hAnsi="Times New Roman" w:ascii="Times New Roman"/>
          <w:szCs w:val="24"/>
          <w:lang w:val="hr-HR"/>
        </w:rPr>
        <w:t>TRIFOLIJ</w:t>
      </w:r>
      <w:r w:rsidR="00D72CA2">
        <w:rPr>
          <w:rFonts w:hAnsi="Times New Roman" w:ascii="Times New Roman"/>
          <w:szCs w:val="24"/>
          <w:lang w:val="hr-HR"/>
        </w:rPr>
        <w:t xml:space="preserve"> d.o.o.</w:t>
      </w:r>
      <w:r w:rsidR="00E40B6E">
        <w:rPr>
          <w:rFonts w:hAnsi="Times New Roman" w:ascii="Times New Roman"/>
          <w:szCs w:val="24"/>
          <w:lang w:val="hr-HR"/>
        </w:rPr>
        <w:t>, S</w:t>
      </w:r>
      <w:r w:rsidR="00766BE7">
        <w:rPr>
          <w:rFonts w:hAnsi="Times New Roman" w:ascii="Times New Roman"/>
          <w:szCs w:val="24"/>
          <w:lang w:val="hr-HR"/>
        </w:rPr>
        <w:t>tobreč, Stepinčeva 19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766BE7">
        <w:rPr>
          <w:rFonts w:hAnsi="Times New Roman" w:ascii="Times New Roman"/>
          <w:szCs w:val="24"/>
          <w:lang w:val="hr-HR"/>
        </w:rPr>
        <w:t>29170218540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766BE7" w:rsidRPr="00766BE7">
        <w:rPr>
          <w:rFonts w:hAnsi="Times New Roman" w:ascii="Times New Roman"/>
          <w:szCs w:val="24"/>
          <w:lang w:val="en-GB"/>
        </w:rPr>
        <w:t>TRIFOLIJ d.o.o., Stobreč, Stepinčeva 19, OIB: 29170218540</w:t>
      </w:r>
      <w:r w:rsidR="00766BE7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C026B6">
        <w:rPr>
          <w:rFonts w:hAnsi="Times New Roman" w:ascii="Times New Roman"/>
          <w:szCs w:val="24"/>
          <w:highlight w:val="green"/>
        </w:rPr>
        <w:t>12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C026B6">
        <w:rPr>
          <w:rFonts w:hAnsi="Times New Roman" w:ascii="Times New Roman"/>
          <w:szCs w:val="24"/>
          <w:highlight w:val="green"/>
        </w:rPr>
        <w:t>40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C026B6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C026B6" w:rsidRPr="00C026B6">
        <w:rPr>
          <w:rFonts w:hAnsi="Times New Roman" w:ascii="Times New Roman"/>
        </w:rPr>
        <w:t>Nada Mikulandra, dipl. pravnik iz Bilica, Stubalj 238, OIB: 29918517997.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E40B6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766BE7" w:rsidRPr="00766BE7">
        <w:rPr>
          <w:rFonts w:hAnsi="Times New Roman" w:ascii="Times New Roman"/>
          <w:szCs w:val="24"/>
        </w:rPr>
        <w:t xml:space="preserve">TRIFOLIJ d.o.o., Stobreč, Stepinčeva 19, OIB: 29170218540. </w:t>
      </w:r>
    </w:p>
    <w:p w:rsidRDefault="00766BE7" w:rsidP="00E808B6" w:rsidR="00766BE7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66BE7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25C43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924AC"/>
    <w:rsid w:val="00BB181B"/>
    <w:rsid w:val="00BF4E5C"/>
    <w:rsid w:val="00C026B6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24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24A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5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C4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24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24A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5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C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St-1340/2015</izvorni_sadrzaj>
    <derivirana_varijabla naziv="DomainObject.Predmet.OznakaBroj_1">St-1340/2015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TRIFOLIJ d.o.o. savjetovanje u vezi s poslovanjem i upravljanjem</izvorni_sadrzaj>
    <derivirana_varijabla naziv="DomainObject.Predmet.ProtustrankaFormated_1">  TRIFOLIJ d.o.o. savjetovanje u vezi s poslovanjem i upravljanjem</derivirana_varijabla>
  </DomainObject.Predmet.ProtustrankaFormated>
  <DomainObject.Predmet.ProtustrankaFormatedOIB>
    <izvorni_sadrzaj>  TRIFOLIJ d.o.o. savjetovanje u vezi s poslovanjem i upravljanjem, OIB 29170218540</izvorni_sadrzaj>
    <derivirana_varijabla naziv="DomainObject.Predmet.ProtustrankaFormatedOIB_1">  TRIFOLIJ d.o.o. savjetovanje u vezi s poslovanjem i upravljanjem, OIB 29170218540</derivirana_varijabla>
  </DomainObject.Predmet.ProtustrankaFormatedOIB>
  <DomainObject.Predmet.ProtustrankaFormatedWithAdress>
    <izvorni_sadrzaj> TRIFOLIJ d.o.o. savjetovanje u vezi s poslovanjem i upravljanjem, Stepinčeva 19, 21311 Stobreč</izvorni_sadrzaj>
    <derivirana_varijabla naziv="DomainObject.Predmet.ProtustrankaFormatedWithAdress_1"> TRIFOLIJ d.o.o. savjetovanje u vezi s poslovanjem i upravljanjem, Stepinčeva 19, 21311 Stobreč</derivirana_varijabla>
  </DomainObject.Predmet.ProtustrankaFormatedWithAdress>
  <DomainObject.Predmet.ProtustrankaFormatedWithAdressOIB>
    <izvorni_sadrzaj> TRIFOLIJ d.o.o. savjetovanje u vezi s poslovanjem i upravljanjem, OIB 29170218540, Stepinčeva 19, 21311 Stobreč</izvorni_sadrzaj>
    <derivirana_varijabla naziv="DomainObject.Predmet.ProtustrankaFormatedWithAdressOIB_1"> TRIFOLIJ d.o.o. savjetovanje u vezi s poslovanjem i upravljanjem, OIB 29170218540, Stepinčeva 19, 21311 Stobreč</derivirana_varijabla>
  </DomainObject.Predmet.ProtustrankaFormatedWithAdressOIB>
  <DomainObject.Predmet.ProtustrankaWithAdress>
    <izvorni_sadrzaj>TRIFOLIJ d.o.o. savjetovanje u vezi s poslovanjem i upravljanjem Stepinčeva 19, 21311 Stobreč</izvorni_sadrzaj>
    <derivirana_varijabla naziv="DomainObject.Predmet.ProtustrankaWithAdress_1">TRIFOLIJ d.o.o. savjetovanje u vezi s poslovanjem i upravljanjem Stepinčeva 19, 21311 Stobreč</derivirana_varijabla>
  </DomainObject.Predmet.ProtustrankaWithAdress>
  <DomainObject.Predmet.ProtustrankaWithAdressOIB>
    <izvorni_sadrzaj>TRIFOLIJ d.o.o. savjetovanje u vezi s poslovanjem i upravljanjem, OIB 29170218540, Stepinčeva 19, 21311 Stobreč</izvorni_sadrzaj>
    <derivirana_varijabla naziv="DomainObject.Predmet.ProtustrankaWithAdressOIB_1">TRIFOLIJ d.o.o. savjetovanje u vezi s poslovanjem i upravljanjem, OIB 29170218540, Stepinčeva 19, 21311 Stobreč</derivirana_varijabla>
  </DomainObject.Predmet.ProtustrankaWithAdressOIB>
  <DomainObject.Predmet.ProtustrankaNazivFormated>
    <izvorni_sadrzaj>TRIFOLIJ d.o.o. savjetovanje u vezi s poslovanjem i upravljanjem</izvorni_sadrzaj>
    <derivirana_varijabla naziv="DomainObject.Predmet.ProtustrankaNazivFormated_1">TRIFOLIJ d.o.o. savjetovanje u vezi s poslovanjem i upravljanjem</derivirana_varijabla>
  </DomainObject.Predmet.ProtustrankaNazivFormated>
  <DomainObject.Predmet.ProtustrankaNazivFormatedOIB>
    <izvorni_sadrzaj>TRIFOLIJ d.o.o. savjetovanje u vezi s poslovanjem i upravljanjem, OIB 29170218540</izvorni_sadrzaj>
    <derivirana_varijabla naziv="DomainObject.Predmet.ProtustrankaNazivFormatedOIB_1">TRIFOLIJ d.o.o. savjetovanje u vezi s poslovanjem i upravljanjem, OIB 29170218540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55804.44</izvorni_sadrzaj>
    <derivirana_varijabla naziv="DomainObject.Predmet.TrenutnaVrijednost_1">55804.44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TRIFOLIJ d.o.o. savjetovanje u vezi s poslovanjem i upravljanjem</item>
    </izvorni_sadrzaj>
    <derivirana_varijabla naziv="DomainObject.Predmet.ProtuStrankaListFormated_1">
      <item>TRIFOLIJ d.o.o. savjetovanje u vezi s poslovanjem i upravljanjem</item>
    </derivirana_varijabla>
  </DomainObject.Predmet.ProtuStrankaListFormated>
  <DomainObject.Predmet.ProtuStrankaListFormatedOIB>
    <izvorni_sadrzaj>
      <item>TRIFOLIJ d.o.o. savjetovanje u vezi s poslovanjem i upravljanjem, OIB 29170218540</item>
    </izvorni_sadrzaj>
    <derivirana_varijabla naziv="DomainObject.Predmet.ProtuStrankaListFormatedOIB_1">
      <item>TRIFOLIJ d.o.o. savjetovanje u vezi s poslovanjem i upravljanjem, OIB 29170218540</item>
    </derivirana_varijabla>
  </DomainObject.Predmet.ProtuStrankaListFormatedOIB>
  <DomainObject.Predmet.ProtuStrankaListFormatedWithAdress>
    <izvorni_sadrzaj>
      <item>TRIFOLIJ d.o.o. savjetovanje u vezi s poslovanjem i upravljanjem, Stepinčeva 19, 21311 Stobreč</item>
    </izvorni_sadrzaj>
    <derivirana_varijabla naziv="DomainObject.Predmet.ProtuStrankaListFormatedWithAdress_1">
      <item>TRIFOLIJ d.o.o. savjetovanje u vezi s poslovanjem i upravljanjem, Stepinčeva 19, 21311 Stobreč</item>
    </derivirana_varijabla>
  </DomainObject.Predmet.ProtuStrankaListFormatedWithAdress>
  <DomainObject.Predmet.ProtuStrankaListFormatedWithAdressOIB>
    <izvorni_sadrzaj>
      <item>TRIFOLIJ d.o.o. savjetovanje u vezi s poslovanjem i upravljanjem, OIB 29170218540, Stepinčeva 19, 21311 Stobreč</item>
    </izvorni_sadrzaj>
    <derivirana_varijabla naziv="DomainObject.Predmet.ProtuStrankaListFormatedWithAdressOIB_1">
      <item>TRIFOLIJ d.o.o. savjetovanje u vezi s poslovanjem i upravljanjem, OIB 29170218540, Stepinčeva 19, 21311 Stobreč</item>
    </derivirana_varijabla>
  </DomainObject.Predmet.ProtuStrankaListFormatedWithAdressOIB>
  <DomainObject.Predmet.ProtuStrankaListNazivFormated>
    <izvorni_sadrzaj>
      <item>TRIFOLIJ d.o.o. savjetovanje u vezi s poslovanjem i upravljanjem</item>
    </izvorni_sadrzaj>
    <derivirana_varijabla naziv="DomainObject.Predmet.ProtuStrankaListNazivFormated_1">
      <item>TRIFOLIJ d.o.o. savjetovanje u vezi s poslovanjem i upravljanjem</item>
    </derivirana_varijabla>
  </DomainObject.Predmet.ProtuStrankaListNazivFormated>
  <DomainObject.Predmet.ProtuStrankaListNazivFormatedOIB>
    <izvorni_sadrzaj>
      <item>TRIFOLIJ d.o.o. savjetovanje u vezi s poslovanjem i upravljanjem, OIB 29170218540</item>
    </izvorni_sadrzaj>
    <derivirana_varijabla naziv="DomainObject.Predmet.ProtuStrankaListNazivFormatedOIB_1">
      <item>TRIFOLIJ d.o.o. savjetovanje u vezi s poslovanjem i upravljanjem, OIB 29170218540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TRIFOLIJ d.o.o. savjetovanje u vezi s poslovanjem i upravljanjem</izvorni_sadrzaj>
    <derivirana_varijabla naziv="DomainObject.Predmet.ProtustrankaIDrugi_1">TRIFOLIJ d.o.o. savjetovanje u vezi s poslovanjem i upravljanjem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TRIFOLIJ d.o.o. savjetovanje u vezi s poslovanjem i upravljanjem, OIB 29170218540, Stepinčeva 19, 21311 Stobreč</izvorni_sadrzaj>
    <derivirana_varijabla naziv="DomainObject.Predmet.ProtustrankaIDrugiAdressOIB_1">TRIFOLIJ d.o.o. savjetovanje u vezi s poslovanjem i upravljanjem, OIB 29170218540, Stepinčeva 19,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TRIFOLIJ d.o.o. savjetovanje u vezi s poslovanjem i upravljanjem</item>
      <item>FINANCIJSKA AGENCIJA,RC SPLIT</item>
    </izvorni_sadrzaj>
    <derivirana_varijabla naziv="DomainObject.Predmet.SudioniciListNaziv_1">
      <item>TRIFOLIJ d.o.o. savjetovanje u vezi s poslovanjem i upravljanjem</item>
      <item>FINANCIJSKA AGENCIJA,RC SPLIT</item>
    </derivirana_varijabla>
  </DomainObject.Predmet.SudioniciListNaziv>
  <DomainObject.Predmet.SudioniciListAdressOIB>
    <izvorni_sadrzaj>
      <item>TRIFOLIJ d.o.o. savjetovanje u vezi s poslovanjem i upravljanjem, OIB 29170218540, Stepinčeva 19,21311 Stobreč</item>
      <item>FINANCIJSKA AGENCIJA,RC SPLIT, OIB 85821130368, Mažuranićevo šetalište 24b,21000 Split</item>
    </izvorni_sadrzaj>
    <derivirana_varijabla naziv="DomainObject.Predmet.SudioniciListAdressOIB_1">
      <item>TRIFOLIJ d.o.o. savjetovanje u vezi s poslovanjem i upravljanjem, OIB 29170218540, Stepinčeva 19,21311 Stobreč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29170218540</item>
      <item>, OIB 85821130368</item>
    </izvorni_sadrzaj>
    <derivirana_varijabla naziv="DomainObject.Predmet.SudioniciListNazivOIB_1">
      <item>, OIB 29170218540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601</properties:Words>
  <properties:Characters>3308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2016-01-25T11:44:00Z</dcterms:created>
  <dc:creator>Lari Glavaš</dc:creator>
  <cp:lastModifiedBy>Lari Glavaš</cp:lastModifiedBy>
  <cp:lastPrinted>2016-01-25T11:44:00Z</cp:lastPrinted>
  <dcterms:modified xmlns:xsi="http://www.w3.org/2001/XMLSchema-instance" xsi:type="dcterms:W3CDTF">2016-01-25T11:45:00Z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