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8d263" w14:paraId="698d263" w:rsidRDefault="00190F30" w:rsidP="00190F30" w:rsidR="00190F3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0F30" w:rsidP="00190F30" w:rsidR="00190F3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90F30" w:rsidP="00190F30" w:rsidR="00190F3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90F30" w:rsidP="00190F30" w:rsidR="00190F3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90F30" w:rsidP="00190F30" w:rsidR="00190F3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90F30" w:rsidP="00190F30" w:rsidR="00190F3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90F30" w:rsidP="00190F30" w:rsidR="00190F30" w:rsidRPr="005D578C">
      <w:pPr>
        <w:jc w:val="center"/>
        <w:rPr>
          <w:rFonts w:cs="Times New Roman" w:eastAsia="Times New Roman"/>
          <w:szCs w:val="24"/>
        </w:rPr>
      </w:pPr>
    </w:p>
    <w:p w:rsidRDefault="00190F30" w:rsidP="00190F30" w:rsidR="00190F3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90F30" w:rsidP="00190F30" w:rsidR="00190F30" w:rsidRPr="005D578C">
      <w:pPr>
        <w:rPr>
          <w:rFonts w:cs="Times New Roman" w:eastAsia="Times New Roman"/>
          <w:szCs w:val="24"/>
        </w:rPr>
      </w:pPr>
    </w:p>
    <w:p w:rsidRDefault="00190F30" w:rsidP="00190F30" w:rsidR="00190F3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MEGAS SERVIS d. o. o. Medulin, Banjole, Kamik 55, OIB </w:t>
      </w:r>
      <w:r w:rsidRPr="00190F30">
        <w:rPr>
          <w:rFonts w:cs="Times New Roman" w:eastAsia="Times New Roman"/>
        </w:rPr>
        <w:t>94559130984</w:t>
      </w:r>
      <w:r>
        <w:rPr>
          <w:rFonts w:cs="Times New Roman" w:eastAsia="Times New Roman"/>
        </w:rPr>
        <w:t xml:space="preserve">, MBS </w:t>
      </w:r>
      <w:r w:rsidRPr="00190F30">
        <w:rPr>
          <w:rFonts w:cs="Times New Roman" w:eastAsia="Times New Roman"/>
        </w:rPr>
        <w:t>040276846</w:t>
      </w:r>
      <w:r>
        <w:rPr>
          <w:rFonts w:cs="Times New Roman" w:eastAsia="Times New Roman"/>
          <w:szCs w:val="24"/>
        </w:rPr>
        <w:t>, 31. listopada 2017.</w:t>
      </w:r>
    </w:p>
    <w:p w:rsidRDefault="00190F30" w:rsidP="00190F30" w:rsidR="00190F30" w:rsidRPr="005D578C">
      <w:pPr>
        <w:rPr>
          <w:rFonts w:cs="Times New Roman" w:eastAsia="Times New Roman"/>
          <w:szCs w:val="24"/>
        </w:rPr>
      </w:pPr>
    </w:p>
    <w:p w:rsidRDefault="00190F30" w:rsidP="00190F30" w:rsidR="00190F3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90F30" w:rsidP="00190F30" w:rsidR="00190F30" w:rsidRPr="005D578C">
      <w:pPr>
        <w:rPr>
          <w:rFonts w:cs="Times New Roman" w:eastAsia="Times New Roman"/>
          <w:szCs w:val="24"/>
        </w:rPr>
      </w:pPr>
    </w:p>
    <w:p w:rsidRDefault="00190F30" w:rsidP="00190F30" w:rsidR="00190F3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  <w:szCs w:val="24"/>
        </w:rPr>
        <w:t xml:space="preserve">dužnikom </w:t>
      </w:r>
      <w:r>
        <w:rPr>
          <w:rFonts w:cs="Times New Roman" w:eastAsia="Times New Roman"/>
        </w:rPr>
        <w:t xml:space="preserve">MEGAS SERVIS d. o. o. Medulin, Banjole, Kamik 55, OIB </w:t>
      </w:r>
      <w:r w:rsidRPr="00190F30">
        <w:rPr>
          <w:rFonts w:cs="Times New Roman" w:eastAsia="Times New Roman"/>
        </w:rPr>
        <w:t>94559130984</w:t>
      </w:r>
      <w:r>
        <w:rPr>
          <w:rFonts w:cs="Times New Roman" w:eastAsia="Times New Roman"/>
        </w:rPr>
        <w:t xml:space="preserve">, MBS </w:t>
      </w:r>
      <w:r w:rsidRPr="00190F30">
        <w:rPr>
          <w:rFonts w:cs="Times New Roman" w:eastAsia="Times New Roman"/>
        </w:rPr>
        <w:t>040276846</w:t>
      </w:r>
      <w:r>
        <w:rPr>
          <w:rFonts w:cs="Times New Roman" w:eastAsia="Times New Roman"/>
          <w:szCs w:val="24"/>
        </w:rPr>
        <w:t>.</w:t>
      </w:r>
    </w:p>
    <w:p w:rsidRDefault="00190F30" w:rsidP="00190F30" w:rsidR="00190F30" w:rsidRPr="005D578C">
      <w:pPr>
        <w:rPr>
          <w:rFonts w:cs="Times New Roman" w:eastAsia="Times New Roman"/>
          <w:szCs w:val="24"/>
        </w:rPr>
      </w:pPr>
    </w:p>
    <w:p w:rsidRDefault="00190F30" w:rsidP="00190F30" w:rsidR="00190F30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Mladen Novaković iz Pule, Štinjan, Baližerka 44, OIB 28857584241</w:t>
      </w:r>
      <w:r w:rsidRPr="000500C0">
        <w:rPr>
          <w:rFonts w:cs="Times New Roman" w:eastAsia="Times New Roman"/>
          <w:szCs w:val="20"/>
        </w:rPr>
        <w:t>.</w:t>
      </w:r>
    </w:p>
    <w:p w:rsidRDefault="00190F30" w:rsidP="00190F30" w:rsidR="00190F30">
      <w:pPr>
        <w:rPr>
          <w:rFonts w:cs="Times New Roman" w:eastAsia="Times New Roman"/>
          <w:szCs w:val="20"/>
        </w:rPr>
      </w:pPr>
    </w:p>
    <w:p w:rsidRDefault="00190F30" w:rsidP="00190F30" w:rsidR="00190F3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MEGAS SERVIS d. o. o. Medulin, Banjole, Kamik 55, OIB </w:t>
      </w:r>
      <w:r w:rsidRPr="00190F30">
        <w:rPr>
          <w:rFonts w:cs="Times New Roman" w:eastAsia="Times New Roman"/>
        </w:rPr>
        <w:t>94559130984</w:t>
      </w:r>
      <w:r>
        <w:rPr>
          <w:rFonts w:cs="Times New Roman" w:eastAsia="Times New Roman"/>
        </w:rPr>
        <w:t xml:space="preserve">, MBS </w:t>
      </w:r>
      <w:r w:rsidRPr="00190F30">
        <w:rPr>
          <w:rFonts w:cs="Times New Roman" w:eastAsia="Times New Roman"/>
        </w:rPr>
        <w:t>040276846</w:t>
      </w:r>
      <w:r>
        <w:rPr>
          <w:rFonts w:cs="Times New Roman" w:eastAsia="Times New Roman"/>
          <w:szCs w:val="24"/>
        </w:rPr>
        <w:t>.</w:t>
      </w:r>
    </w:p>
    <w:p w:rsidRDefault="00190F30" w:rsidP="00190F30" w:rsidR="00190F30">
      <w:pPr>
        <w:ind w:firstLine="709"/>
        <w:rPr>
          <w:rFonts w:cs="Times New Roman" w:eastAsia="Times New Roman"/>
          <w:szCs w:val="24"/>
        </w:rPr>
      </w:pPr>
    </w:p>
    <w:p w:rsidRDefault="00190F30" w:rsidP="00190F30" w:rsidR="00190F3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MEGAS SERVIS d. o. o. Medulin, Banjole, Kamik 55, OIB </w:t>
      </w:r>
      <w:r w:rsidRPr="00190F30">
        <w:rPr>
          <w:rFonts w:cs="Times New Roman" w:eastAsia="Times New Roman"/>
        </w:rPr>
        <w:t>94559130984</w:t>
      </w:r>
      <w:r>
        <w:rPr>
          <w:rFonts w:cs="Times New Roman" w:eastAsia="Times New Roman"/>
        </w:rPr>
        <w:t xml:space="preserve">, MBS </w:t>
      </w:r>
      <w:r w:rsidRPr="00190F30">
        <w:rPr>
          <w:rFonts w:cs="Times New Roman" w:eastAsia="Times New Roman"/>
        </w:rPr>
        <w:t>040276846</w:t>
      </w:r>
      <w:r>
        <w:rPr>
          <w:rFonts w:cs="Times New Roman" w:eastAsia="Times New Roman"/>
          <w:szCs w:val="24"/>
        </w:rPr>
        <w:t>.</w:t>
      </w:r>
    </w:p>
    <w:p w:rsidRDefault="00190F30" w:rsidP="00190F30" w:rsidR="00190F30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190F30" w:rsidP="00190F30" w:rsidR="00190F30" w:rsidRPr="005D578C">
      <w:pPr>
        <w:rPr>
          <w:rFonts w:cs="Times New Roman" w:eastAsia="Times New Roman"/>
          <w:szCs w:val="24"/>
        </w:rPr>
      </w:pPr>
    </w:p>
    <w:p w:rsidRDefault="00190F30" w:rsidP="00190F30" w:rsidR="00190F3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90F30" w:rsidP="00190F30" w:rsidR="00190F30">
      <w:pPr>
        <w:ind w:firstLine="708"/>
        <w:rPr>
          <w:rFonts w:cs="Times New Roman" w:eastAsia="Times New Roman"/>
          <w:szCs w:val="24"/>
        </w:rPr>
      </w:pPr>
    </w:p>
    <w:p w:rsidRDefault="00190F30" w:rsidP="00190F30" w:rsidR="00190F3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16. kolovoza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MEGAS SERVIS d. o. o. Medulin</w:t>
      </w:r>
      <w:r>
        <w:rPr>
          <w:rFonts w:cs="Times New Roman" w:eastAsia="Times New Roman"/>
          <w:szCs w:val="24"/>
        </w:rPr>
        <w:t>.</w:t>
      </w:r>
    </w:p>
    <w:p w:rsidRDefault="00190F30" w:rsidP="00190F30" w:rsidR="00190F30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11. kolovoza 2017. imao neizvršene osnove za plaćanje u neprekinutom razdoblju od 120 dana u ukupnom iznosu 28.200,10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21. kolovoza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2 St-477/2017-3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 w:rsidRPr="00354134"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190F30" w:rsidP="00190F30" w:rsidR="00190F3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190F30" w:rsidP="00190F30" w:rsidR="00190F3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190F30" w:rsidP="00190F30" w:rsidR="00190F30" w:rsidRPr="005D578C">
      <w:pPr>
        <w:rPr>
          <w:rFonts w:cs="Times New Roman" w:eastAsia="Times New Roman"/>
          <w:szCs w:val="24"/>
        </w:rPr>
      </w:pPr>
    </w:p>
    <w:p w:rsidRDefault="00190F30" w:rsidP="00190F30" w:rsidR="00190F3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31. listopada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90F30" w:rsidP="00190F30" w:rsidR="00190F30">
      <w:pPr>
        <w:rPr>
          <w:rFonts w:cs="Times New Roman" w:eastAsia="Times New Roman"/>
          <w:szCs w:val="24"/>
        </w:rPr>
      </w:pPr>
    </w:p>
    <w:p w:rsidRDefault="00190F30" w:rsidP="00190F30" w:rsidR="00190F3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90F30" w:rsidP="00190F30" w:rsidR="00190F3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E17772">
        <w:rPr>
          <w:rFonts w:cs="Times New Roman" w:eastAsia="Times New Roman"/>
          <w:szCs w:val="24"/>
        </w:rPr>
        <w:t>, v. r.</w:t>
      </w:r>
    </w:p>
    <w:p w:rsidRDefault="00190F30" w:rsidP="00190F30" w:rsidR="00190F30">
      <w:pPr>
        <w:jc w:val="left"/>
        <w:rPr>
          <w:rFonts w:cs="Times New Roman" w:eastAsia="Times New Roman"/>
          <w:szCs w:val="24"/>
        </w:rPr>
      </w:pPr>
    </w:p>
    <w:p w:rsidRDefault="00190F30" w:rsidP="00190F30" w:rsidR="00190F30" w:rsidRPr="005D578C">
      <w:pPr>
        <w:jc w:val="left"/>
        <w:rPr>
          <w:rFonts w:cs="Times New Roman" w:eastAsia="Times New Roman"/>
          <w:szCs w:val="24"/>
        </w:rPr>
      </w:pPr>
    </w:p>
    <w:p w:rsidRDefault="00190F30" w:rsidP="00190F30" w:rsidR="00190F3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90F30" w:rsidP="00190F30" w:rsidR="00190F30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190F30" w:rsidP="00190F30" w:rsidR="00190F3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190F30" w:rsidP="00190F30" w:rsidR="00190F30">
      <w:pPr>
        <w:rPr>
          <w:rFonts w:cs="Times New Roman" w:eastAsia="Times New Roman"/>
          <w:szCs w:val="24"/>
        </w:rPr>
      </w:pPr>
    </w:p>
    <w:p w:rsidRDefault="00190F30" w:rsidP="00190F30" w:rsidR="00190F30" w:rsidRPr="005D578C">
      <w:pPr>
        <w:rPr>
          <w:rFonts w:cs="Times New Roman" w:eastAsia="Times New Roman"/>
          <w:szCs w:val="24"/>
        </w:rPr>
      </w:pPr>
    </w:p>
    <w:p w:rsidRDefault="00190F30" w:rsidP="00190F30" w:rsidR="00190F3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90F30" w:rsidP="00190F30" w:rsidR="00190F3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190F30" w:rsidP="00190F30" w:rsidR="00190F3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MEGAS SERVIS d. o. o. Medulin, Banjole, Kamik 55, </w:t>
      </w:r>
    </w:p>
    <w:p w:rsidRDefault="00190F30" w:rsidP="00190F30" w:rsidR="00190F3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190F30" w:rsidP="00190F30" w:rsidR="00190F3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190F30" w:rsidP="00190F30" w:rsidR="00190F30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Mladen Novaković, Pula, Štinjan, Baližerka 44</w:t>
      </w:r>
      <w:r>
        <w:rPr>
          <w:rFonts w:cs="Times New Roman" w:eastAsia="Times New Roman"/>
          <w:szCs w:val="20"/>
        </w:rPr>
        <w:t xml:space="preserve">, </w:t>
      </w:r>
    </w:p>
    <w:p w:rsidRDefault="00190F30" w:rsidP="00190F30" w:rsidR="00190F3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190F30" w:rsidP="00190F30" w:rsidR="00190F3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190F30" w:rsidP="00190F30" w:rsidR="00190F3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190F30" w:rsidP="00190F30" w:rsidR="00190F30"/>
    <w:p w:rsidRDefault="00190F30" w:rsidP="00190F30" w:rsidR="00190F30"/>
    <w:p w:rsidRDefault="005941D0" w:rsidR="005941D0"/>
    <w:sectPr w:rsidSect="00A92A1F" w:rsidR="005941D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0F30" w:rsidP="00190F30" w:rsidR="00190F30">
      <w:r>
        <w:separator/>
      </w:r>
    </w:p>
  </w:endnote>
  <w:endnote w:id="0" w:type="continuationSeparator">
    <w:p w:rsidRDefault="00190F30" w:rsidP="00190F30" w:rsidR="00190F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0F30" w:rsidP="00190F30" w:rsidR="00190F30">
      <w:r>
        <w:separator/>
      </w:r>
    </w:p>
  </w:footnote>
  <w:footnote w:id="0" w:type="continuationSeparator">
    <w:p w:rsidRDefault="00190F30" w:rsidP="00190F30" w:rsidR="00190F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0F30" w:rsidP="00A92A1F" w:rsidR="00A92A1F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1777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St-477/2017-4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0F30" w:rsidP="00A92A1F" w:rsidR="00A92A1F" w:rsidRPr="00970AE0">
    <w:pPr>
      <w:pStyle w:val="Zaglavlje"/>
      <w:jc w:val="right"/>
    </w:pPr>
    <w:r>
      <w:rPr>
        <w:szCs w:val="24"/>
      </w:rPr>
      <w:t>2 St-477/2017-4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E76"/>
    <w:rsid w:val="00190F30"/>
    <w:rsid w:val="002C4E76"/>
    <w:rsid w:val="005941D0"/>
    <w:rsid w:val="00E1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0F3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90F3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90F3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0F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F3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90F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90F3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77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77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1777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1777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1777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0F3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90F3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90F3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0F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F3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90F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90F3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77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77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1777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1777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1777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St-477/2017</izvorni_sadrzaj>
    <derivirana_varijabla naziv="DomainObject.Predmet.OznakaBroj_1">St-477/2017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MEGAS SERVIS d.o.o. MEDULIN</izvorni_sadrzaj>
    <derivirana_varijabla naziv="DomainObject.Predmet.ProtustrankaFormated_1">  MEGAS SERVIS d.o.o. MEDULIN</derivirana_varijabla>
  </DomainObject.Predmet.ProtustrankaFormated>
  <DomainObject.Predmet.ProtustrankaFormatedOIB>
    <izvorni_sadrzaj>  MEGAS SERVIS d.o.o. MEDULIN, OIB 94559130984</izvorni_sadrzaj>
    <derivirana_varijabla naziv="DomainObject.Predmet.ProtustrankaFormatedOIB_1">  MEGAS SERVIS d.o.o. MEDULIN, OIB 94559130984</derivirana_varijabla>
  </DomainObject.Predmet.ProtustrankaFormatedOIB>
  <DomainObject.Predmet.ProtustrankaFormatedWithAdress>
    <izvorni_sadrzaj> MEGAS SERVIS d.o.o. MEDULIN, Banjole, Kamik 55, 52100 Medulin</izvorni_sadrzaj>
    <derivirana_varijabla naziv="DomainObject.Predmet.ProtustrankaFormatedWithAdress_1"> MEGAS SERVIS d.o.o. MEDULIN, Banjole, Kamik 55, 52100 Medulin</derivirana_varijabla>
  </DomainObject.Predmet.ProtustrankaFormatedWithAdress>
  <DomainObject.Predmet.ProtustrankaFormatedWithAdressOIB>
    <izvorni_sadrzaj> MEGAS SERVIS d.o.o. MEDULIN, OIB 94559130984, Banjole, Kamik 55, 52100 Medulin</izvorni_sadrzaj>
    <derivirana_varijabla naziv="DomainObject.Predmet.ProtustrankaFormatedWithAdressOIB_1"> MEGAS SERVIS d.o.o. MEDULIN, OIB 94559130984, Banjole, Kamik 55, 52100 Medulin</derivirana_varijabla>
  </DomainObject.Predmet.ProtustrankaFormatedWithAdressOIB>
  <DomainObject.Predmet.ProtustrankaWithAdress>
    <izvorni_sadrzaj>MEGAS SERVIS d.o.o. MEDULIN Banjole, Kamik 55, 52100 Medulin</izvorni_sadrzaj>
    <derivirana_varijabla naziv="DomainObject.Predmet.ProtustrankaWithAdress_1">MEGAS SERVIS d.o.o. MEDULIN Banjole, Kamik 55, 52100 Medulin</derivirana_varijabla>
  </DomainObject.Predmet.ProtustrankaWithAdress>
  <DomainObject.Predmet.ProtustrankaWithAdressOIB>
    <izvorni_sadrzaj>MEGAS SERVIS d.o.o. MEDULIN, OIB 94559130984, Banjole, Kamik 55, 52100 Medulin</izvorni_sadrzaj>
    <derivirana_varijabla naziv="DomainObject.Predmet.ProtustrankaWithAdressOIB_1">MEGAS SERVIS d.o.o. MEDULIN, OIB 94559130984, Banjole, Kamik 55, 52100 Medulin</derivirana_varijabla>
  </DomainObject.Predmet.ProtustrankaWithAdressOIB>
  <DomainObject.Predmet.ProtustrankaNazivFormated>
    <izvorni_sadrzaj>MEGAS SERVIS d.o.o. MEDULIN</izvorni_sadrzaj>
    <derivirana_varijabla naziv="DomainObject.Predmet.ProtustrankaNazivFormated_1">MEGAS SERVIS d.o.o. MEDULIN</derivirana_varijabla>
  </DomainObject.Predmet.ProtustrankaNazivFormated>
  <DomainObject.Predmet.ProtustrankaNazivFormatedOIB>
    <izvorni_sadrzaj>MEGAS SERVIS d.o.o. MEDULIN, OIB 94559130984</izvorni_sadrzaj>
    <derivirana_varijabla naziv="DomainObject.Predmet.ProtustrankaNazivFormatedOIB_1">MEGAS SERVIS d.o.o. MEDULIN, OIB 94559130984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28200.10</izvorni_sadrzaj>
    <derivirana_varijabla naziv="DomainObject.Predmet.TrenutnaVrijednost_1">28200.10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MEGAS SERVIS d.o.o. MEDULIN</item>
    </izvorni_sadrzaj>
    <derivirana_varijabla naziv="DomainObject.Predmet.ProtuStrankaListFormated_1">
      <item>MEGAS SERVIS d.o.o. MEDULIN</item>
    </derivirana_varijabla>
  </DomainObject.Predmet.ProtuStrankaListFormated>
  <DomainObject.Predmet.ProtuStrankaListFormatedOIB>
    <izvorni_sadrzaj>
      <item>MEGAS SERVIS d.o.o. MEDULIN, OIB 94559130984</item>
    </izvorni_sadrzaj>
    <derivirana_varijabla naziv="DomainObject.Predmet.ProtuStrankaListFormatedOIB_1">
      <item>MEGAS SERVIS d.o.o. MEDULIN, OIB 94559130984</item>
    </derivirana_varijabla>
  </DomainObject.Predmet.ProtuStrankaListFormatedOIB>
  <DomainObject.Predmet.ProtuStrankaListFormatedWithAdress>
    <izvorni_sadrzaj>
      <item>MEGAS SERVIS d.o.o. MEDULIN, Banjole, Kamik 55, 52100 Medulin</item>
    </izvorni_sadrzaj>
    <derivirana_varijabla naziv="DomainObject.Predmet.ProtuStrankaListFormatedWithAdress_1">
      <item>MEGAS SERVIS d.o.o. MEDULIN, Banjole, Kamik 55, 52100 Medulin</item>
    </derivirana_varijabla>
  </DomainObject.Predmet.ProtuStrankaListFormatedWithAdress>
  <DomainObject.Predmet.ProtuStrankaListFormatedWithAdressOIB>
    <izvorni_sadrzaj>
      <item>MEGAS SERVIS d.o.o. MEDULIN, OIB 94559130984, Banjole, Kamik 55, 52100 Medulin</item>
    </izvorni_sadrzaj>
    <derivirana_varijabla naziv="DomainObject.Predmet.ProtuStrankaListFormatedWithAdressOIB_1">
      <item>MEGAS SERVIS d.o.o. MEDULIN, OIB 94559130984, Banjole, Kamik 55, 52100 Medulin</item>
    </derivirana_varijabla>
  </DomainObject.Predmet.ProtuStrankaListFormatedWithAdressOIB>
  <DomainObject.Predmet.ProtuStrankaListNazivFormated>
    <izvorni_sadrzaj>
      <item>MEGAS SERVIS d.o.o. MEDULIN</item>
    </izvorni_sadrzaj>
    <derivirana_varijabla naziv="DomainObject.Predmet.ProtuStrankaListNazivFormated_1">
      <item>MEGAS SERVIS d.o.o. MEDULIN</item>
    </derivirana_varijabla>
  </DomainObject.Predmet.ProtuStrankaListNazivFormated>
  <DomainObject.Predmet.ProtuStrankaListNazivFormatedOIB>
    <izvorni_sadrzaj>
      <item>MEGAS SERVIS d.o.o. MEDULIN, OIB 94559130984</item>
    </izvorni_sadrzaj>
    <derivirana_varijabla naziv="DomainObject.Predmet.ProtuStrankaListNazivFormatedOIB_1">
      <item>MEGAS SERVIS d.o.o. MEDULIN, OIB 94559130984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MEGAS SERVIS d.o.o. MEDULIN</izvorni_sadrzaj>
    <derivirana_varijabla naziv="DomainObject.Predmet.ProtustrankaIDrugi_1">MEGAS SERVIS d.o.o. MEDULIN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MEGAS SERVIS d.o.o. MEDULIN, OIB 94559130984, Banjole, Kamik 55, 52100 Medulin</izvorni_sadrzaj>
    <derivirana_varijabla naziv="DomainObject.Predmet.ProtustrankaIDrugiAdressOIB_1">MEGAS SERVIS d.o.o. MEDULIN, OIB 94559130984, Banjole, Kamik 55,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MEGAS SERVIS d.o.o. MEDULIN</item>
    </izvorni_sadrzaj>
    <derivirana_varijabla naziv="DomainObject.Predmet.SudioniciListNaziv_1">
      <item>FINANCIJSKA AGENCIJA, RC RIJEKA, PODRUŽNICA PULA, PULA</item>
      <item>MEGAS SERVIS d.o.o. MEDULIN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MEGAS SERVIS d.o.o. MEDULIN, OIB 94559130984, Banjole, Kamik 55,52100 Medulin</item>
    </izvorni_sadrzaj>
    <derivirana_varijabla naziv="DomainObject.Predmet.SudioniciListAdressOIB_1">
      <item>FINANCIJSKA AGENCIJA, RC RIJEKA, PODRUŽNICA PULA, PULA, OIB 85821130368, Ulica grada Vukovara 70,10000 Zagreb</item>
      <item>MEGAS SERVIS d.o.o. MEDULIN, OIB 94559130984, Banjole, Kamik 55,52100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94559130984</item>
    </izvorni_sadrzaj>
    <derivirana_varijabla naziv="DomainObject.Predmet.SudioniciListNazivOIB_1">
      <item>, OIB 85821130368</item>
      <item>, OIB 94559130984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691</properties:Words>
  <properties:Characters>3656</properties:Characters>
  <properties:Lines>88</properties:Lines>
  <properties:Paragraphs>31</properties:Paragraphs>
  <properties:TotalTime>3</properties:TotalTime>
  <properties:ScaleCrop>false</properties:ScaleCrop>
  <properties:LinksUpToDate>false</properties:LinksUpToDate>
  <properties:CharactersWithSpaces>4367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2017-10-26T10:35:00Z</dcterms:created>
  <dc:creator>Morena Brajuha</dc:creator>
  <dc:description/>
  <cp:keywords/>
  <cp:lastModifiedBy>Jasmina Matika</cp:lastModifiedBy>
  <cp:lastPrinted>2017-10-26T10:38:00Z</cp:lastPrinted>
  <dcterms:modified xmlns:xsi="http://www.w3.org/2001/XMLSchema-instance" xsi:type="dcterms:W3CDTF">2017-10-31T06:55:00Z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