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e258" w14:paraId="dfbe25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47814">
        <w:t>7978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47814">
        <w:t>7978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747814">
        <w:t>19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47814">
        <w:t xml:space="preserve">M2 NEKRETNINE d.o.o., OIB 63763790341, Zagreb, </w:t>
      </w:r>
      <w:proofErr w:type="spellStart"/>
      <w:r w:rsidR="00747814">
        <w:t>Podgorska</w:t>
      </w:r>
      <w:proofErr w:type="spellEnd"/>
      <w:r w:rsidR="00747814">
        <w:t xml:space="preserve"> 13.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47814">
        <w:t>9.961,74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747814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3B09A0"/>
    <w:rsid w:val="004066DA"/>
    <w:rsid w:val="004953C3"/>
    <w:rsid w:val="004B4B7E"/>
    <w:rsid w:val="00524D3D"/>
    <w:rsid w:val="005E554B"/>
    <w:rsid w:val="006156D0"/>
    <w:rsid w:val="0064498B"/>
    <w:rsid w:val="00676489"/>
    <w:rsid w:val="00726015"/>
    <w:rsid w:val="00747814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C92915"/>
    <w:rsid w:val="00D41108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0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0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7978</izvorni_sadrzaj>
    <derivirana_varijabla naziv="DomainObject.Predmet.Broj_1">7978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St-7978/2015</izvorni_sadrzaj>
    <derivirana_varijabla naziv="DomainObject.Predmet.OznakaBroj_1">St-7978/2015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M2 NEKRETNINE d.o.o. zastupanog po punomoćniku LJUBOMIR BASTIĆ</izvorni_sadrzaj>
    <derivirana_varijabla naziv="DomainObject.Predmet.ProtustrankaFormated_1">  M2 NEKRETNINE d.o.o. zastupanog po punomoćniku LJUBOMIR BASTIĆ</derivirana_varijabla>
  </DomainObject.Predmet.ProtustrankaFormated>
  <DomainObject.Predmet.ProtustrankaFormatedOIB>
    <izvorni_sadrzaj>  M2 NEKRETNINE d.o.o., OIB 63763790341 zastupanog po punomoćniku LJUBOMIR BASTIĆ</izvorni_sadrzaj>
    <derivirana_varijabla naziv="DomainObject.Predmet.ProtustrankaFormatedOIB_1">  M2 NEKRETNINE d.o.o., OIB 63763790341 zastupanog po punomoćniku LJUBOMIR BASTIĆ</derivirana_varijabla>
  </DomainObject.Predmet.ProtustrankaFormatedOIB>
  <DomainObject.Predmet.ProtustrankaFormatedWithAdress>
    <izvorni_sadrzaj> M2 NEKRETNINE d.o.o., Podgorska 13, 10000 Zagreb zastupanog po punomoćniku LJUBOMIR BASTIĆ</izvorni_sadrzaj>
    <derivirana_varijabla naziv="DomainObject.Predmet.ProtustrankaFormatedWithAdress_1"> M2 NEKRETNINE d.o.o., Podgorska 13, 10000 Zagreb zastupanog po punomoćniku LJUBOMIR BASTIĆ</derivirana_varijabla>
  </DomainObject.Predmet.ProtustrankaFormatedWithAdress>
  <DomainObject.Predmet.ProtustrankaFormatedWithAdressOIB>
    <izvorni_sadrzaj> M2 NEKRETNINE d.o.o., OIB 63763790341, Podgorska 13, 10000 Zagreb zastupanog po punomoćniku LJUBOMIR BASTIĆ</izvorni_sadrzaj>
    <derivirana_varijabla naziv="DomainObject.Predmet.ProtustrankaFormatedWithAdressOIB_1"> M2 NEKRETNINE d.o.o., OIB 63763790341, Podgorska 13, 10000 Zagreb zastupanog po punomoćniku LJUBOMIR BASTIĆ</derivirana_varijabla>
  </DomainObject.Predmet.ProtustrankaFormatedWithAdressOIB>
  <DomainObject.Predmet.ProtustrankaWithAdress>
    <izvorni_sadrzaj>M2 NEKRETNINE d.o.o. Podgorska 13, 10000 Zagreb</izvorni_sadrzaj>
    <derivirana_varijabla naziv="DomainObject.Predmet.ProtustrankaWithAdress_1">M2 NEKRETNINE d.o.o. Podgorska 13, 10000 Zagreb</derivirana_varijabla>
  </DomainObject.Predmet.ProtustrankaWithAdress>
  <DomainObject.Predmet.ProtustrankaWithAdressOIB>
    <izvorni_sadrzaj>M2 NEKRETNINE d.o.o., OIB 63763790341, Podgorska 13, 10000 Zagreb</izvorni_sadrzaj>
    <derivirana_varijabla naziv="DomainObject.Predmet.ProtustrankaWithAdressOIB_1">M2 NEKRETNINE d.o.o., OIB 63763790341, Podgorska 13, 10000 Zagreb</derivirana_varijabla>
  </DomainObject.Predmet.ProtustrankaWithAdressOIB>
  <DomainObject.Predmet.ProtustrankaNazivFormated>
    <izvorni_sadrzaj>M2 NEKRETNINE d.o.o.</izvorni_sadrzaj>
    <derivirana_varijabla naziv="DomainObject.Predmet.ProtustrankaNazivFormated_1">M2 NEKRETNINE d.o.o.</derivirana_varijabla>
  </DomainObject.Predmet.ProtustrankaNazivFormated>
  <DomainObject.Predmet.ProtustrankaNazivFormatedOIB>
    <izvorni_sadrzaj>M2 NEKRETNINE d.o.o., OIB 63763790341</izvorni_sadrzaj>
    <derivirana_varijabla naziv="DomainObject.Predmet.ProtustrankaNazivFormatedOIB_1">M2 NEKRETNINE d.o.o., OIB 63763790341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M2 NEKRETNINE d.o.o. zastupanog po punomoćniku LJUBOMIR BASTIĆ</item>
    </izvorni_sadrzaj>
    <derivirana_varijabla naziv="DomainObject.Predmet.ProtuStrankaListFormated_1">
      <item>M2 NEKRETNINE d.o.o. zastupanog po punomoćniku LJUBOMIR BASTIĆ</item>
    </derivirana_varijabla>
  </DomainObject.Predmet.ProtuStrankaListFormated>
  <DomainObject.Predmet.ProtuStrankaListFormatedOIB>
    <izvorni_sadrzaj>
      <item>M2 NEKRETNINE d.o.o., OIB 63763790341 zastupanog po punomoćniku LJUBOMIR BASTIĆ</item>
    </izvorni_sadrzaj>
    <derivirana_varijabla naziv="DomainObject.Predmet.ProtuStrankaListFormatedOIB_1">
      <item>M2 NEKRETNINE d.o.o., OIB 63763790341 zastupanog po punomoćniku LJUBOMIR BASTIĆ</item>
    </derivirana_varijabla>
  </DomainObject.Predmet.ProtuStrankaListFormatedOIB>
  <DomainObject.Predmet.ProtuStrankaListFormatedWithAdress>
    <izvorni_sadrzaj>
      <item>M2 NEKRETNINE d.o.o., Podgorska 13, 10000 Zagreb zastupanog po punomoćniku LJUBOMIR BASTIĆ</item>
    </izvorni_sadrzaj>
    <derivirana_varijabla naziv="DomainObject.Predmet.ProtuStrankaListFormatedWithAdress_1">
      <item>M2 NEKRETNINE d.o.o., Podgorska 13, 10000 Zagreb zastupanog po punomoćniku LJUBOMIR BASTIĆ</item>
    </derivirana_varijabla>
  </DomainObject.Predmet.ProtuStrankaListFormatedWithAdress>
  <DomainObject.Predmet.ProtuStrankaListFormatedWithAdressOIB>
    <izvorni_sadrzaj>
      <item>M2 NEKRETNINE d.o.o., OIB 63763790341, Podgorska 13, 10000 Zagreb zastupanog po punomoćniku LJUBOMIR BASTIĆ</item>
    </izvorni_sadrzaj>
    <derivirana_varijabla naziv="DomainObject.Predmet.ProtuStrankaListFormatedWithAdressOIB_1">
      <item>M2 NEKRETNINE d.o.o., OIB 63763790341, Podgorska 13, 10000 Zagreb zastupanog po punomoćniku LJUBOMIR BASTIĆ</item>
    </derivirana_varijabla>
  </DomainObject.Predmet.ProtuStrankaListFormatedWithAdressOIB>
  <DomainObject.Predmet.ProtuStrankaListNazivFormated>
    <izvorni_sadrzaj>
      <item>M2 NEKRETNINE d.o.o.</item>
    </izvorni_sadrzaj>
    <derivirana_varijabla naziv="DomainObject.Predmet.ProtuStrankaListNazivFormated_1">
      <item>M2 NEKRETNINE d.o.o.</item>
    </derivirana_varijabla>
  </DomainObject.Predmet.ProtuStrankaListNazivFormated>
  <DomainObject.Predmet.ProtuStrankaListNazivFormatedOIB>
    <izvorni_sadrzaj>
      <item>M2 NEKRETNINE d.o.o., OIB 63763790341</item>
    </izvorni_sadrzaj>
    <derivirana_varijabla naziv="DomainObject.Predmet.ProtuStrankaListNazivFormatedOIB_1">
      <item>M2 NEKRETNINE d.o.o., OIB 63763790341</item>
    </derivirana_varijabla>
  </DomainObject.Predmet.ProtuStrankaListNazivFormatedOIB>
  <DomainObject.Predmet.OstaliListFormated>
    <izvorni_sadrzaj>
      <item>LJUBOMIR BASTIĆ punomoćnik sudionika u postupku M2 NEKRETNINE d.o.o.</item>
    </izvorni_sadrzaj>
    <derivirana_varijabla naziv="DomainObject.Predmet.OstaliListFormated_1">
      <item>LJUBOMIR BASTIĆ punomoćnik sudionika u postupku M2 NEKRETNINE d.o.o.</item>
    </derivirana_varijabla>
  </DomainObject.Predmet.OstaliListFormated>
  <DomainObject.Predmet.OstaliListFormatedOIB>
    <izvorni_sadrzaj>
      <item>LJUBOMIR BASTIĆ, OIB 92159129949 punomoćnik sudionika u postupku M2 NEKRETNINE d.o.o.</item>
    </izvorni_sadrzaj>
    <derivirana_varijabla naziv="DomainObject.Predmet.OstaliListFormatedOIB_1">
      <item>LJUBOMIR BASTIĆ, OIB 92159129949 punomoćnik sudionika u postupku M2 NEKRETNINE d.o.o.</item>
    </derivirana_varijabla>
  </DomainObject.Predmet.OstaliListFormatedOIB>
  <DomainObject.Predmet.OstaliListFormatedWithAdress>
    <izvorni_sadrzaj>
      <item>LJUBOMIR BASTIĆ, Podgorska 13, 10000 Zagreb punomoćnik sudionika u postupku M2 NEKRETNINE d.o.o.</item>
    </izvorni_sadrzaj>
    <derivirana_varijabla naziv="DomainObject.Predmet.OstaliListFormatedWithAdress_1">
      <item>LJUBOMIR BASTIĆ, Podgorska 13, 10000 Zagreb punomoćnik sudionika u postupku M2 NEKRETNINE d.o.o.</item>
    </derivirana_varijabla>
  </DomainObject.Predmet.OstaliListFormatedWithAdress>
  <DomainObject.Predmet.OstaliListFormatedWithAdressOIB>
    <izvorni_sadrzaj>
      <item>LJUBOMIR BASTIĆ, OIB 92159129949, Podgorska 13, 10000 Zagreb punomoćnik sudionika u postupku M2 NEKRETNINE d.o.o.</item>
    </izvorni_sadrzaj>
    <derivirana_varijabla naziv="DomainObject.Predmet.OstaliListFormatedWithAdressOIB_1">
      <item>LJUBOMIR BASTIĆ, OIB 92159129949, Podgorska 13, 10000 Zagreb punomoćnik sudionika u postupku M2 NEKRETNINE d.o.o.</item>
    </derivirana_varijabla>
  </DomainObject.Predmet.OstaliListFormatedWithAdressOIB>
  <DomainObject.Predmet.OstaliListNazivFormated>
    <izvorni_sadrzaj>
      <item>LJUBOMIR BASTIĆ</item>
    </izvorni_sadrzaj>
    <derivirana_varijabla naziv="DomainObject.Predmet.OstaliListNazivFormated_1">
      <item>LJUBOMIR BASTIĆ</item>
    </derivirana_varijabla>
  </DomainObject.Predmet.OstaliListNazivFormated>
  <DomainObject.Predmet.OstaliListNazivFormatedOIB>
    <izvorni_sadrzaj>
      <item>LJUBOMIR BASTIĆ, OIB 92159129949</item>
    </izvorni_sadrzaj>
    <derivirana_varijabla naziv="DomainObject.Predmet.OstaliListNazivFormatedOIB_1">
      <item>LJUBOMIR BASTIĆ, OIB 92159129949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M2 NEKRETNINE d.o.o.</izvorni_sadrzaj>
    <derivirana_varijabla naziv="DomainObject.Predmet.ProtustrankaIDrugi_1">M2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M2 NEKRETNINE d.o.o., OIB 63763790341, Podgorska 13, 10000 Zagreb</izvorni_sadrzaj>
    <derivirana_varijabla naziv="DomainObject.Predmet.ProtustrankaIDrugiAdressOIB_1">M2 NEKRETNINE d.o.o., OIB 63763790341, Podgorska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M2 NEKRETNINE d.o.o.</item>
      <item>LJUBOMIR BASTIĆ</item>
    </izvorni_sadrzaj>
    <derivirana_varijabla naziv="DomainObject.Predmet.SudioniciListNaziv_1">
      <item>FINA Regionalni centar Zagreb</item>
      <item>M2 NEKRETNINE d.o.o.</item>
      <item>LJUBOMIR BASTIĆ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M2 NEKRETNINE d.o.o., OIB 63763790341, Podgorska 13,10000 Zagreb</item>
      <item>LJUBOMIR BASTIĆ, OIB 92159129949, Podgorska 13,10000 Zagreb</item>
    </izvorni_sadrzaj>
    <derivirana_varijabla naziv="DomainObject.Predmet.SudioniciListAdressOIB_1">
      <item>FINA Regionalni centar Zagreb, OIB 85821130368, Trg svibanjskih žrtava 1995. 1,10000 Zagreb</item>
      <item>M2 NEKRETNINE d.o.o., OIB 63763790341, Podgorska 13,10000 Zagreb</item>
      <item>LJUBOMIR BASTIĆ, OIB 92159129949, Podgorska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63763790341</item>
      <item>, OIB 92159129949</item>
    </izvorni_sadrzaj>
    <derivirana_varijabla naziv="DomainObject.Predmet.SudioniciListNazivOIB_1">
      <item>, OIB 85821130368</item>
      <item>, OIB 63763790341</item>
      <item>, OIB 92159129949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48</properties:Lines>
  <properties:Paragraphs>17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2016-01-18T13:40:00Z</cp:lastPrinted>
  <dcterms:modified xmlns:xsi="http://www.w3.org/2001/XMLSchema-instance" xsi:type="dcterms:W3CDTF">2016-01-19T08:50:00Z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