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d26c8" w14:paraId="a4d26c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330A4F">
        <w:t>2182</w:t>
      </w:r>
      <w:r w:rsidR="001101D0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101D0">
        <w:t>02</w:t>
      </w:r>
      <w:r w:rsidR="00AC4528">
        <w:t>.</w:t>
      </w:r>
      <w:r w:rsidR="001101D0">
        <w:t>listopad</w:t>
      </w:r>
      <w:r w:rsidR="00AC4528">
        <w:t>a</w:t>
      </w:r>
      <w:r w:rsidR="001101D0">
        <w:t xml:space="preserve"> 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330A4F">
        <w:t>IDEA PIU d.o.o., Ulica Vlahe Bukovca 42, Zaprešić</w:t>
      </w:r>
      <w:r w:rsidR="00D46A7B">
        <w:t xml:space="preserve"> </w:t>
      </w:r>
      <w:r w:rsidR="008C3477">
        <w:t>(</w:t>
      </w:r>
      <w:r w:rsidR="00330A4F">
        <w:t>OIB:39999258652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330A4F">
        <w:t>63.500,74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1101D0">
        <w:t>02.listopad</w:t>
      </w:r>
      <w:r w:rsidR="008155EE">
        <w:t>a</w:t>
      </w:r>
      <w:r w:rsidR="001101D0">
        <w:t xml:space="preserve"> 2017</w:t>
      </w:r>
      <w:r w:rsidR="00590AEF">
        <w:t>.</w:t>
      </w:r>
    </w:p>
    <w:p w:rsidRDefault="006E6DFE" w:rsidP="006E6DFE" w:rsidR="006E6DFE">
      <w:pPr>
        <w:pStyle w:val="Bezproreda"/>
        <w:jc w:val="right"/>
      </w:pPr>
      <w:r>
        <w:t xml:space="preserve">  Sudac:</w:t>
      </w:r>
    </w:p>
    <w:p w:rsidRDefault="006E6DFE" w:rsidP="006E6DFE" w:rsidR="006E6DFE">
      <w:pPr>
        <w:pStyle w:val="Bezproreda"/>
        <w:jc w:val="right"/>
      </w:pPr>
      <w:r>
        <w:t>Romina Markovinović,v.r.</w:t>
      </w:r>
    </w:p>
    <w:p w:rsidRDefault="006E6DFE" w:rsidP="006E6DFE" w:rsidR="006E6DFE">
      <w:pPr>
        <w:pStyle w:val="Bezproreda"/>
      </w:pPr>
    </w:p>
    <w:p w:rsidRDefault="006E6DFE" w:rsidP="006E6DFE" w:rsidR="006E6DFE">
      <w:pPr>
        <w:pStyle w:val="Bezproreda"/>
        <w:tabs>
          <w:tab w:pos="6900" w:val="left"/>
        </w:tabs>
      </w:pPr>
      <w:r>
        <w:tab/>
        <w:t>Za točnost opravka:</w:t>
      </w:r>
      <w:r>
        <w:tab/>
        <w:t xml:space="preserve">Marina </w:t>
      </w:r>
      <w:proofErr w:type="spellStart"/>
      <w:r>
        <w:t>Ulamec</w:t>
      </w:r>
      <w:proofErr w:type="spellEnd"/>
    </w:p>
    <w:p w:rsidRDefault="00E46BE6" w:rsidP="006E6DFE" w:rsidR="00E46BE6" w:rsidRPr="00E46BE6">
      <w:pPr>
        <w:jc w:val="right"/>
      </w:pP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0283" w:rsidR="00000283">
      <w:r>
        <w:separator/>
      </w:r>
    </w:p>
  </w:endnote>
  <w:endnote w:id="0" w:type="continuationSeparator">
    <w:p w:rsidRDefault="00000283" w:rsidR="000002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0283" w:rsidR="00000283">
      <w:r>
        <w:separator/>
      </w:r>
    </w:p>
  </w:footnote>
  <w:footnote w:id="0" w:type="continuationSeparator">
    <w:p w:rsidRDefault="00000283" w:rsidR="000002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3"/>
    <w:rsid w:val="00075413"/>
    <w:rsid w:val="00094677"/>
    <w:rsid w:val="000A7F03"/>
    <w:rsid w:val="000F1042"/>
    <w:rsid w:val="000F2630"/>
    <w:rsid w:val="001101D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0067B"/>
    <w:rsid w:val="00315F86"/>
    <w:rsid w:val="00317FAE"/>
    <w:rsid w:val="00320149"/>
    <w:rsid w:val="00325398"/>
    <w:rsid w:val="00330A4F"/>
    <w:rsid w:val="0038246E"/>
    <w:rsid w:val="003D35F9"/>
    <w:rsid w:val="003E3A15"/>
    <w:rsid w:val="00413F4C"/>
    <w:rsid w:val="00450EA9"/>
    <w:rsid w:val="0046155D"/>
    <w:rsid w:val="00464EA3"/>
    <w:rsid w:val="00465979"/>
    <w:rsid w:val="00497098"/>
    <w:rsid w:val="004B337A"/>
    <w:rsid w:val="004D7B0E"/>
    <w:rsid w:val="004F31BE"/>
    <w:rsid w:val="004F3962"/>
    <w:rsid w:val="005255E4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6C2F7B"/>
    <w:rsid w:val="006E6DFE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851B2"/>
    <w:rsid w:val="008A67D0"/>
    <w:rsid w:val="008C0E32"/>
    <w:rsid w:val="008C3477"/>
    <w:rsid w:val="008D21E6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5298F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06CC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46A7B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  <w:rsid w:val="00FF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6D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6D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6D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6D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6D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E6DFE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6D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6D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6D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6D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6D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E6DFE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432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2182</izvorni_sadrzaj>
    <derivirana_varijabla naziv="DomainObject.Predmet.Broj_1">2182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St-2182/2017</izvorni_sadrzaj>
    <derivirana_varijabla naziv="DomainObject.Predmet.OznakaBroj_1">St-2182/2017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IDEA PIU d.o.o. za zastupanog po punomoćniku Zlatko Sobolić</izvorni_sadrzaj>
    <derivirana_varijabla naziv="DomainObject.Predmet.ProtustrankaFormated_1">  IDEA PIU d.o.o. za zastupanog po punomoćniku Zlatko Sobolić</derivirana_varijabla>
  </DomainObject.Predmet.ProtustrankaFormated>
  <DomainObject.Predmet.ProtustrankaFormatedOIB>
    <izvorni_sadrzaj>  IDEA PIU d.o.o. za, OIB 39999258652 zastupanog po punomoćniku Zlatko Sobolić</izvorni_sadrzaj>
    <derivirana_varijabla naziv="DomainObject.Predmet.ProtustrankaFormatedOIB_1">  IDEA PIU d.o.o. za, OIB 39999258652 zastupanog po punomoćniku Zlatko Sobolić</derivirana_varijabla>
  </DomainObject.Predmet.ProtustrankaFormatedOIB>
  <DomainObject.Predmet.ProtustrankaFormatedWithAdress>
    <izvorni_sadrzaj> IDEA PIU d.o.o. za, Ulica Vlahe Bukovca 42, 10290 Zaprešić zastupanog po punomoćniku Zlatko Sobolić</izvorni_sadrzaj>
    <derivirana_varijabla naziv="DomainObject.Predmet.ProtustrankaFormatedWithAdress_1"> IDEA PIU d.o.o. za, Ulica Vlahe Bukovca 42, 10290 Zaprešić zastupanog po punomoćniku Zlatko Sobolić</derivirana_varijabla>
  </DomainObject.Predmet.ProtustrankaFormatedWithAdress>
  <DomainObject.Predmet.ProtustrankaFormatedWithAdressOIB>
    <izvorni_sadrzaj> IDEA PIU d.o.o. za, OIB 39999258652, Ulica Vlahe Bukovca 42, 10290 Zaprešić zastupanog po punomoćniku Zlatko Sobolić</izvorni_sadrzaj>
    <derivirana_varijabla naziv="DomainObject.Predmet.ProtustrankaFormatedWithAdressOIB_1"> IDEA PIU d.o.o. za, OIB 39999258652, Ulica Vlahe Bukovca 42, 10290 Zaprešić zastupanog po punomoćniku Zlatko Sobolić</derivirana_varijabla>
  </DomainObject.Predmet.ProtustrankaFormatedWithAdressOIB>
  <DomainObject.Predmet.ProtustrankaWithAdress>
    <izvorni_sadrzaj>IDEA PIU d.o.o. za Ulica Vlahe Bukovca 42, 10290 Zaprešić</izvorni_sadrzaj>
    <derivirana_varijabla naziv="DomainObject.Predmet.ProtustrankaWithAdress_1">IDEA PIU d.o.o. za Ulica Vlahe Bukovca 42, 10290 Zaprešić</derivirana_varijabla>
  </DomainObject.Predmet.ProtustrankaWithAdress>
  <DomainObject.Predmet.ProtustrankaWithAdressOIB>
    <izvorni_sadrzaj>IDEA PIU d.o.o. za, OIB 39999258652, Ulica Vlahe Bukovca 42, 10290 Zaprešić</izvorni_sadrzaj>
    <derivirana_varijabla naziv="DomainObject.Predmet.ProtustrankaWithAdressOIB_1">IDEA PIU d.o.o. za, OIB 39999258652, Ulica Vlahe Bukovca 42, 10290 Zaprešić</derivirana_varijabla>
  </DomainObject.Predmet.ProtustrankaWithAdressOIB>
  <DomainObject.Predmet.ProtustrankaNazivFormated>
    <izvorni_sadrzaj>IDEA PIU d.o.o. za</izvorni_sadrzaj>
    <derivirana_varijabla naziv="DomainObject.Predmet.ProtustrankaNazivFormated_1">IDEA PIU d.o.o. za</derivirana_varijabla>
  </DomainObject.Predmet.ProtustrankaNazivFormated>
  <DomainObject.Predmet.ProtustrankaNazivFormatedOIB>
    <izvorni_sadrzaj>IDEA PIU d.o.o. za, OIB 39999258652</izvorni_sadrzaj>
    <derivirana_varijabla naziv="DomainObject.Predmet.ProtustrankaNazivFormatedOIB_1">IDEA PIU d.o.o. za, OIB 39999258652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IDEA PIU d.o.o. za zastupanog po punomoćniku Zlatko Sobolić</item>
    </izvorni_sadrzaj>
    <derivirana_varijabla naziv="DomainObject.Predmet.ProtuStrankaListFormated_1">
      <item>IDEA PIU d.o.o. za zastupanog po punomoćniku Zlatko Sobolić</item>
    </derivirana_varijabla>
  </DomainObject.Predmet.ProtuStrankaListFormated>
  <DomainObject.Predmet.ProtuStrankaListFormatedOIB>
    <izvorni_sadrzaj>
      <item>IDEA PIU d.o.o. za, OIB 39999258652 zastupanog po punomoćniku Zlatko Sobolić</item>
    </izvorni_sadrzaj>
    <derivirana_varijabla naziv="DomainObject.Predmet.ProtuStrankaListFormatedOIB_1">
      <item>IDEA PIU d.o.o. za, OIB 39999258652 zastupanog po punomoćniku Zlatko Sobolić</item>
    </derivirana_varijabla>
  </DomainObject.Predmet.ProtuStrankaListFormatedOIB>
  <DomainObject.Predmet.ProtuStrankaListFormatedWithAdress>
    <izvorni_sadrzaj>
      <item>IDEA PIU d.o.o. za, Ulica Vlahe Bukovca 42, 10290 Zaprešić zastupanog po punomoćniku Zlatko Sobolić</item>
    </izvorni_sadrzaj>
    <derivirana_varijabla naziv="DomainObject.Predmet.ProtuStrankaListFormatedWithAdress_1">
      <item>IDEA PIU d.o.o. za, Ulica Vlahe Bukovca 42, 10290 Zaprešić zastupanog po punomoćniku Zlatko Sobolić</item>
    </derivirana_varijabla>
  </DomainObject.Predmet.ProtuStrankaListFormatedWithAdress>
  <DomainObject.Predmet.ProtuStrankaListFormatedWithAdressOIB>
    <izvorni_sadrzaj>
      <item>IDEA PIU d.o.o. za, OIB 39999258652, Ulica Vlahe Bukovca 42, 10290 Zaprešić zastupanog po punomoćniku Zlatko Sobolić</item>
    </izvorni_sadrzaj>
    <derivirana_varijabla naziv="DomainObject.Predmet.ProtuStrankaListFormatedWithAdressOIB_1">
      <item>IDEA PIU d.o.o. za, OIB 39999258652, Ulica Vlahe Bukovca 42, 10290 Zaprešić zastupanog po punomoćniku Zlatko Sobolić</item>
    </derivirana_varijabla>
  </DomainObject.Predmet.ProtuStrankaListFormatedWithAdressOIB>
  <DomainObject.Predmet.ProtuStrankaListNazivFormated>
    <izvorni_sadrzaj>
      <item>IDEA PIU d.o.o. za</item>
    </izvorni_sadrzaj>
    <derivirana_varijabla naziv="DomainObject.Predmet.ProtuStrankaListNazivFormated_1">
      <item>IDEA PIU d.o.o. za</item>
    </derivirana_varijabla>
  </DomainObject.Predmet.ProtuStrankaListNazivFormated>
  <DomainObject.Predmet.ProtuStrankaListNazivFormatedOIB>
    <izvorni_sadrzaj>
      <item>IDEA PIU d.o.o. za, OIB 39999258652</item>
    </izvorni_sadrzaj>
    <derivirana_varijabla naziv="DomainObject.Predmet.ProtuStrankaListNazivFormatedOIB_1">
      <item>IDEA PIU d.o.o. za, OIB 39999258652</item>
    </derivirana_varijabla>
  </DomainObject.Predmet.ProtuStrankaListNazivFormatedOIB>
  <DomainObject.Predmet.OstaliListFormated>
    <izvorni_sadrzaj>
      <item>Zlatko Sobolić punomoćnik sudionika u postupku IDEA PIU d.o.o. za</item>
    </izvorni_sadrzaj>
    <derivirana_varijabla naziv="DomainObject.Predmet.OstaliListFormated_1">
      <item>Zlatko Sobolić punomoćnik sudionika u postupku IDEA PIU d.o.o. za</item>
    </derivirana_varijabla>
  </DomainObject.Predmet.OstaliListFormated>
  <DomainObject.Predmet.OstaliListFormatedOIB>
    <izvorni_sadrzaj>
      <item>Zlatko Sobolić, OIB 11612458704 punomoćnik sudionika u postupku IDEA PIU d.o.o. za</item>
    </izvorni_sadrzaj>
    <derivirana_varijabla naziv="DomainObject.Predmet.OstaliListFormatedOIB_1">
      <item>Zlatko Sobolić, OIB 11612458704 punomoćnik sudionika u postupku IDEA PIU d.o.o. za</item>
    </derivirana_varijabla>
  </DomainObject.Predmet.OstaliListFormatedOIB>
  <DomainObject.Predmet.OstaliListFormatedWithAdress>
    <izvorni_sadrzaj>
      <item>Zlatko Sobolić, Ul.Vlahe Bukovca 42, 10290 Zaprešić punomoćnik sudionika u postupku IDEA PIU d.o.o. za</item>
    </izvorni_sadrzaj>
    <derivirana_varijabla naziv="DomainObject.Predmet.OstaliListFormatedWithAdress_1">
      <item>Zlatko Sobolić, Ul.Vlahe Bukovca 42, 10290 Zaprešić punomoćnik sudionika u postupku IDEA PIU d.o.o. za</item>
    </derivirana_varijabla>
  </DomainObject.Predmet.OstaliListFormatedWithAdress>
  <DomainObject.Predmet.OstaliListFormatedWithAdressOIB>
    <izvorni_sadrzaj>
      <item>Zlatko Sobolić, OIB 11612458704, Ul.Vlahe Bukovca 42, 10290 Zaprešić punomoćnik sudionika u postupku IDEA PIU d.o.o. za</item>
    </izvorni_sadrzaj>
    <derivirana_varijabla naziv="DomainObject.Predmet.OstaliListFormatedWithAdressOIB_1">
      <item>Zlatko Sobolić, OIB 11612458704, Ul.Vlahe Bukovca 42, 10290 Zaprešić punomoćnik sudionika u postupku IDEA PIU d.o.o. za</item>
    </derivirana_varijabla>
  </DomainObject.Predmet.OstaliListFormatedWithAdressOIB>
  <DomainObject.Predmet.OstaliListNazivFormated>
    <izvorni_sadrzaj>
      <item>Zlatko Sobolić</item>
    </izvorni_sadrzaj>
    <derivirana_varijabla naziv="DomainObject.Predmet.OstaliListNazivFormated_1">
      <item>Zlatko Sobolić</item>
    </derivirana_varijabla>
  </DomainObject.Predmet.OstaliListNazivFormated>
  <DomainObject.Predmet.OstaliListNazivFormatedOIB>
    <izvorni_sadrzaj>
      <item>Zlatko Sobolić, OIB 11612458704</item>
    </izvorni_sadrzaj>
    <derivirana_varijabla naziv="DomainObject.Predmet.OstaliListNazivFormatedOIB_1">
      <item>Zlatko Sobolić, OIB 11612458704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IDEA PIU d.o.o. za</izvorni_sadrzaj>
    <derivirana_varijabla naziv="DomainObject.Predmet.ProtustrankaIDrugi_1">IDEA PIU d.o.o. za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IDEA PIU d.o.o. za, OIB 39999258652, Ulica Vlahe Bukovca 42, 10290 Zaprešić</izvorni_sadrzaj>
    <derivirana_varijabla naziv="DomainObject.Predmet.ProtustrankaIDrugiAdressOIB_1">IDEA PIU d.o.o. za, OIB 39999258652, Ulica Vlahe Bukovca 42,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IDEA PIU d.o.o. za</item>
      <item>Zlatko Sobolić</item>
    </izvorni_sadrzaj>
    <derivirana_varijabla naziv="DomainObject.Predmet.SudioniciListNaziv_1">
      <item>FINA Regionalni centar Zagreb</item>
      <item>IDEA PIU d.o.o. za</item>
      <item>Zlatko Sobolić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IDEA PIU d.o.o. za, OIB 39999258652, Ulica Vlahe Bukovca 42,10290 Zaprešić</item>
      <item>Zlatko Sobolić, OIB 11612458704, Ul.Vlahe Bukovca 42,10290 Zaprešić</item>
    </izvorni_sadrzaj>
    <derivirana_varijabla naziv="DomainObject.Predmet.SudioniciListAdressOIB_1">
      <item>FINA Regionalni centar Zagreb, OIB 85821130368, Trg svibanjskih žrtava 1995. 1,10000 Zagreb</item>
      <item>IDEA PIU d.o.o. za, OIB 39999258652, Ulica Vlahe Bukovca 42,10290 Zaprešić</item>
      <item>Zlatko Sobolić, OIB 11612458704, Ul.Vlahe Bukovca 42,10290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39999258652</item>
      <item>, OIB 11612458704</item>
    </izvorni_sadrzaj>
    <derivirana_varijabla naziv="DomainObject.Predmet.SudioniciListNazivOIB_1">
      <item>, OIB 85821130368</item>
      <item>, OIB 39999258652</item>
      <item>, OIB 11612458704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1314</properties:Characters>
  <properties:Lines>45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2017-10-02T09:55:00Z</dcterms:created>
  <dc:creator>ilukac</dc:creator>
  <cp:lastModifiedBy>Marina Gojić</cp:lastModifiedBy>
  <cp:lastPrinted>2017-10-04T11:35:00Z</cp:lastPrinted>
  <dcterms:modified xmlns:xsi="http://www.w3.org/2001/XMLSchema-instance" xsi:type="dcterms:W3CDTF">2017-10-04T11:35:00Z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