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df69" w14:paraId="1d4df6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9676B">
        <w:rPr>
          <w:sz w:val="24"/>
          <w:szCs w:val="24"/>
          <w:lang w:val="hr-HR"/>
        </w:rPr>
        <w:t>382</w:t>
      </w:r>
      <w:r w:rsidR="00190F02">
        <w:rPr>
          <w:sz w:val="24"/>
          <w:szCs w:val="24"/>
          <w:lang w:val="hr-HR"/>
        </w:rPr>
        <w:t>/16-</w:t>
      </w:r>
      <w:r w:rsidR="00AD5615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>, po su</w:t>
      </w:r>
      <w:r w:rsidR="005F4567">
        <w:rPr>
          <w:szCs w:val="24"/>
        </w:rPr>
        <w:t>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9676B">
        <w:t>JANTAR d.o.o., Zadar, Polačišće 2</w:t>
      </w:r>
      <w:r w:rsidR="006400BB">
        <w:t>, Zadar</w:t>
      </w:r>
      <w:r w:rsidR="00A81C4E">
        <w:t>,</w:t>
      </w:r>
      <w:r w:rsidR="00EC7ECD">
        <w:t xml:space="preserve"> OIB: </w:t>
      </w:r>
      <w:r w:rsidR="0079676B">
        <w:t>36844356794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AD5615">
        <w:rPr>
          <w:szCs w:val="24"/>
        </w:rPr>
        <w:t>18</w:t>
      </w:r>
      <w:r w:rsidR="00837384">
        <w:rPr>
          <w:szCs w:val="24"/>
        </w:rPr>
        <w:t>. 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79676B">
        <w:rPr>
          <w:sz w:val="24"/>
          <w:szCs w:val="24"/>
          <w:lang w:val="hr-HR"/>
        </w:rPr>
        <w:t>Nalaže se</w:t>
      </w:r>
      <w:r w:rsidRPr="00951610">
        <w:rPr>
          <w:sz w:val="24"/>
          <w:szCs w:val="24"/>
          <w:lang w:val="hr-HR"/>
        </w:rPr>
        <w:t xml:space="preserve"> </w:t>
      </w:r>
      <w:r w:rsidR="0079676B">
        <w:rPr>
          <w:sz w:val="24"/>
          <w:szCs w:val="24"/>
          <w:lang w:val="hr-HR"/>
        </w:rPr>
        <w:t>MANDICI KATAVIĆ iz Zadra, Obala kneza Branimira 4/B, OIB: 14263702482</w:t>
      </w:r>
      <w:r w:rsidR="00A81C4E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9676B">
        <w:rPr>
          <w:sz w:val="24"/>
          <w:szCs w:val="24"/>
          <w:lang w:val="hr-HR"/>
        </w:rPr>
        <w:t>382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A7EFF" w:rsidR="00BA7EFF" w:rsidRPr="006400BB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9676B" w:rsidRPr="0079676B">
        <w:rPr>
          <w:sz w:val="24"/>
          <w:szCs w:val="24"/>
        </w:rPr>
        <w:t>JANTAR d.o.o., Zadar</w:t>
      </w:r>
      <w:r w:rsidR="00BA7EFF" w:rsidRPr="0079676B">
        <w:rPr>
          <w:sz w:val="24"/>
          <w:szCs w:val="24"/>
          <w:lang w:val="hr-HR"/>
        </w:rPr>
        <w:t>.</w:t>
      </w:r>
    </w:p>
    <w:p w:rsidRDefault="0049238A" w:rsidP="00BA7EFF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954681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AD5615">
        <w:rPr>
          <w:sz w:val="24"/>
          <w:szCs w:val="24"/>
        </w:rPr>
        <w:t>18</w:t>
      </w:r>
      <w:r w:rsidR="00837384" w:rsidRPr="00837384">
        <w:rPr>
          <w:sz w:val="24"/>
          <w:szCs w:val="24"/>
        </w:rPr>
        <w:t>. ožujka</w:t>
      </w:r>
      <w:r w:rsidR="00837384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79676B">
        <w:rPr>
          <w:szCs w:val="24"/>
        </w:rPr>
        <w:t>MANDICA KATAVIĆ iz Zadra, Obala kneza Branimira 4/B</w:t>
      </w:r>
      <w:r w:rsidR="008A2C49">
        <w:rPr>
          <w:szCs w:val="24"/>
        </w:rPr>
        <w:t xml:space="preserve"> 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840906" w:rsidR="00F60E80" w:rsidRPr="00951610">
      <w:pPr>
        <w:pStyle w:val="Tijeloteksta"/>
        <w:tabs>
          <w:tab w:pos="4153" w:val="center"/>
        </w:tabs>
        <w:rPr>
          <w:szCs w:val="24"/>
        </w:rPr>
      </w:pPr>
      <w:r>
        <w:rPr>
          <w:szCs w:val="24"/>
        </w:rPr>
        <w:t>- u spis.</w:t>
      </w:r>
      <w:r w:rsidR="00840906">
        <w:rPr>
          <w:szCs w:val="24"/>
        </w:rPr>
        <w:tab/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C4E" w:rsidR="00A81C4E">
      <w:r>
        <w:separator/>
      </w:r>
    </w:p>
  </w:endnote>
  <w:endnote w:id="0" w:type="continuationSeparator">
    <w:p w:rsidRDefault="00A81C4E" w:rsidR="00A81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C4E" w:rsidR="00A81C4E">
      <w:r>
        <w:separator/>
      </w:r>
    </w:p>
  </w:footnote>
  <w:footnote w:id="0" w:type="continuationSeparator">
    <w:p w:rsidRDefault="00A81C4E" w:rsidR="00A81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C4E" w:rsidP="00EF4316" w:rsidR="00A81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1C4E" w:rsidR="00A81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C4E" w:rsidP="00EF4316" w:rsidR="00A81C4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8234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81C4E" w:rsidP="00DD7B90" w:rsidR="00A81C4E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400BB">
      <w:rPr>
        <w:sz w:val="24"/>
        <w:szCs w:val="24"/>
        <w:lang w:val="hr-HR"/>
      </w:rPr>
      <w:t>38</w:t>
    </w:r>
    <w:r w:rsidR="0079676B">
      <w:rPr>
        <w:sz w:val="24"/>
        <w:szCs w:val="24"/>
        <w:lang w:val="hr-HR"/>
      </w:rPr>
      <w:t>2</w:t>
    </w:r>
    <w:r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234A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5F4567"/>
    <w:rsid w:val="006325FF"/>
    <w:rsid w:val="006400BB"/>
    <w:rsid w:val="006423FC"/>
    <w:rsid w:val="00645D3A"/>
    <w:rsid w:val="0065029E"/>
    <w:rsid w:val="00697CE6"/>
    <w:rsid w:val="006D20A6"/>
    <w:rsid w:val="006D6304"/>
    <w:rsid w:val="006D7447"/>
    <w:rsid w:val="00742494"/>
    <w:rsid w:val="007718B2"/>
    <w:rsid w:val="00793003"/>
    <w:rsid w:val="0079676B"/>
    <w:rsid w:val="007B3220"/>
    <w:rsid w:val="007C48AB"/>
    <w:rsid w:val="007E206B"/>
    <w:rsid w:val="007F57F3"/>
    <w:rsid w:val="008058B1"/>
    <w:rsid w:val="0082407F"/>
    <w:rsid w:val="00824168"/>
    <w:rsid w:val="00837384"/>
    <w:rsid w:val="00840906"/>
    <w:rsid w:val="00871F4E"/>
    <w:rsid w:val="008A0BDF"/>
    <w:rsid w:val="008A2C49"/>
    <w:rsid w:val="008A35BC"/>
    <w:rsid w:val="008B261F"/>
    <w:rsid w:val="0093736B"/>
    <w:rsid w:val="00951610"/>
    <w:rsid w:val="00954681"/>
    <w:rsid w:val="009D1CA9"/>
    <w:rsid w:val="009D373A"/>
    <w:rsid w:val="009D495D"/>
    <w:rsid w:val="009D4A3A"/>
    <w:rsid w:val="00A329F3"/>
    <w:rsid w:val="00A366C8"/>
    <w:rsid w:val="00A448B5"/>
    <w:rsid w:val="00A665ED"/>
    <w:rsid w:val="00A81C4E"/>
    <w:rsid w:val="00A92C32"/>
    <w:rsid w:val="00AB3330"/>
    <w:rsid w:val="00AD38DE"/>
    <w:rsid w:val="00AD5615"/>
    <w:rsid w:val="00AE21DC"/>
    <w:rsid w:val="00AF2A8E"/>
    <w:rsid w:val="00B11191"/>
    <w:rsid w:val="00B17CD4"/>
    <w:rsid w:val="00B22FEB"/>
    <w:rsid w:val="00B83E7A"/>
    <w:rsid w:val="00BA7EFF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735BF"/>
    <w:rsid w:val="00D9137B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2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3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3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3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3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2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3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3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3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3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d.o.o. za međunarodno otpremništvo, zastupanje i trgovinu</izvorni_sadrzaj>
    <derivirana_varijabla naziv="DomainObject.Predmet.ProtustrankaFormated_1">  JANTAR d.o.o. za međunarodno otpremništvo, zastupanje i trgovinu</derivirana_varijabla>
  </DomainObject.Predmet.ProtustrankaFormated>
  <DomainObject.Predmet.ProtustrankaFormatedOIB>
    <izvorni_sadrzaj>  JANTAR d.o.o. za međunarodno otpremništvo, zastupanje i trgovinu, OIB 36844356794</izvorni_sadrzaj>
    <derivirana_varijabla naziv="DomainObject.Predmet.ProtustrankaFormatedOIB_1">  JANTAR d.o.o. za međunarodno otpremništvo, zastupanje i trgovinu, OIB 36844356794</derivirana_varijabla>
  </DomainObject.Predmet.ProtustrankaFormatedOIB>
  <DomainObject.Predmet.ProtustrankaFormatedWithAdress>
    <izvorni_sadrzaj> JANTAR d.o.o. za međunarodno otpremništvo, zastupanje i trgovinu, Polačišće 2, 23000 Zadar</izvorni_sadrzaj>
    <derivirana_varijabla naziv="DomainObject.Predmet.ProtustrankaFormatedWithAdress_1"> JANTAR d.o.o. za međunarodno otpremništvo, zastupanje i trgovinu, Polačišće 2, 23000 Zadar</derivirana_varijabla>
  </DomainObject.Predmet.ProtustrankaFormatedWithAdress>
  <DomainObject.Predmet.ProtustrankaFormatedWithAdressOIB>
    <izvorni_sadrzaj> JANTAR d.o.o. za međunarodno otpremništvo, zastupanje i trgovinu, OIB 36844356794, Polačišće 2, 23000 Zadar</izvorni_sadrzaj>
    <derivirana_varijabla naziv="DomainObject.Predmet.ProtustrankaFormatedWithAdressOIB_1"> JANTAR d.o.o. za međunarodno otpremništvo, zastupanje i trgovinu, OIB 36844356794, Polačišće 2, 23000 Zadar</derivirana_varijabla>
  </DomainObject.Predmet.ProtustrankaFormatedWithAdressOIB>
  <DomainObject.Predmet.ProtustrankaWithAdress>
    <izvorni_sadrzaj>JANTAR d.o.o. za međunarodno otpremništvo, zastupanje i trgovinu Polačišće 2, 23000 Zadar</izvorni_sadrzaj>
    <derivirana_varijabla naziv="DomainObject.Predmet.ProtustrankaWithAdress_1">JANTAR d.o.o. za međunarodno otpremništvo, zastupanje i trgovinu Polačišće 2, 23000 Zadar</derivirana_varijabla>
  </DomainObject.Predmet.ProtustrankaWithAdress>
  <DomainObject.Predmet.ProtustrankaWithAdressOIB>
    <izvorni_sadrzaj>JANTAR d.o.o. za međunarodno otpremništvo, zastupanje i trgovinu, OIB 36844356794, Polačišće 2, 23000 Zadar</izvorni_sadrzaj>
    <derivirana_varijabla naziv="DomainObject.Predmet.ProtustrankaWithAdressOIB_1">JANTAR d.o.o. za međunarodno otpremništvo, zastupanje i trgovinu, OIB 36844356794, Polačišće 2, 23000 Zadar</derivirana_varijabla>
  </DomainObject.Predmet.ProtustrankaWithAdressOIB>
  <DomainObject.Predmet.ProtustrankaNazivFormated>
    <izvorni_sadrzaj>JANTAR d.o.o. za međunarodno otpremništvo, zastupanje i trgovinu</izvorni_sadrzaj>
    <derivirana_varijabla naziv="DomainObject.Predmet.ProtustrankaNazivFormated_1">JANTAR d.o.o. za međunarodno otpremništvo, zastupanje i trgovinu</derivirana_varijabla>
  </DomainObject.Predmet.ProtustrankaNazivFormated>
  <DomainObject.Predmet.ProtustrankaNazivFormatedOIB>
    <izvorni_sadrzaj>JANTAR d.o.o. za međunarodno otpremništvo, zastupanje i trgovinu, OIB 36844356794</izvorni_sadrzaj>
    <derivirana_varijabla naziv="DomainObject.Predmet.ProtustrankaNazivFormatedOIB_1">JANTAR d.o.o. za međunarodno otpremništvo, zastupanje i trgovinu, OIB 36844356794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36669.10</izvorni_sadrzaj>
    <derivirana_varijabla naziv="DomainObject.Predmet.TrenutnaVrijednost_1">36669.10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JANTAR d.o.o. za međunarodno otpremništvo, zastupanje i trgovinu</item>
    </izvorni_sadrzaj>
    <derivirana_varijabla naziv="DomainObject.Predmet.ProtuStrankaListFormated_1">
      <item>JANTAR d.o.o. za međunarodno otpremništvo, zastupanje i trgovinu</item>
    </derivirana_varijabla>
  </DomainObject.Predmet.ProtuStrankaListFormated>
  <DomainObject.Predmet.ProtuStrankaListFormatedOIB>
    <izvorni_sadrzaj>
      <item>JANTAR d.o.o. za međunarodno otpremništvo, zastupanje i trgovinu, OIB 36844356794</item>
    </izvorni_sadrzaj>
    <derivirana_varijabla naziv="DomainObject.Predmet.ProtuStrankaListFormatedOIB_1">
      <item>JANTAR d.o.o. za međunarodno otpremništvo, zastupanje i trgovinu, OIB 36844356794</item>
    </derivirana_varijabla>
  </DomainObject.Predmet.ProtuStrankaListFormatedOIB>
  <DomainObject.Predmet.ProtuStrankaListFormatedWithAdress>
    <izvorni_sadrzaj>
      <item>JANTAR d.o.o. za međunarodno otpremništvo, zastupanje i trgovinu, Polačišće 2, 23000 Zadar</item>
    </izvorni_sadrzaj>
    <derivirana_varijabla naziv="DomainObject.Predmet.ProtuStrankaListFormatedWithAdress_1">
      <item>JANTAR d.o.o. za međunarodno otpremništvo, zastupanje i trgovinu, Polačišće 2, 23000 Zadar</item>
    </derivirana_varijabla>
  </DomainObject.Predmet.ProtuStrankaListFormatedWithAdress>
  <DomainObject.Predmet.ProtuStrankaListFormatedWithAdressOIB>
    <izvorni_sadrzaj>
      <item>JANTAR d.o.o. za međunarodno otpremništvo, zastupanje i trgovinu, OIB 36844356794, Polačišće 2, 23000 Zadar</item>
    </izvorni_sadrzaj>
    <derivirana_varijabla naziv="DomainObject.Predmet.ProtuStrankaListFormatedWithAdressOIB_1">
      <item>JANTAR d.o.o. za međunarodno otpremništvo, zastupanje i trgovinu, OIB 36844356794, Polačišće 2, 23000 Zadar</item>
    </derivirana_varijabla>
  </DomainObject.Predmet.ProtuStrankaListFormatedWithAdressOIB>
  <DomainObject.Predmet.ProtuStrankaListNazivFormated>
    <izvorni_sadrzaj>
      <item>JANTAR d.o.o. za međunarodno otpremništvo, zastupanje i trgovinu</item>
    </izvorni_sadrzaj>
    <derivirana_varijabla naziv="DomainObject.Predmet.ProtuStrankaListNazivFormated_1">
      <item>JANTAR d.o.o. za međunarodno otpremništvo, zastupanje i trgovinu</item>
    </derivirana_varijabla>
  </DomainObject.Predmet.ProtuStrankaListNazivFormated>
  <DomainObject.Predmet.ProtuStrankaListNazivFormatedOIB>
    <izvorni_sadrzaj>
      <item>JANTAR d.o.o. za međunarodno otpremništvo, zastupanje i trgovinu, OIB 36844356794</item>
    </izvorni_sadrzaj>
    <derivirana_varijabla naziv="DomainObject.Predmet.ProtuStrankaListNazivFormatedOIB_1">
      <item>JANTAR d.o.o. za međunarodno otpremništvo, zastupanje i trgovinu, OIB 36844356794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JANTAR d.o.o. za međunarodno otpremništvo, zastupanje i trgovinu</izvorni_sadrzaj>
    <derivirana_varijabla naziv="DomainObject.Predmet.ProtustrankaIDrugi_1">JANTAR d.o.o. za međunarodno otpremništvo, zastupanje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JANTAR d.o.o. za međunarodno otpremništvo, zastupanje i trgovinu, OIB 36844356794, Polačišće 2, 23000 Zadar</izvorni_sadrzaj>
    <derivirana_varijabla naziv="DomainObject.Predmet.ProtustrankaIDrugiAdressOIB_1">JANTAR d.o.o. za međunarodno otpremništvo, zastupanje i trgovinu, OIB 36844356794,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JANTAR d.o.o. za međunarodno otpremništvo, zastupanje i trgovinu</item>
    </izvorni_sadrzaj>
    <derivirana_varijabla naziv="DomainObject.Predmet.SudioniciListNaziv_1">
      <item>FINA</item>
      <item>JANTAR d.o.o. za međunarodno otpremništvo, zastupanje i trgovinu</item>
    </derivirana_varijabla>
  </DomainObject.Predmet.SudioniciListNaziv>
  <DomainObject.Predmet.SudioniciListAdressOIB>
    <izvorni_sadrzaj>
      <item>FINA, OIB 85821130368</item>
      <item>JANTAR d.o.o. za međunarodno otpremništvo, zastupanje i trgovinu, OIB 36844356794, Polačišće 2,23000 Zadar</item>
    </izvorni_sadrzaj>
    <derivirana_varijabla naziv="DomainObject.Predmet.SudioniciListAdressOIB_1">
      <item>FINA, OIB 85821130368</item>
      <item>JANTAR d.o.o. za međunarodno otpremništvo, zastupanje i trgovinu, OIB 36844356794,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36844356794</item>
    </izvorni_sadrzaj>
    <derivirana_varijabla naziv="DomainObject.Predmet.SudioniciListNazivOIB_1">
      <item>, OIB 85821130368</item>
      <item>, OIB 36844356794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DD5B5-212B-4D2C-8415-330FD3EE9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1677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2016-03-18T07:14:00Z</dcterms:created>
  <dc:creator>Ante Kačić</dc:creator>
  <cp:lastModifiedBy>wsadmin</cp:lastModifiedBy>
  <cp:lastPrinted>2015-11-27T10:35:00Z</cp:lastPrinted>
  <dcterms:modified xmlns:xsi="http://www.w3.org/2001/XMLSchema-instance" xsi:type="dcterms:W3CDTF">2016-03-18T13:27:00Z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