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f339" w14:paraId="9e0f339" w:rsidRDefault="00B0391D" w:rsidP="00B0391D" w:rsidR="00B0391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</w:t>
      </w:r>
      <w:r>
        <w:rPr>
          <w:bCs/>
          <w:sz w:val="24"/>
          <w:szCs w:val="24"/>
          <w:lang w:val="hr-HR"/>
        </w:rPr>
        <w:t>892</w:t>
      </w:r>
      <w:r>
        <w:rPr>
          <w:bCs/>
          <w:sz w:val="24"/>
          <w:szCs w:val="24"/>
          <w:lang w:val="hr-HR"/>
        </w:rPr>
        <w:t>/15-5</w:t>
      </w:r>
    </w:p>
    <w:p w:rsidRDefault="00B0391D" w:rsidP="00B0391D" w:rsidR="00B039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B0391D" w:rsidP="00B0391D" w:rsidR="00B039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B0391D" w:rsidP="00B0391D" w:rsidR="00B0391D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B0391D" w:rsidP="00B0391D" w:rsidR="00B0391D"/>
    <w:p w:rsidRDefault="00B0391D" w:rsidP="00B0391D" w:rsidR="00B0391D"/>
    <w:p w:rsidRDefault="00B0391D" w:rsidP="00B0391D" w:rsidR="00B0391D"/>
    <w:p w:rsidRDefault="00B0391D" w:rsidP="00B0391D" w:rsidR="00B0391D"/>
    <w:p w:rsidRDefault="00B0391D" w:rsidP="00B0391D" w:rsidR="00B0391D">
      <w:pPr>
        <w:jc w:val="center"/>
      </w:pPr>
      <w:r>
        <w:t>U    I M E    R E P U B L I K E    H R V A T S K E</w:t>
      </w:r>
    </w:p>
    <w:p w:rsidRDefault="00B0391D" w:rsidP="00B0391D" w:rsidR="00B0391D">
      <w:pPr>
        <w:jc w:val="both"/>
      </w:pPr>
    </w:p>
    <w:p w:rsidRDefault="00B0391D" w:rsidP="00B0391D" w:rsidR="00B0391D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0391D" w:rsidP="00B0391D" w:rsidR="00B0391D">
      <w:pPr>
        <w:rPr>
          <w:rFonts w:eastAsiaTheme="minorHAnsi"/>
          <w:sz w:val="24"/>
          <w:szCs w:val="20"/>
        </w:rPr>
      </w:pPr>
    </w:p>
    <w:p w:rsidRDefault="00B0391D" w:rsidP="00B0391D" w:rsidR="00B0391D">
      <w:pPr>
        <w:rPr>
          <w:szCs w:val="24"/>
        </w:rPr>
      </w:pPr>
    </w:p>
    <w:p w:rsidRDefault="00B0391D" w:rsidP="00B0391D" w:rsidR="00B0391D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CENTAR BALOG </w:t>
      </w:r>
      <w:proofErr w:type="spellStart"/>
      <w:r>
        <w:t>d.o.o</w:t>
      </w:r>
      <w:proofErr w:type="spellEnd"/>
      <w:r>
        <w:t xml:space="preserve">., OIB: 39166140048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15,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B0391D" w:rsidP="00B0391D" w:rsidR="00B0391D">
      <w:pPr>
        <w:jc w:val="both"/>
        <w:rPr>
          <w:szCs w:val="24"/>
        </w:rPr>
      </w:pPr>
    </w:p>
    <w:p w:rsidRDefault="00B0391D" w:rsidP="00B0391D" w:rsidR="00B0391D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B0391D" w:rsidP="00B0391D" w:rsidR="00B0391D">
      <w:pPr>
        <w:jc w:val="center"/>
      </w:pPr>
    </w:p>
    <w:p w:rsidRDefault="00B0391D" w:rsidP="00B0391D" w:rsidR="00B0391D"/>
    <w:p w:rsidRDefault="00B0391D" w:rsidP="00B0391D" w:rsidR="00B0391D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CENTAR BALOG </w:t>
      </w:r>
      <w:proofErr w:type="spellStart"/>
      <w:r>
        <w:t>d.o.o</w:t>
      </w:r>
      <w:proofErr w:type="spellEnd"/>
      <w:r>
        <w:t xml:space="preserve">., OIB: 39166140048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15,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B0391D" w:rsidP="00B0391D" w:rsidR="00B0391D">
      <w:pPr>
        <w:jc w:val="both"/>
      </w:pPr>
    </w:p>
    <w:p w:rsidRDefault="00B0391D" w:rsidP="00B0391D" w:rsidR="00B0391D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CENTAR BALOG </w:t>
      </w:r>
      <w:proofErr w:type="spellStart"/>
      <w:r>
        <w:t>d.o.o</w:t>
      </w:r>
      <w:proofErr w:type="spellEnd"/>
      <w:r>
        <w:t xml:space="preserve">., OIB: 39166140048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15,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>.</w:t>
      </w:r>
    </w:p>
    <w:p w:rsidRDefault="00B0391D" w:rsidP="00B0391D" w:rsidR="00B0391D">
      <w:pPr>
        <w:jc w:val="both"/>
        <w:rPr>
          <w:szCs w:val="24"/>
        </w:rPr>
      </w:pPr>
    </w:p>
    <w:p w:rsidRDefault="00B0391D" w:rsidP="00B0391D" w:rsidR="00B0391D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Hrvoje</w:t>
      </w:r>
      <w:proofErr w:type="spellEnd"/>
      <w:r>
        <w:t xml:space="preserve"> </w:t>
      </w:r>
      <w:proofErr w:type="spellStart"/>
      <w:r>
        <w:t>Kraljičković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hrvatskih</w:t>
      </w:r>
      <w:proofErr w:type="spellEnd"/>
      <w:r>
        <w:t xml:space="preserve"> </w:t>
      </w:r>
      <w:proofErr w:type="spellStart"/>
      <w:r>
        <w:t>velikana</w:t>
      </w:r>
      <w:proofErr w:type="spellEnd"/>
      <w:r>
        <w:t xml:space="preserve"> 4, Zagreb, OIB: 63875916042.</w:t>
      </w:r>
    </w:p>
    <w:p w:rsidRDefault="00B0391D" w:rsidP="00B0391D" w:rsidR="00B0391D">
      <w:pPr>
        <w:jc w:val="both"/>
        <w:rPr>
          <w:color w:val="FF0000"/>
        </w:rPr>
      </w:pPr>
    </w:p>
    <w:p w:rsidRDefault="00B0391D" w:rsidP="00B0391D" w:rsidR="00B0391D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B0391D" w:rsidP="00B0391D" w:rsidR="00B0391D">
      <w:pPr>
        <w:jc w:val="both"/>
      </w:pPr>
    </w:p>
    <w:p w:rsidRDefault="00B0391D" w:rsidP="00B0391D" w:rsidR="00B0391D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CENTAR BALOG </w:t>
      </w:r>
      <w:proofErr w:type="spellStart"/>
      <w:r>
        <w:t>d.o.o</w:t>
      </w:r>
      <w:proofErr w:type="spellEnd"/>
      <w:r>
        <w:t xml:space="preserve">., OIB: 39166140048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15,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B0391D" w:rsidP="00B0391D" w:rsidR="00B0391D"/>
    <w:p w:rsidRDefault="00B0391D" w:rsidP="00B0391D" w:rsidR="00B0391D"/>
    <w:p w:rsidRDefault="00B0391D" w:rsidP="00B0391D" w:rsidR="00B0391D">
      <w:pPr>
        <w:jc w:val="center"/>
      </w:pPr>
      <w:proofErr w:type="spellStart"/>
      <w:r>
        <w:t>Obrazloženje</w:t>
      </w:r>
      <w:proofErr w:type="spellEnd"/>
    </w:p>
    <w:p w:rsidRDefault="00B0391D" w:rsidP="00B0391D" w:rsidR="00B0391D">
      <w:pPr>
        <w:jc w:val="both"/>
      </w:pPr>
    </w:p>
    <w:p w:rsidRDefault="00B0391D" w:rsidP="00B0391D" w:rsidR="00B0391D">
      <w:pPr>
        <w:jc w:val="both"/>
        <w:rPr>
          <w:color w:val="FF0000"/>
        </w:rPr>
      </w:pPr>
    </w:p>
    <w:p w:rsidRDefault="00B0391D" w:rsidP="00B0391D" w:rsidR="00B0391D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2</w:t>
      </w:r>
      <w:r>
        <w:t>4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0391D" w:rsidP="00B0391D" w:rsidR="00B0391D"/>
    <w:p w:rsidRDefault="00B0391D" w:rsidP="00B0391D" w:rsidR="00B0391D">
      <w:pPr>
        <w:jc w:val="both"/>
      </w:pPr>
      <w:r>
        <w:lastRenderedPageBreak/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B0391D" w:rsidP="00B0391D" w:rsidR="00B0391D"/>
    <w:p w:rsidRDefault="00B0391D" w:rsidP="00B0391D" w:rsidR="00B0391D"/>
    <w:p w:rsidRDefault="00B0391D" w:rsidP="00B0391D" w:rsidR="00B0391D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B0391D" w:rsidP="00B0391D" w:rsidR="00B0391D">
      <w:r>
        <w:t xml:space="preserve">                                                                                                  </w:t>
      </w:r>
    </w:p>
    <w:p w:rsidRDefault="00B0391D" w:rsidP="00B0391D" w:rsidR="00B0391D">
      <w:r>
        <w:t xml:space="preserve">     </w:t>
      </w:r>
    </w:p>
    <w:p w:rsidRDefault="00B0391D" w:rsidP="00B0391D" w:rsidR="00B039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B0391D" w:rsidP="00B0391D" w:rsidR="00B0391D"/>
    <w:p w:rsidRDefault="00B0391D" w:rsidP="00B0391D" w:rsidR="00B0391D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B0391D" w:rsidP="00B0391D" w:rsidR="00B0391D">
      <w:pPr>
        <w:rPr>
          <w:szCs w:val="24"/>
        </w:rPr>
      </w:pPr>
    </w:p>
    <w:p w:rsidRDefault="00B0391D" w:rsidP="00B0391D" w:rsidR="00B0391D">
      <w:pPr>
        <w:ind w:left="4248"/>
      </w:pPr>
      <w:r>
        <w:t xml:space="preserve">     </w:t>
      </w:r>
    </w:p>
    <w:p w:rsidRDefault="00B0391D" w:rsidP="00B0391D" w:rsidR="00B0391D"/>
    <w:p w:rsidRDefault="00B0391D" w:rsidP="00B0391D" w:rsidR="00B0391D"/>
    <w:p w:rsidRDefault="00B0391D" w:rsidP="00B0391D" w:rsidR="00B0391D">
      <w:r>
        <w:t xml:space="preserve">                                                         </w:t>
      </w:r>
    </w:p>
    <w:p w:rsidRDefault="00B0391D" w:rsidP="00B0391D" w:rsidR="00B0391D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B0391D" w:rsidP="00B0391D" w:rsidR="00B0391D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B0391D" w:rsidP="00B0391D" w:rsidR="00B0391D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B0391D" w:rsidP="00B0391D" w:rsidR="00B0391D"/>
    <w:p w:rsidRDefault="00B0391D" w:rsidP="00B0391D" w:rsidR="00B0391D"/>
    <w:p w:rsidRDefault="00B0391D" w:rsidP="00B0391D" w:rsidR="00B0391D">
      <w:r>
        <w:t>DNA:</w:t>
      </w:r>
    </w:p>
    <w:p w:rsidRDefault="00B0391D" w:rsidP="00B0391D" w:rsidR="00B0391D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B0391D" w:rsidP="00B0391D" w:rsidR="00B0391D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B0391D" w:rsidP="00B0391D" w:rsidR="00B0391D">
      <w:pPr>
        <w:numPr>
          <w:ilvl w:val="0"/>
          <w:numId w:val="48"/>
        </w:numPr>
      </w:pPr>
      <w:r>
        <w:t xml:space="preserve">CENTAR BALOG </w:t>
      </w:r>
      <w:proofErr w:type="spellStart"/>
      <w:r>
        <w:t>d.o.o</w:t>
      </w:r>
      <w:proofErr w:type="spellEnd"/>
      <w:r>
        <w:t xml:space="preserve">., OIB: 39166140048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15,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 </w:t>
      </w:r>
    </w:p>
    <w:p w:rsidRDefault="00B0391D" w:rsidP="00B0391D" w:rsidR="00B0391D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Krunoslav</w:t>
      </w:r>
      <w:proofErr w:type="spellEnd"/>
      <w:r>
        <w:t xml:space="preserve"> </w:t>
      </w:r>
      <w:proofErr w:type="spellStart"/>
      <w:r>
        <w:t>Balog</w:t>
      </w:r>
      <w:proofErr w:type="spellEnd"/>
      <w:r>
        <w:t xml:space="preserve">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Kolodvorska</w:t>
      </w:r>
      <w:proofErr w:type="spellEnd"/>
      <w:r>
        <w:t xml:space="preserve"> 15</w:t>
      </w:r>
    </w:p>
    <w:p w:rsidRDefault="00B0391D" w:rsidP="00B0391D" w:rsidR="00B0391D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B0391D" w:rsidP="00B0391D" w:rsidR="00B0391D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Čakovec</w:t>
      </w:r>
      <w:proofErr w:type="spellEnd"/>
      <w:r>
        <w:t xml:space="preserve">, O. </w:t>
      </w:r>
      <w:proofErr w:type="spellStart"/>
      <w:r>
        <w:t>Keršovanija</w:t>
      </w:r>
      <w:proofErr w:type="spellEnd"/>
      <w:r>
        <w:t xml:space="preserve"> 11</w:t>
      </w:r>
    </w:p>
    <w:p w:rsidRDefault="00B0391D" w:rsidP="00B0391D" w:rsidR="00B0391D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Hrvoje</w:t>
      </w:r>
      <w:proofErr w:type="spellEnd"/>
      <w:r>
        <w:t xml:space="preserve"> </w:t>
      </w:r>
      <w:proofErr w:type="spellStart"/>
      <w:r>
        <w:t>Kraljičković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hrvatskih</w:t>
      </w:r>
      <w:proofErr w:type="spellEnd"/>
      <w:r>
        <w:t xml:space="preserve"> </w:t>
      </w:r>
      <w:proofErr w:type="spellStart"/>
      <w:r>
        <w:t>velikana</w:t>
      </w:r>
      <w:proofErr w:type="spellEnd"/>
      <w:r>
        <w:t xml:space="preserve"> 4, Zagreb</w:t>
      </w:r>
    </w:p>
    <w:p w:rsidRDefault="00B0391D" w:rsidP="00B0391D" w:rsidR="00B0391D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0391D" w:rsidP="00B0391D" w:rsidR="00B0391D"/>
    <w:p w:rsidRDefault="00B0391D" w:rsidP="00B0391D" w:rsidR="00B0391D">
      <w:pPr>
        <w:rPr>
          <w:sz w:val="24"/>
          <w:szCs w:val="24"/>
        </w:rPr>
      </w:pPr>
    </w:p>
    <w:p w:rsidRDefault="00DA0242" w:rsidP="00B0391D" w:rsidR="00DA0242" w:rsidRPr="00B0391D"/>
    <w:sectPr w:rsidSect="00EB0D4C" w:rsidR="00DA0242" w:rsidRPr="00B0391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91D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0391D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0391D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38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St-892/2015-5</izvorni_sadrzaj>
    <derivirana_varijabla naziv="DomainObject.Oznaka_1">St-892/2015-5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BALOG društvo s ograničenom odgovornošću za trgovinu, proizvodnju i usluge</izvorni_sadrzaj>
    <derivirana_varijabla naziv="DomainObject.Predmet.ProtustrankaFormated_1">  CENTAR BALOG društvo s ograničenom odgovornošću za trgovinu, proizvodnju i usluge</derivirana_varijabla>
  </DomainObject.Predmet.ProtustrankaFormated>
  <DomainObject.Predmet.ProtustrankaFormatedOIB>
    <izvorni_sadrzaj>  CENTAR BALOG društvo s ograničenom odgovornošću za trgovinu, proizvodnju i usluge, OIB 39166140048</izvorni_sadrzaj>
    <derivirana_varijabla naziv="DomainObject.Predmet.ProtustrankaFormatedOIB_1">  CENTAR BALOG društvo s ograničenom odgovornošću za trgovinu, proizvodnju i usluge, OIB 39166140048</derivirana_varijabla>
  </DomainObject.Predmet.ProtustrankaFormatedOIB>
  <DomainObject.Predmet.ProtustrankaFormatedWithAdress>
    <izvorni_sadrzaj> CENTAR BALOG društvo s ograničenom odgovornošću za trgovinu, proizvodnju i usluge, Kolodvorska 15, 40320 Donji Kraljevec</izvorni_sadrzaj>
    <derivirana_varijabla naziv="DomainObject.Predmet.ProtustrankaFormatedWithAdress_1"> CENTAR BALOG društvo s ograničenom odgovornošću za trgovinu, proizvodnju i usluge, Kolodvorska 15, 40320 Donji Kraljevec</derivirana_varijabla>
  </DomainObject.Predmet.ProtustrankaFormatedWithAdress>
  <DomainObject.Predmet.ProtustrankaFormatedWithAdressOIB>
    <izvorni_sadrzaj> CENTAR BALOG društvo s ograničenom odgovornošću za trgovinu, proizvodnju i usluge, OIB 39166140048, Kolodvorska 15, 40320 Donji Kraljevec</izvorni_sadrzaj>
    <derivirana_varijabla naziv="DomainObject.Predmet.ProtustrankaFormatedWithAdressOIB_1"> CENTAR BALOG društvo s ograničenom odgovornošću za trgovinu, proizvodnju i usluge, OIB 39166140048, Kolodvorska 15, 40320 Donji Kraljevec</derivirana_varijabla>
  </DomainObject.Predmet.ProtustrankaFormatedWithAdressOIB>
  <DomainObject.Predmet.ProtustrankaWithAdress>
    <izvorni_sadrzaj>CENTAR BALOG društvo s ograničenom odgovornošću za trgovinu, proizvodnju i usluge Kolodvorska 15, 40320 Donji Kraljevec</izvorni_sadrzaj>
    <derivirana_varijabla naziv="DomainObject.Predmet.ProtustrankaWithAdress_1">CENTAR BALOG društvo s ograničenom odgovornošću za trgovinu, proizvodnju i usluge Kolodvorska 15, 40320 Donji Kraljevec</derivirana_varijabla>
  </DomainObject.Predmet.ProtustrankaWithAdress>
  <DomainObject.Predmet.ProtustrankaWithAdressOIB>
    <izvorni_sadrzaj>CENTAR BALOG društvo s ograničenom odgovornošću za trgovinu, proizvodnju i usluge, OIB 39166140048, Kolodvorska 15, 40320 Donji Kraljevec</izvorni_sadrzaj>
    <derivirana_varijabla naziv="DomainObject.Predmet.ProtustrankaWithAdressOIB_1">CENTAR BALOG društvo s ograničenom odgovornošću za trgovinu, proizvodnju i usluge, OIB 39166140048, Kolodvorska 15, 40320 Donji Kraljevec</derivirana_varijabla>
  </DomainObject.Predmet.ProtustrankaWithAdressOIB>
  <DomainObject.Predmet.ProtustrankaNazivFormated>
    <izvorni_sadrzaj>CENTAR BALOG društvo s ograničenom odgovornošću za trgovinu, proizvodnju i usluge</izvorni_sadrzaj>
    <derivirana_varijabla naziv="DomainObject.Predmet.ProtustrankaNazivFormated_1">CENTAR BALOG društvo s ograničenom odgovornošću za trgovinu, proizvodnju i usluge</derivirana_varijabla>
  </DomainObject.Predmet.ProtustrankaNazivFormated>
  <DomainObject.Predmet.ProtustrankaNazivFormatedOIB>
    <izvorni_sadrzaj>CENTAR BALOG društvo s ograničenom odgovornošću za trgovinu, proizvodnju i usluge, OIB 39166140048</izvorni_sadrzaj>
    <derivirana_varijabla naziv="DomainObject.Predmet.ProtustrankaNazivFormatedOIB_1">CENTAR BALOG društvo s ograničenom odgovornošću za trgovinu, proizvodnju i usluge, OIB 39166140048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33498.71</izvorni_sadrzaj>
    <derivirana_varijabla naziv="DomainObject.Predmet.TrenutnaVrijednost_1">33498.71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BALOG društvo s ograničenom odgovornošću za trgovinu, proizvodnju i usluge</item>
    </izvorni_sadrzaj>
    <derivirana_varijabla naziv="DomainObject.Predmet.ProtuStrankaListFormated_1">
      <item>CENTAR BALOG društvo s ograničenom odgovornošću za trgovinu, proizvodnju i usluge</item>
    </derivirana_varijabla>
  </DomainObject.Predmet.ProtuStrankaListFormated>
  <DomainObject.Predmet.ProtuStrankaListFormatedOIB>
    <izvorni_sadrzaj>
      <item>CENTAR BALOG društvo s ograničenom odgovornošću za trgovinu, proizvodnju i usluge, OIB 39166140048</item>
    </izvorni_sadrzaj>
    <derivirana_varijabla naziv="DomainObject.Predmet.ProtuStrankaListFormatedOIB_1">
      <item>CENTAR BALOG društvo s ograničenom odgovornošću za trgovinu, proizvodnju i usluge, OIB 39166140048</item>
    </derivirana_varijabla>
  </DomainObject.Predmet.ProtuStrankaListFormatedOIB>
  <DomainObject.Predmet.ProtuStrankaListFormatedWithAdress>
    <izvorni_sadrzaj>
      <item>CENTAR BALOG društvo s ograničenom odgovornošću za trgovinu, proizvodnju i usluge, Kolodvorska 15, 40320 Donji Kraljevec</item>
    </izvorni_sadrzaj>
    <derivirana_varijabla naziv="DomainObject.Predmet.ProtuStrankaListFormatedWithAdress_1">
      <item>CENTAR BALOG društvo s ograničenom odgovornošću za trgovinu, proizvodnju i usluge, Kolodvorska 15, 40320 Donji Kraljevec</item>
    </derivirana_varijabla>
  </DomainObject.Predmet.ProtuStrankaListFormatedWithAdress>
  <DomainObject.Predmet.ProtuStrankaListFormatedWithAdressOIB>
    <izvorni_sadrzaj>
      <item>CENTAR BALOG društvo s ograničenom odgovornošću za trgovinu, proizvodnju i usluge, OIB 39166140048, Kolodvorska 15, 40320 Donji Kraljevec</item>
    </izvorni_sadrzaj>
    <derivirana_varijabla naziv="DomainObject.Predmet.ProtuStrankaListFormatedWithAdressOIB_1">
      <item>CENTAR BALOG društvo s ograničenom odgovornošću za trgovinu, proizvodnju i usluge, OIB 39166140048, Kolodvorska 15, 40320 Donji Kraljevec</item>
    </derivirana_varijabla>
  </DomainObject.Predmet.ProtuStrankaListFormatedWithAdressOIB>
  <DomainObject.Predmet.ProtuStrankaListNazivFormated>
    <izvorni_sadrzaj>
      <item>CENTAR BALOG društvo s ograničenom odgovornošću za trgovinu, proizvodnju i usluge</item>
    </izvorni_sadrzaj>
    <derivirana_varijabla naziv="DomainObject.Predmet.ProtuStrankaListNazivFormated_1">
      <item>CENTAR BALOG društvo s ograničenom odgovornošću za trgovinu, proizvodnju i usluge</item>
    </derivirana_varijabla>
  </DomainObject.Predmet.ProtuStrankaListNazivFormated>
  <DomainObject.Predmet.ProtuStrankaListNazivFormatedOIB>
    <izvorni_sadrzaj>
      <item>CENTAR BALOG društvo s ograničenom odgovornošću za trgovinu, proizvodnju i usluge, OIB 39166140048</item>
    </izvorni_sadrzaj>
    <derivirana_varijabla naziv="DomainObject.Predmet.ProtuStrankaListNazivFormatedOIB_1">
      <item>CENTAR BALOG društvo s ograničenom odgovornošću za trgovinu, proizvodnju i usluge, OIB 39166140048</item>
    </derivirana_varijabla>
  </DomainObject.Predmet.ProtuStrankaListNazivFormatedOIB>
  <DomainObject.Predmet.OstaliListFormated>
    <izvorni_sadrzaj>
      <item>E-oglasna ploča</item>
      <item>Sudski registar, Trgovački sud u Varaždinu</item>
      <item>Krunoslav Balog</item>
    </izvorni_sadrzaj>
    <derivirana_varijabla naziv="DomainObject.Predmet.OstaliListFormated_1">
      <item>E-oglasna ploča</item>
      <item>Sudski registar, Trgovački sud u Varaždinu</item>
      <item>Krunoslav Balog</item>
    </derivirana_varijabla>
  </DomainObject.Predmet.OstaliListFormated>
  <DomainObject.Predmet.OstaliListFormatedOIB>
    <izvorni_sadrzaj>
      <item>E-oglasna ploča</item>
      <item>Sudski registar, Trgovački sud u Varaždinu</item>
      <item>Krunoslav Balog, OIB 45660791261</item>
    </izvorni_sadrzaj>
    <derivirana_varijabla naziv="DomainObject.Predmet.OstaliListFormatedOIB_1">
      <item>E-oglasna ploča</item>
      <item>Sudski registar, Trgovački sud u Varaždinu</item>
      <item>Krunoslav Balog, OIB 45660791261</item>
    </derivirana_varijabla>
  </DomainObject.Predmet.OstaliListFormatedOIB>
  <DomainObject.Predmet.OstaliListFormatedWithAdress>
    <izvorni_sadrzaj>
      <item>E-oglasna ploča</item>
      <item>Sudski registar, Trgovački sud u Varaždinu</item>
      <item>Krunoslav Balog, Kolodvorska 15, 40320 Donji Kraljevec</item>
    </izvorni_sadrzaj>
    <derivirana_varijabla naziv="DomainObject.Predmet.OstaliListFormatedWithAdress_1">
      <item>E-oglasna ploča</item>
      <item>Sudski registar, Trgovački sud u Varaždinu</item>
      <item>Krunoslav Balog, Kolodvorska 15, 40320 Donji Kraljevec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Krunoslav Balog, OIB 45660791261, Kolodvorska 15, 40320 Donji Kraljevec</item>
    </izvorni_sadrzaj>
    <derivirana_varijabla naziv="DomainObject.Predmet.OstaliListFormatedWithAdressOIB_1">
      <item>E-oglasna ploča</item>
      <item>Sudski registar, Trgovački sud u Varaždinu</item>
      <item>Krunoslav Balog, OIB 45660791261, Kolodvorska 15, 40320 Donji Kraljevec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Krunoslav Balog</item>
    </izvorni_sadrzaj>
    <derivirana_varijabla naziv="DomainObject.Predmet.OstaliListNazivFormated_1">
      <item>E-oglasna ploča</item>
      <item>Sudski registar, Trgovački sud u Varaždinu</item>
      <item>Krunoslav Balog</item>
    </derivirana_varijabla>
  </DomainObject.Predmet.OstaliListNazivFormated>
  <DomainObject.Predmet.OstaliListNazivFormatedOIB>
    <izvorni_sadrzaj>
      <item>E-oglasna ploča</item>
      <item>Sudski registar, Trgovački sud u Varaždinu</item>
      <item>Krunoslav Balog, OIB 45660791261</item>
    </izvorni_sadrzaj>
    <derivirana_varijabla naziv="DomainObject.Predmet.OstaliListNazivFormatedOIB_1">
      <item>E-oglasna ploča</item>
      <item>Sudski registar, Trgovački sud u Varaždinu</item>
      <item>Krunoslav Balog, OIB 45660791261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St-892/2015-5</izvorni_sadrzaj>
    <derivirana_varijabla naziv="DomainObject.PoslovniBrojDokumenta_1">St-892/2015-5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BALOG društvo s ograničenom odgovornošću za trgovinu, proizvodnju i usluge</izvorni_sadrzaj>
    <derivirana_varijabla naziv="DomainObject.Predmet.ProtustrankaIDrugi_1">CENTAR BALOG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CENTAR BALOG društvo s ograničenom odgovornošću za trgovinu, proizvodnju i usluge, OIB 39166140048, Kolodvorska 15, 40320 Donji Kraljevec</izvorni_sadrzaj>
    <derivirana_varijabla naziv="DomainObject.Predmet.ProtustrankaIDrugiAdressOIB_1">CENTAR BALOG društvo s ograničenom odgovornošću za trgovinu, proizvodnju i usluge, OIB 39166140048, Kolodvorska 15,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BALOG društvo s ograničenom odgovornošću za trgovinu, proizvodnju i usluge</item>
      <item>E-oglasna ploča</item>
      <item>Sudski registar, Trgovački sud u Varaždinu</item>
      <item>Krunoslav Balog</item>
    </izvorni_sadrzaj>
    <derivirana_varijabla naziv="DomainObject.Predmet.SudioniciListNaziv_1">
      <item>Financijska agencija</item>
      <item>CENTAR BALOG društvo s ograničenom odgovornošću za trgovinu, proizvodnju i usluge</item>
      <item>E-oglasna ploča</item>
      <item>Sudski registar, Trgovački sud u Varaždinu</item>
      <item>Krunoslav Balog</item>
    </derivirana_varijabla>
  </DomainObject.Predmet.SudioniciListNaziv>
  <DomainObject.Predmet.SudioniciListAdressOIB>
    <izvorni_sadrzaj>
      <item>Financijska agencija, OIB 85821130368, A. Cesarca 2,42000 Varaždin</item>
      <item>CENTAR BALOG društvo s ograničenom odgovornošću za trgovinu, proizvodnju i usluge, OIB 39166140048, Kolodvorska 15,40320 Donji Kraljevec</item>
      <item>E-oglasna ploča</item>
      <item>Sudski registar, Trgovački sud u Varaždinu</item>
      <item>Krunoslav Balog, OIB 45660791261, Kolodvorska 15,40320 Donji Kraljevec</item>
    </izvorni_sadrzaj>
    <derivirana_varijabla naziv="DomainObject.Predmet.SudioniciListAdressOIB_1">
      <item>Financijska agencija, OIB 85821130368, A. Cesarca 2,42000 Varaždin</item>
      <item>CENTAR BALOG društvo s ograničenom odgovornošću za trgovinu, proizvodnju i usluge, OIB 39166140048, Kolodvorska 15,40320 Donji Kraljevec</item>
      <item>E-oglasna ploča</item>
      <item>Sudski registar, Trgovački sud u Varaždinu</item>
      <item>Krunoslav Balog, OIB 45660791261, Kolodvorska 15,40320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C18B6-9F16-4C3D-9D7C-B5975129C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2816</properties:Characters>
  <properties:Lines>86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2016-03-09T09:10:00Z</cp:lastPrinted>
  <dcterms:modified xmlns:xsi="http://www.w3.org/2001/XMLSchema-instance" xsi:type="dcterms:W3CDTF">2016-03-09T09:10:00Z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