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bbe7" w14:paraId="b65bbe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9D7CC1">
        <w:rPr>
          <w:szCs w:val="24"/>
          <w:lang w:val="hr-HR"/>
        </w:rPr>
        <w:t>2 St-</w:t>
      </w:r>
      <w:r w:rsidR="00C97E50">
        <w:rPr>
          <w:szCs w:val="24"/>
          <w:lang w:val="hr-HR"/>
        </w:rPr>
        <w:t>1302</w:t>
      </w:r>
      <w:r w:rsidR="00B26C6E">
        <w:rPr>
          <w:szCs w:val="24"/>
          <w:lang w:val="hr-HR"/>
        </w:rPr>
        <w:t>/2016-</w:t>
      </w:r>
      <w:r w:rsidR="0000117F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B57B6" w:rsidP="00865844" w:rsidR="00CB57B6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C97E50">
        <w:rPr>
          <w:lang w:val="hr-HR"/>
        </w:rPr>
        <w:t xml:space="preserve">NAJAS društvo s ograničenom odgovornošću za usluge, </w:t>
      </w:r>
      <w:proofErr w:type="spellStart"/>
      <w:r w:rsidR="00C97E50">
        <w:rPr>
          <w:lang w:val="hr-HR"/>
        </w:rPr>
        <w:t>Zaharova</w:t>
      </w:r>
      <w:proofErr w:type="spellEnd"/>
      <w:r w:rsidR="00C97E50">
        <w:rPr>
          <w:lang w:val="hr-HR"/>
        </w:rPr>
        <w:t xml:space="preserve"> 3, Zagreb, MBS: 080808236, OIB: 70096513594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D361E0">
        <w:rPr>
          <w:lang w:val="hr-HR"/>
        </w:rPr>
        <w:t>3</w:t>
      </w:r>
      <w:r w:rsidR="00CB57B6">
        <w:rPr>
          <w:lang w:val="hr-HR"/>
        </w:rPr>
        <w:t>1</w:t>
      </w:r>
      <w:r>
        <w:rPr>
          <w:lang w:val="hr-HR"/>
        </w:rPr>
        <w:t xml:space="preserve">. </w:t>
      </w:r>
      <w:r w:rsidR="00CB57B6">
        <w:rPr>
          <w:lang w:val="hr-HR"/>
        </w:rPr>
        <w:t>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CB57B6" w:rsidP="00865844" w:rsidR="00CB57B6">
      <w:pPr>
        <w:jc w:val="center"/>
        <w:rPr>
          <w:szCs w:val="24"/>
          <w:lang w:val="hr-HR"/>
        </w:rPr>
      </w:pPr>
    </w:p>
    <w:p w:rsidRDefault="00CB57B6" w:rsidP="00865844" w:rsidR="00CB57B6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B57B6" w:rsidP="00865844" w:rsidR="00CB57B6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97E50">
        <w:rPr>
          <w:lang w:val="hr-HR"/>
        </w:rPr>
        <w:t xml:space="preserve">NAJAS društvo s ograničenom odgovornošću za usluge, </w:t>
      </w:r>
      <w:proofErr w:type="spellStart"/>
      <w:r w:rsidR="00C97E50">
        <w:rPr>
          <w:lang w:val="hr-HR"/>
        </w:rPr>
        <w:t>Zaharova</w:t>
      </w:r>
      <w:proofErr w:type="spellEnd"/>
      <w:r w:rsidR="00C97E50">
        <w:rPr>
          <w:lang w:val="hr-HR"/>
        </w:rPr>
        <w:t xml:space="preserve"> 3, Zagreb, MBS: 080808236, OIB: 70096513594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CB57B6" w:rsidR="00CB57B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CB57B6">
        <w:rPr>
          <w:szCs w:val="24"/>
          <w:lang w:val="hr-HR"/>
        </w:rPr>
        <w:t xml:space="preserve">JUGOSLAV PURAN, Bjelovar, Josipa Jelačića 12, OIB:70582689973.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C97E50">
        <w:rPr>
          <w:lang w:val="hr-HR"/>
        </w:rPr>
        <w:t xml:space="preserve">NAJAS društvo s ograničenom odgovornošću za usluge, </w:t>
      </w:r>
      <w:proofErr w:type="spellStart"/>
      <w:r w:rsidR="00C97E50">
        <w:rPr>
          <w:lang w:val="hr-HR"/>
        </w:rPr>
        <w:t>Zaharova</w:t>
      </w:r>
      <w:proofErr w:type="spellEnd"/>
      <w:r w:rsidR="00C97E50">
        <w:rPr>
          <w:lang w:val="hr-HR"/>
        </w:rPr>
        <w:t xml:space="preserve"> 3, Zagreb, MBS: 080808236, OIB: 70096513594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CB57B6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B57B6" w:rsidP="00865844" w:rsidR="00CB57B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B57B6" w:rsidP="00865844" w:rsidR="00CB57B6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97E50">
        <w:rPr>
          <w:szCs w:val="24"/>
          <w:lang w:val="hr-HR"/>
        </w:rPr>
        <w:t>1302/</w:t>
      </w:r>
      <w:r>
        <w:rPr>
          <w:szCs w:val="24"/>
          <w:lang w:val="hr-HR"/>
        </w:rPr>
        <w:t>2016-2, koji je objavljen na mrežnoj stranici e-</w:t>
      </w:r>
      <w:r>
        <w:rPr>
          <w:szCs w:val="24"/>
          <w:lang w:val="hr-HR"/>
        </w:rPr>
        <w:lastRenderedPageBreak/>
        <w:t xml:space="preserve">oglasna ploča Trgovačkog suda u Bjelovaru </w:t>
      </w:r>
      <w:r w:rsidR="009D7CC1">
        <w:rPr>
          <w:szCs w:val="24"/>
          <w:lang w:val="hr-HR"/>
        </w:rPr>
        <w:t>08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</w:t>
      </w:r>
      <w:r w:rsidR="0000117F">
        <w:rPr>
          <w:szCs w:val="24"/>
          <w:lang w:val="hr-HR"/>
        </w:rPr>
        <w:t xml:space="preserve">izlazi da imovina nije dostatna </w:t>
      </w:r>
      <w:r>
        <w:rPr>
          <w:szCs w:val="24"/>
          <w:lang w:val="hr-HR"/>
        </w:rPr>
        <w:t>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B57B6" w:rsidP="00865844" w:rsidR="00CB57B6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CB57B6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CC6496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2C6722">
        <w:rPr>
          <w:szCs w:val="24"/>
          <w:lang w:val="hr-HR"/>
        </w:rPr>
        <w:t xml:space="preserve">  SUDSKI SAVJETNIK</w:t>
      </w:r>
    </w:p>
    <w:p w:rsidRDefault="002C6722" w:rsidP="002C6722" w:rsidR="00CC6496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CC6496">
        <w:rPr>
          <w:szCs w:val="24"/>
          <w:lang w:val="hr-HR"/>
        </w:rPr>
        <w:t>, v.r.</w:t>
      </w:r>
    </w:p>
    <w:p w:rsidRDefault="00CC6496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 xml:space="preserve"> Za točnost otpravka – ovlašteni službenik</w:t>
      </w:r>
      <w:r w:rsidR="002C6722">
        <w:rPr>
          <w:szCs w:val="24"/>
          <w:lang w:val="hr-HR"/>
        </w:rPr>
        <w:t xml:space="preserve">  </w:t>
      </w:r>
    </w:p>
    <w:p w:rsidRDefault="00CC6496" w:rsidP="00CC6496" w:rsidR="002C6722">
      <w:pPr>
        <w:tabs>
          <w:tab w:pos="5311" w:val="left"/>
        </w:tabs>
        <w:ind w:firstLine="411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B57B6" w:rsidP="00CB57B6" w:rsidR="00CB57B6">
      <w:pPr>
        <w:jc w:val="both"/>
        <w:rPr>
          <w:szCs w:val="24"/>
          <w:lang w:val="hr-HR"/>
        </w:rPr>
      </w:pPr>
    </w:p>
    <w:p w:rsidRDefault="00CC6496" w:rsidP="00CB57B6" w:rsidR="00CC6496">
      <w:pPr>
        <w:jc w:val="both"/>
        <w:rPr>
          <w:szCs w:val="24"/>
          <w:lang w:val="hr-HR"/>
        </w:rPr>
      </w:pPr>
    </w:p>
    <w:p w:rsidRDefault="00CC6496" w:rsidP="00CB57B6" w:rsidR="00CC6496">
      <w:pPr>
        <w:jc w:val="both"/>
        <w:rPr>
          <w:szCs w:val="24"/>
          <w:lang w:val="hr-HR"/>
        </w:rPr>
      </w:pPr>
    </w:p>
    <w:p w:rsidRDefault="00CB57B6" w:rsidP="00CB57B6" w:rsidR="00CB57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117F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21C3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538F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D138E"/>
    <w:rsid w:val="004F1638"/>
    <w:rsid w:val="004F39E3"/>
    <w:rsid w:val="004F3D2F"/>
    <w:rsid w:val="004F7777"/>
    <w:rsid w:val="0050744C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080B"/>
    <w:rsid w:val="00703FBC"/>
    <w:rsid w:val="007064A2"/>
    <w:rsid w:val="00737C7E"/>
    <w:rsid w:val="00740CB2"/>
    <w:rsid w:val="007427C1"/>
    <w:rsid w:val="00752C85"/>
    <w:rsid w:val="00760A56"/>
    <w:rsid w:val="0078090C"/>
    <w:rsid w:val="0079120F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1716"/>
    <w:rsid w:val="00852258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9D7CC1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97E50"/>
    <w:rsid w:val="00CA10EC"/>
    <w:rsid w:val="00CA376A"/>
    <w:rsid w:val="00CB2756"/>
    <w:rsid w:val="00CB2D4D"/>
    <w:rsid w:val="00CB57B6"/>
    <w:rsid w:val="00CB6387"/>
    <w:rsid w:val="00CC335E"/>
    <w:rsid w:val="00CC6496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1708E"/>
    <w:rsid w:val="00D21544"/>
    <w:rsid w:val="00D361E0"/>
    <w:rsid w:val="00D45DC5"/>
    <w:rsid w:val="00D700C4"/>
    <w:rsid w:val="00D744CA"/>
    <w:rsid w:val="00D8079B"/>
    <w:rsid w:val="00D81EE5"/>
    <w:rsid w:val="00D9098A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7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7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7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7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7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7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7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7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St-1302/2016-3</izvorni_sadrzaj>
    <derivirana_varijabla naziv="DomainObject.Oznaka_1">St-1302/2016-3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NAJAS d.o.o. zastupanog po punomoćniku Mate Naletilić</izvorni_sadrzaj>
    <derivirana_varijabla naziv="DomainObject.Predmet.ProtustrankaFormated_1">  NAJAS d.o.o. zastupanog po punomoćniku Mate Naletilić</derivirana_varijabla>
  </DomainObject.Predmet.ProtustrankaFormated>
  <DomainObject.Predmet.ProtustrankaFormatedOIB>
    <izvorni_sadrzaj>  NAJAS d.o.o., OIB 70096513594 zastupanog po punomoćniku Mate Naletilić</izvorni_sadrzaj>
    <derivirana_varijabla naziv="DomainObject.Predmet.ProtustrankaFormatedOIB_1">  NAJAS d.o.o., OIB 70096513594 zastupanog po punomoćniku Mate Naletilić</derivirana_varijabla>
  </DomainObject.Predmet.ProtustrankaFormatedOIB>
  <DomainObject.Predmet.ProtustrankaFormatedWithAdress>
    <izvorni_sadrzaj> NAJAS d.o.o., Zaharova 3, 10000 Zagreb zastupanog po punomoćniku Mate Naletilić</izvorni_sadrzaj>
    <derivirana_varijabla naziv="DomainObject.Predmet.ProtustrankaFormatedWithAdress_1"> NAJAS d.o.o., Zaharova 3, 10000 Zagreb zastupanog po punomoćniku Mate Naletilić</derivirana_varijabla>
  </DomainObject.Predmet.ProtustrankaFormatedWithAdress>
  <DomainObject.Predmet.ProtustrankaFormatedWithAdressOIB>
    <izvorni_sadrzaj> NAJAS d.o.o., OIB 70096513594, Zaharova 3, 10000 Zagreb zastupanog po punomoćniku Mate Naletilić</izvorni_sadrzaj>
    <derivirana_varijabla naziv="DomainObject.Predmet.ProtustrankaFormatedWithAdressOIB_1"> NAJAS d.o.o., OIB 70096513594, Zaharova 3, 10000 Zagreb zastupanog po punomoćniku Mate Naletilić</derivirana_varijabla>
  </DomainObject.Predmet.ProtustrankaFormatedWithAdressOIB>
  <DomainObject.Predmet.ProtustrankaWithAdress>
    <izvorni_sadrzaj>NAJAS d.o.o. Zaharova 3, 10000 Zagreb</izvorni_sadrzaj>
    <derivirana_varijabla naziv="DomainObject.Predmet.ProtustrankaWithAdress_1">NAJAS d.o.o. Zaharova 3, 10000 Zagreb</derivirana_varijabla>
  </DomainObject.Predmet.ProtustrankaWithAdress>
  <DomainObject.Predmet.ProtustrankaWithAdressOIB>
    <izvorni_sadrzaj>NAJAS d.o.o., OIB 70096513594, Zaharova 3, 10000 Zagreb</izvorni_sadrzaj>
    <derivirana_varijabla naziv="DomainObject.Predmet.ProtustrankaWithAdressOIB_1">NAJAS d.o.o., OIB 70096513594, Zaharova 3, 10000 Zagreb</derivirana_varijabla>
  </DomainObject.Predmet.ProtustrankaWithAdressOIB>
  <DomainObject.Predmet.ProtustrankaNazivFormated>
    <izvorni_sadrzaj>NAJAS d.o.o.</izvorni_sadrzaj>
    <derivirana_varijabla naziv="DomainObject.Predmet.ProtustrankaNazivFormated_1">NAJAS d.o.o.</derivirana_varijabla>
  </DomainObject.Predmet.ProtustrankaNazivFormated>
  <DomainObject.Predmet.ProtustrankaNazivFormatedOIB>
    <izvorni_sadrzaj>NAJAS d.o.o., OIB 70096513594</izvorni_sadrzaj>
    <derivirana_varijabla naziv="DomainObject.Predmet.ProtustrankaNazivFormatedOIB_1">NAJAS d.o.o., OIB 70096513594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NAJAS d.o.o. zastupanog po punomoćniku Mate Naletilić</item>
    </izvorni_sadrzaj>
    <derivirana_varijabla naziv="DomainObject.Predmet.ProtuStrankaListFormated_1">
      <item>NAJAS d.o.o. zastupanog po punomoćniku Mate Naletilić</item>
    </derivirana_varijabla>
  </DomainObject.Predmet.ProtuStrankaListFormated>
  <DomainObject.Predmet.ProtuStrankaListFormatedOIB>
    <izvorni_sadrzaj>
      <item>NAJAS d.o.o., OIB 70096513594 zastupanog po punomoćniku Mate Naletilić</item>
    </izvorni_sadrzaj>
    <derivirana_varijabla naziv="DomainObject.Predmet.ProtuStrankaListFormatedOIB_1">
      <item>NAJAS d.o.o., OIB 70096513594 zastupanog po punomoćniku Mate Naletilić</item>
    </derivirana_varijabla>
  </DomainObject.Predmet.ProtuStrankaListFormatedOIB>
  <DomainObject.Predmet.ProtuStrankaListFormatedWithAdress>
    <izvorni_sadrzaj>
      <item>NAJAS d.o.o., Zaharova 3, 10000 Zagreb zastupanog po punomoćniku Mate Naletilić</item>
    </izvorni_sadrzaj>
    <derivirana_varijabla naziv="DomainObject.Predmet.ProtuStrankaListFormatedWithAdress_1">
      <item>NAJAS d.o.o., Zaharova 3, 10000 Zagreb zastupanog po punomoćniku Mate Naletilić</item>
    </derivirana_varijabla>
  </DomainObject.Predmet.ProtuStrankaListFormatedWithAdress>
  <DomainObject.Predmet.ProtuStrankaListFormatedWithAdressOIB>
    <izvorni_sadrzaj>
      <item>NAJAS d.o.o., OIB 70096513594, Zaharova 3, 10000 Zagreb zastupanog po punomoćniku Mate Naletilić</item>
    </izvorni_sadrzaj>
    <derivirana_varijabla naziv="DomainObject.Predmet.ProtuStrankaListFormatedWithAdressOIB_1">
      <item>NAJAS d.o.o., OIB 70096513594, Zaharova 3, 10000 Zagreb zastupanog po punomoćniku Mate Naletilić</item>
    </derivirana_varijabla>
  </DomainObject.Predmet.ProtuStrankaListFormatedWithAdressOIB>
  <DomainObject.Predmet.ProtuStrankaListNazivFormated>
    <izvorni_sadrzaj>
      <item>NAJAS d.o.o.</item>
    </izvorni_sadrzaj>
    <derivirana_varijabla naziv="DomainObject.Predmet.ProtuStrankaListNazivFormated_1">
      <item>NAJAS d.o.o.</item>
    </derivirana_varijabla>
  </DomainObject.Predmet.ProtuStrankaListNazivFormated>
  <DomainObject.Predmet.ProtuStrankaListNazivFormatedOIB>
    <izvorni_sadrzaj>
      <item>NAJAS d.o.o., OIB 70096513594</item>
    </izvorni_sadrzaj>
    <derivirana_varijabla naziv="DomainObject.Predmet.ProtuStrankaListNazivFormatedOIB_1">
      <item>NAJAS d.o.o., OIB 70096513594</item>
    </derivirana_varijabla>
  </DomainObject.Predmet.ProtuStrankaListNazivFormatedOIB>
  <DomainObject.Predmet.OstaliListFormated>
    <izvorni_sadrzaj>
      <item>Mate Naletilić punomoćnik sudionika u postupku NAJAS d.o.o.</item>
    </izvorni_sadrzaj>
    <derivirana_varijabla naziv="DomainObject.Predmet.OstaliListFormated_1">
      <item>Mate Naletilić punomoćnik sudionika u postupku NAJAS d.o.o.</item>
    </derivirana_varijabla>
  </DomainObject.Predmet.OstaliListFormated>
  <DomainObject.Predmet.OstaliListFormatedOIB>
    <izvorni_sadrzaj>
      <item>Mate Naletilić, OIB 37171282982 punomoćnik sudionika u postupku NAJAS d.o.o.</item>
    </izvorni_sadrzaj>
    <derivirana_varijabla naziv="DomainObject.Predmet.OstaliListFormatedOIB_1">
      <item>Mate Naletilić, OIB 37171282982 punomoćnik sudionika u postupku NAJAS d.o.o.</item>
    </derivirana_varijabla>
  </DomainObject.Predmet.OstaliListFormatedOIB>
  <DomainObject.Predmet.OstaliListFormatedWithAdress>
    <izvorni_sadrzaj>
      <item>Mate Naletilić, Dorflingerstrasse 5, 78262 Gailingen punomoćnik sudionika u postupku NAJAS d.o.o.</item>
    </izvorni_sadrzaj>
    <derivirana_varijabla naziv="DomainObject.Predmet.OstaliListFormatedWithAdress_1">
      <item>Mate Naletilić, Dorflingerstrasse 5, 78262 Gailingen punomoćnik sudionika u postupku NAJAS d.o.o.</item>
    </derivirana_varijabla>
  </DomainObject.Predmet.OstaliListFormatedWithAdress>
  <DomainObject.Predmet.OstaliListFormatedWithAdressOIB>
    <izvorni_sadrzaj>
      <item>Mate Naletilić, OIB 37171282982, Dorflingerstrasse 5, 78262 Gailingen punomoćnik sudionika u postupku NAJAS d.o.o.</item>
    </izvorni_sadrzaj>
    <derivirana_varijabla naziv="DomainObject.Predmet.OstaliListFormatedWithAdressOIB_1">
      <item>Mate Naletilić, OIB 37171282982, Dorflingerstrasse 5, 78262 Gailingen punomoćnik sudionika u postupku NAJAS d.o.o.</item>
    </derivirana_varijabla>
  </DomainObject.Predmet.OstaliListFormatedWithAdressOIB>
  <DomainObject.Predmet.OstaliListNazivFormated>
    <izvorni_sadrzaj>
      <item>Mate Naletilić</item>
    </izvorni_sadrzaj>
    <derivirana_varijabla naziv="DomainObject.Predmet.OstaliListNazivFormated_1">
      <item>Mate Naletilić</item>
    </derivirana_varijabla>
  </DomainObject.Predmet.OstaliListNazivFormated>
  <DomainObject.Predmet.OstaliListNazivFormatedOIB>
    <izvorni_sadrzaj>
      <item>Mate Naletilić, OIB 37171282982</item>
    </izvorni_sadrzaj>
    <derivirana_varijabla naziv="DomainObject.Predmet.OstaliListNazivFormatedOIB_1">
      <item>Mate Naletilić, OIB 37171282982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St-1302/2016-3</izvorni_sadrzaj>
    <derivirana_varijabla naziv="DomainObject.PoslovniBrojDokumenta_1">St-1302/2016-3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NAJAS d.o.o.</izvorni_sadrzaj>
    <derivirana_varijabla naziv="DomainObject.Predmet.ProtustrankaIDrugi_1">NAJAS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NAJAS d.o.o., OIB 70096513594, Zaharova 3, 10000 Zagreb</izvorni_sadrzaj>
    <derivirana_varijabla naziv="DomainObject.Predmet.ProtustrankaIDrugiAdressOIB_1">NAJAS d.o.o., OIB 70096513594,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NAJAS d.o.o.</item>
      <item>FINA Regionalni centar Zagreb</item>
      <item>Mate Naletilić</item>
    </izvorni_sadrzaj>
    <derivirana_varijabla naziv="DomainObject.Predmet.SudioniciListNaziv_1">
      <item>NAJAS d.o.o.</item>
      <item>FINA Regionalni centar Zagreb</item>
      <item>Mate Naletilić</item>
    </derivirana_varijabla>
  </DomainObject.Predmet.SudioniciListNaziv>
  <DomainObject.Predmet.SudioniciListAdressOIB>
    <izvorni_sadrzaj>
      <item>NAJAS d.o.o., OIB 70096513594, Zaharova 3,10000 Zagreb</item>
      <item>FINA Regionalni centar Zagreb, OIB 85821130368, Trg svibanjskih žrtava 1995. 1,10000 Zagreb</item>
      <item>Mate Naletilić, OIB 37171282982, Dorflingerstrasse 5,78262 Gailingen</item>
    </izvorni_sadrzaj>
    <derivirana_varijabla naziv="DomainObject.Predmet.SudioniciListAdressOIB_1">
      <item>NAJAS d.o.o., OIB 70096513594, Zaharova 3,10000 Zagreb</item>
      <item>FINA Regionalni centar Zagreb, OIB 85821130368, Trg svibanjskih žrtava 1995. 1,10000 Zagreb</item>
      <item>Mate Naletilić, OIB 37171282982, Dorflingerstrasse 5,78262 Gailingen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70096513594</item>
      <item>, OIB 85821130368</item>
      <item>, OIB 37171282982</item>
    </izvorni_sadrzaj>
    <derivirana_varijabla naziv="DomainObject.Predmet.SudioniciListNazivOIB_1">
      <item>, OIB 70096513594</item>
      <item>, OIB 85821130368</item>
      <item>, OIB 37171282982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CBC60-E66C-4FE3-9296-3E8E42CA6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3696</properties:Characters>
  <properties:Lines>105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2016-08-30T11:49:00Z</dcterms:created>
  <dc:creator>Miroslav Lovreković</dc:creator>
  <cp:lastModifiedBy>Miroslav Lovreković</cp:lastModifiedBy>
  <cp:lastPrinted>2017-01-31T12:48:00Z</cp:lastPrinted>
  <dcterms:modified xmlns:xsi="http://www.w3.org/2001/XMLSchema-instance" xsi:type="dcterms:W3CDTF">2017-01-31T12:48:00Z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