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6e3b9" w14:paraId="736e3b9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8C1F14">
        <w:rPr>
          <w:rFonts w:cs="Times New Roman"/>
        </w:rPr>
        <w:t xml:space="preserve">ASTREA-SPORT </w:t>
      </w:r>
      <w:r w:rsidR="000B778A">
        <w:rPr>
          <w:rFonts w:cs="Times New Roman"/>
        </w:rPr>
        <w:t xml:space="preserve">d.o.o., </w:t>
      </w:r>
      <w:r w:rsidR="008C1F14">
        <w:rPr>
          <w:rFonts w:cs="Times New Roman"/>
        </w:rPr>
        <w:t>Ivanovec</w:t>
      </w:r>
      <w:r w:rsidR="000B778A">
        <w:rPr>
          <w:rFonts w:cs="Times New Roman"/>
        </w:rPr>
        <w:t xml:space="preserve">, </w:t>
      </w:r>
      <w:r w:rsidR="008C1F14">
        <w:rPr>
          <w:rFonts w:cs="Times New Roman"/>
        </w:rPr>
        <w:t>Kalnička 1/A</w:t>
      </w:r>
      <w:r w:rsidR="000B778A">
        <w:rPr>
          <w:rFonts w:cs="Times New Roman"/>
        </w:rPr>
        <w:t xml:space="preserve">, OIB: </w:t>
      </w:r>
      <w:r w:rsidR="008C1F14" w:rsidRPr="008C1F14">
        <w:rPr>
          <w:rFonts w:cs="Times New Roman"/>
        </w:rPr>
        <w:t>27081006197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 w:rsidR="008C1F14">
        <w:rPr>
          <w:b/>
        </w:rPr>
        <w:t>10</w:t>
      </w:r>
      <w:r w:rsidR="009B2BCE">
        <w:rPr>
          <w:b/>
        </w:rPr>
        <w:t>,</w:t>
      </w:r>
      <w:r w:rsidR="001E7E3C"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8C1F14">
        <w:t>Ivan Varga, Ivanovec, Zagrebačka 8</w:t>
      </w:r>
      <w:r w:rsidR="000C01D3">
        <w:t xml:space="preserve">, </w:t>
      </w:r>
    </w:p>
    <w:p w:rsidRDefault="009C304A" w:rsidP="008C1F14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8C1F14" w:rsidRPr="008C1F14">
        <w:rPr>
          <w:rFonts w:cs="Times New Roman"/>
        </w:rPr>
        <w:t>ASTREA-SPORT d.o.o., Ivanovec, Kalnička 1</w:t>
      </w:r>
      <w:r w:rsidR="008C1F14">
        <w:rPr>
          <w:rFonts w:cs="Times New Roman"/>
        </w:rPr>
        <w:t>/A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8C1F14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8C1F14" w:rsidRPr="008C1F14">
        <w:t>Ivan</w:t>
      </w:r>
      <w:r w:rsidR="008C1F14">
        <w:t>u</w:t>
      </w:r>
      <w:r w:rsidR="008C1F14" w:rsidRPr="008C1F14">
        <w:t xml:space="preserve"> Varga, Ivanovec, Zagrebačka 8</w:t>
      </w:r>
      <w:r w:rsidR="001E7E3C">
        <w:t xml:space="preserve">, </w:t>
      </w:r>
      <w:r w:rsidR="000B778A">
        <w:t xml:space="preserve">OIB: </w:t>
      </w:r>
      <w:r w:rsidR="008C1F14">
        <w:t>69622493475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8C1F14">
        <w:t>10</w:t>
      </w:r>
      <w:r w:rsidR="009B2BCE">
        <w:t>,</w:t>
      </w:r>
      <w:r w:rsidR="001E7E3C">
        <w:t>00</w:t>
      </w:r>
      <w:r>
        <w:t xml:space="preserve"> sati, dostavi javnobilježnički ovjerovljen prokazni popis imovine za dužnika</w:t>
      </w:r>
      <w:r w:rsidR="000B778A">
        <w:t xml:space="preserve"> </w:t>
      </w:r>
      <w:r w:rsidR="008C1F14" w:rsidRPr="008C1F14">
        <w:rPr>
          <w:rFonts w:cs="Times New Roman"/>
        </w:rPr>
        <w:t>ASTREA-SPORT d.o.o., Ivanovec, Kalnička 1/A, OIB: 27081006197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1F7B96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8C1F14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8C1F14" w:rsidRPr="008C1F14">
        <w:rPr>
          <w:rFonts w:cs="Times New Roman"/>
        </w:rPr>
        <w:t xml:space="preserve">ASTREA-SPORT d.o.o., </w:t>
      </w:r>
      <w:r w:rsidR="008C1F14">
        <w:rPr>
          <w:rFonts w:cs="Times New Roman"/>
        </w:rPr>
        <w:t>Ivanovec, Kalnička 1/A</w:t>
      </w:r>
      <w:r w:rsidR="000B778A" w:rsidRPr="000B778A">
        <w:rPr>
          <w:rFonts w:cs="Times New Roman"/>
        </w:rPr>
        <w:t xml:space="preserve">, </w:t>
      </w:r>
    </w:p>
    <w:p w:rsidRDefault="009C304A" w:rsidP="008C1F14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8C1F14" w:rsidRPr="008C1F14">
        <w:t>Ivan Varga, Ivanovec, Zagrebačka 8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CE4" w:rsidP="009C304A" w:rsidR="003D3CE4">
      <w:r>
        <w:separator/>
      </w:r>
    </w:p>
  </w:endnote>
  <w:endnote w:id="0" w:type="continuationSeparator">
    <w:p w:rsidRDefault="003D3CE4" w:rsidP="009C304A" w:rsidR="003D3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CE4" w:rsidP="009C304A" w:rsidR="003D3CE4">
      <w:r>
        <w:separator/>
      </w:r>
    </w:p>
  </w:footnote>
  <w:footnote w:id="0" w:type="continuationSeparator">
    <w:p w:rsidRDefault="003D3CE4" w:rsidP="009C304A" w:rsidR="003D3C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7B96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8C1F14">
      <w:t>771</w:t>
    </w:r>
    <w:r w:rsidR="000B778A">
      <w:t>/16-</w:t>
    </w:r>
    <w:r w:rsidR="001E7E3C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8C1F14">
      <w:t>771</w:t>
    </w:r>
    <w:r w:rsidR="009B2BCE">
      <w:t>/16-</w:t>
    </w:r>
    <w:r w:rsidR="001E7E3C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E7E3C"/>
    <w:rsid w:val="001F0EF9"/>
    <w:rsid w:val="001F7B96"/>
    <w:rsid w:val="003D3CE4"/>
    <w:rsid w:val="00444475"/>
    <w:rsid w:val="00454D75"/>
    <w:rsid w:val="00473E94"/>
    <w:rsid w:val="00584C46"/>
    <w:rsid w:val="00660159"/>
    <w:rsid w:val="00697888"/>
    <w:rsid w:val="0082366A"/>
    <w:rsid w:val="00826138"/>
    <w:rsid w:val="008C1F14"/>
    <w:rsid w:val="008D1BBB"/>
    <w:rsid w:val="00954519"/>
    <w:rsid w:val="009B2BCE"/>
    <w:rsid w:val="009C19FB"/>
    <w:rsid w:val="009C304A"/>
    <w:rsid w:val="00A80E19"/>
    <w:rsid w:val="00A83300"/>
    <w:rsid w:val="00AF327D"/>
    <w:rsid w:val="00B73D1F"/>
    <w:rsid w:val="00BE0B3A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F7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B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B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B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B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1F7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B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B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B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B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St-771/2016</izvorni_sadrzaj>
    <derivirana_varijabla naziv="DomainObject.Predmet.OznakaBroj_1">St-771/2016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ASTREA-SPORT društvo s ograničenom odgovornošću za proizvodnju i trgovinu</izvorni_sadrzaj>
    <derivirana_varijabla naziv="DomainObject.Predmet.ProtustrankaFormated_1">  ASTREA-SPORT društvo s ograničenom odgovornošću za proizvodnju i trgovinu</derivirana_varijabla>
  </DomainObject.Predmet.ProtustrankaFormated>
  <DomainObject.Predmet.ProtustrankaFormatedOIB>
    <izvorni_sadrzaj>  ASTREA-SPORT društvo s ograničenom odgovornošću za proizvodnju i trgovinu, OIB 27081006197</izvorni_sadrzaj>
    <derivirana_varijabla naziv="DomainObject.Predmet.ProtustrankaFormatedOIB_1">  ASTREA-SPORT društvo s ograničenom odgovornošću za proizvodnju i trgovinu, OIB 27081006197</derivirana_varijabla>
  </DomainObject.Predmet.ProtustrankaFormatedOIB>
  <DomainObject.Predmet.ProtustrankaFormatedWithAdress>
    <izvorni_sadrzaj> ASTREA-SPORT društvo s ograničenom odgovornošću za proizvodnju i trgovinu, Kalnička 1/A, 40000 Ivanovec</izvorni_sadrzaj>
    <derivirana_varijabla naziv="DomainObject.Predmet.ProtustrankaFormatedWithAdress_1"> ASTREA-SPORT društvo s ograničenom odgovornošću za proizvodnju i trgovinu, Kalnička 1/A, 40000 Ivanovec</derivirana_varijabla>
  </DomainObject.Predmet.ProtustrankaFormatedWithAdress>
  <DomainObject.Predmet.ProtustrankaFormatedWithAdressOIB>
    <izvorni_sadrzaj> ASTREA-SPORT društvo s ograničenom odgovornošću za proizvodnju i trgovinu, OIB 27081006197, Kalnička 1/A, 40000 Ivanovec</izvorni_sadrzaj>
    <derivirana_varijabla naziv="DomainObject.Predmet.ProtustrankaFormatedWithAdressOIB_1"> ASTREA-SPORT društvo s ograničenom odgovornošću za proizvodnju i trgovinu, OIB 27081006197, Kalnička 1/A, 40000 Ivanovec</derivirana_varijabla>
  </DomainObject.Predmet.ProtustrankaFormatedWithAdressOIB>
  <DomainObject.Predmet.ProtustrankaWithAdress>
    <izvorni_sadrzaj>ASTREA-SPORT društvo s ograničenom odgovornošću za proizvodnju i trgovinu Kalnička 1/A, 40000 Ivanovec</izvorni_sadrzaj>
    <derivirana_varijabla naziv="DomainObject.Predmet.ProtustrankaWithAdress_1">ASTREA-SPORT društvo s ograničenom odgovornošću za proizvodnju i trgovinu Kalnička 1/A, 40000 Ivanovec</derivirana_varijabla>
  </DomainObject.Predmet.ProtustrankaWithAdress>
  <DomainObject.Predmet.ProtustrankaWithAdressOIB>
    <izvorni_sadrzaj>ASTREA-SPORT društvo s ograničenom odgovornošću za proizvodnju i trgovinu, OIB 27081006197, Kalnička 1/A, 40000 Ivanovec</izvorni_sadrzaj>
    <derivirana_varijabla naziv="DomainObject.Predmet.ProtustrankaWithAdressOIB_1">ASTREA-SPORT društvo s ograničenom odgovornošću za proizvodnju i trgovinu, OIB 27081006197, Kalnička 1/A, 40000 Ivanovec</derivirana_varijabla>
  </DomainObject.Predmet.ProtustrankaWithAdressOIB>
  <DomainObject.Predmet.ProtustrankaNazivFormated>
    <izvorni_sadrzaj>ASTREA-SPORT društvo s ograničenom odgovornošću za proizvodnju i trgovinu</izvorni_sadrzaj>
    <derivirana_varijabla naziv="DomainObject.Predmet.ProtustrankaNazivFormated_1">ASTREA-SPORT društvo s ograničenom odgovornošću za proizvodnju i trgovinu</derivirana_varijabla>
  </DomainObject.Predmet.ProtustrankaNazivFormated>
  <DomainObject.Predmet.ProtustrankaNazivFormatedOIB>
    <izvorni_sadrzaj>ASTREA-SPORT društvo s ograničenom odgovornošću za proizvodnju i trgovinu, OIB 27081006197</izvorni_sadrzaj>
    <derivirana_varijabla naziv="DomainObject.Predmet.ProtustrankaNazivFormatedOIB_1">ASTREA-SPORT društvo s ograničenom odgovornošću za proizvodnju i trgovinu, OIB 27081006197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2148879.90</izvorni_sadrzaj>
    <derivirana_varijabla naziv="DomainObject.Predmet.TrenutnaVrijednost_1">2148879.90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ASTREA-SPORT društvo s ograničenom odgovornošću za proizvodnju i trgovinu</item>
    </izvorni_sadrzaj>
    <derivirana_varijabla naziv="DomainObject.Predmet.ProtuStrankaListFormated_1">
      <item>ASTREA-SPORT društvo s ograničenom odgovornošću za proizvodnju i trgovinu</item>
    </derivirana_varijabla>
  </DomainObject.Predmet.ProtuStrankaListFormated>
  <DomainObject.Predmet.ProtuStrankaListFormatedOIB>
    <izvorni_sadrzaj>
      <item>ASTREA-SPORT društvo s ograničenom odgovornošću za proizvodnju i trgovinu, OIB 27081006197</item>
    </izvorni_sadrzaj>
    <derivirana_varijabla naziv="DomainObject.Predmet.ProtuStrankaListFormatedOIB_1">
      <item>ASTREA-SPORT društvo s ograničenom odgovornošću za proizvodnju i trgovinu, OIB 27081006197</item>
    </derivirana_varijabla>
  </DomainObject.Predmet.ProtuStrankaListFormatedOIB>
  <DomainObject.Predmet.ProtuStrankaListFormatedWithAdress>
    <izvorni_sadrzaj>
      <item>ASTREA-SPORT društvo s ograničenom odgovornošću za proizvodnju i trgovinu, Kalnička 1/A, 40000 Ivanovec</item>
    </izvorni_sadrzaj>
    <derivirana_varijabla naziv="DomainObject.Predmet.ProtuStrankaListFormatedWithAdress_1">
      <item>ASTREA-SPORT društvo s ograničenom odgovornošću za proizvodnju i trgovinu, Kalnička 1/A, 40000 Ivanovec</item>
    </derivirana_varijabla>
  </DomainObject.Predmet.ProtuStrankaListFormatedWithAdress>
  <DomainObject.Predmet.ProtuStrankaListFormatedWithAdressOIB>
    <izvorni_sadrzaj>
      <item>ASTREA-SPORT društvo s ograničenom odgovornošću za proizvodnju i trgovinu, OIB 27081006197, Kalnička 1/A, 40000 Ivanovec</item>
    </izvorni_sadrzaj>
    <derivirana_varijabla naziv="DomainObject.Predmet.ProtuStrankaListFormatedWithAdressOIB_1">
      <item>ASTREA-SPORT društvo s ograničenom odgovornošću za proizvodnju i trgovinu, OIB 27081006197, Kalnička 1/A, 40000 Ivanovec</item>
    </derivirana_varijabla>
  </DomainObject.Predmet.ProtuStrankaListFormatedWithAdressOIB>
  <DomainObject.Predmet.ProtuStrankaListNazivFormated>
    <izvorni_sadrzaj>
      <item>ASTREA-SPORT društvo s ograničenom odgovornošću za proizvodnju i trgovinu</item>
    </izvorni_sadrzaj>
    <derivirana_varijabla naziv="DomainObject.Predmet.ProtuStrankaListNazivFormated_1">
      <item>ASTREA-SPORT društvo s ograničenom odgovornošću za proizvodnju i trgovinu</item>
    </derivirana_varijabla>
  </DomainObject.Predmet.ProtuStrankaListNazivFormated>
  <DomainObject.Predmet.ProtuStrankaListNazivFormatedOIB>
    <izvorni_sadrzaj>
      <item>ASTREA-SPORT društvo s ograničenom odgovornošću za proizvodnju i trgovinu, OIB 27081006197</item>
    </izvorni_sadrzaj>
    <derivirana_varijabla naziv="DomainObject.Predmet.ProtuStrankaListNazivFormatedOIB_1">
      <item>ASTREA-SPORT društvo s ograničenom odgovornošću za proizvodnju i trgovinu, OIB 27081006197</item>
    </derivirana_varijabla>
  </DomainObject.Predmet.ProtuStrankaListNazivFormatedOIB>
  <DomainObject.Predmet.OstaliListFormated>
    <izvorni_sadrzaj>
      <item>sudski registar</item>
      <item>Ivan Varga</item>
      <item>Županijsko državno odvjetništvo</item>
    </izvorni_sadrzaj>
    <derivirana_varijabla naziv="DomainObject.Predmet.OstaliListFormated_1">
      <item>sudski registar</item>
      <item>Ivan Varga</item>
      <item>Županijsko državno odvjetništvo</item>
    </derivirana_varijabla>
  </DomainObject.Predmet.OstaliListFormated>
  <DomainObject.Predmet.OstaliListFormatedOIB>
    <izvorni_sadrzaj>
      <item>sudski registar</item>
      <item>Ivan Varga, OIB 69622493475</item>
      <item>Županijsko državno odvjetništvo</item>
    </izvorni_sadrzaj>
    <derivirana_varijabla naziv="DomainObject.Predmet.OstaliListFormatedOIB_1">
      <item>sudski registar</item>
      <item>Ivan Varga, OIB 69622493475</item>
      <item>Županijsko državno odvjetništvo</item>
    </derivirana_varijabla>
  </DomainObject.Predmet.OstaliListFormatedOIB>
  <DomainObject.Predmet.OstaliListFormatedWithAdress>
    <izvorni_sadrzaj>
      <item>sudski registar</item>
      <item>Ivan Varga, Zagrebačka 8, 40000 Ivanovec</item>
      <item>Županijsko državno odvjetništvo</item>
    </izvorni_sadrzaj>
    <derivirana_varijabla naziv="DomainObject.Predmet.OstaliListFormatedWithAdress_1">
      <item>sudski registar</item>
      <item>Ivan Varga, Zagrebačka 8, 40000 Ivanovec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Varga, OIB 69622493475, Zagrebačka 8, 40000 Ivanovec</item>
      <item>Županijsko državno odvjetništvo</item>
    </izvorni_sadrzaj>
    <derivirana_varijabla naziv="DomainObject.Predmet.OstaliListFormatedWithAdressOIB_1">
      <item>sudski registar</item>
      <item>Ivan Varga, OIB 69622493475, Zagrebačka 8, 40000 Ivanovec</item>
      <item>Županijsko državno odvjetništvo</item>
    </derivirana_varijabla>
  </DomainObject.Predmet.OstaliListFormatedWithAdressOIB>
  <DomainObject.Predmet.OstaliListNazivFormated>
    <izvorni_sadrzaj>
      <item>sudski registar</item>
      <item>Ivan Varga</item>
      <item>Županijsko državno odvjetništvo</item>
    </izvorni_sadrzaj>
    <derivirana_varijabla naziv="DomainObject.Predmet.OstaliListNazivFormated_1">
      <item>sudski registar</item>
      <item>Ivan Varga</item>
      <item>Županijsko državno odvjetništvo</item>
    </derivirana_varijabla>
  </DomainObject.Predmet.OstaliListNazivFormated>
  <DomainObject.Predmet.OstaliListNazivFormatedOIB>
    <izvorni_sadrzaj>
      <item>sudski registar</item>
      <item>Ivan Varga, OIB 69622493475</item>
      <item>Županijsko državno odvjetništvo</item>
    </izvorni_sadrzaj>
    <derivirana_varijabla naziv="DomainObject.Predmet.OstaliListNazivFormatedOIB_1">
      <item>sudski registar</item>
      <item>Ivan Varga, OIB 69622493475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ASTREA-SPORT društvo s ograničenom odgovornošću za proizvodnju i trgovinu</izvorni_sadrzaj>
    <derivirana_varijabla naziv="DomainObject.Predmet.ProtustrankaIDrugi_1">ASTREA-SPORT društvo s ograničenom odgovornošću za proizvodnju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ASTREA-SPORT društvo s ograničenom odgovornošću za proizvodnju i trgovinu, OIB 27081006197, Kalnička 1/A, 40000 Ivanovec</izvorni_sadrzaj>
    <derivirana_varijabla naziv="DomainObject.Predmet.ProtustrankaIDrugiAdressOIB_1">ASTREA-SPORT društvo s ograničenom odgovornošću za proizvodnju i trgovinu, OIB 27081006197, Kalnička 1/A,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ASTREA-SPORT društvo s ograničenom odgovornošću za proizvodnju i trgovinu</item>
      <item>sudski registar</item>
      <item>Ivan Varga</item>
      <item>Županijsko državno odvjetništvo</item>
    </izvorni_sadrzaj>
    <derivirana_varijabla naziv="DomainObject.Predmet.SudioniciListNaziv_1">
      <item>Financijska agencija</item>
      <item>ASTREA-SPORT društvo s ograničenom odgovornošću za proizvodnju i trgovinu</item>
      <item>sudski registar</item>
      <item>Ivan Varga</item>
      <item>Županijsko državno odvjetništvo</item>
    </derivirana_varijabla>
  </DomainObject.Predmet.SudioniciListNaziv>
  <DomainObject.Predmet.SudioniciListAdressOIB>
    <izvorni_sadrzaj>
      <item>Financijska agencija, OIB 85821130368</item>
      <item>ASTREA-SPORT društvo s ograničenom odgovornošću za proizvodnju i trgovinu, OIB 27081006197, Kalnička 1/A,40000 Ivanovec</item>
      <item>sudski registar</item>
      <item>Ivan Varga, OIB 69622493475, Zagrebačka 8,40000 Ivanovec</item>
      <item>Županijsko državno odvjetništvo</item>
    </izvorni_sadrzaj>
    <derivirana_varijabla naziv="DomainObject.Predmet.SudioniciListAdressOIB_1">
      <item>Financijska agencija, OIB 85821130368</item>
      <item>ASTREA-SPORT društvo s ograničenom odgovornošću za proizvodnju i trgovinu, OIB 27081006197, Kalnička 1/A,40000 Ivanovec</item>
      <item>sudski registar</item>
      <item>Ivan Varga, OIB 69622493475, Zagrebačka 8,40000 Ivanovec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27081006197</item>
      <item>, OIB null</item>
      <item>, OIB 69622493475</item>
      <item>, OIB null</item>
    </izvorni_sadrzaj>
    <derivirana_varijabla naziv="DomainObject.Predmet.SudioniciListNazivOIB_1">
      <item>, OIB 85821130368</item>
      <item>, OIB 27081006197</item>
      <item>, OIB null</item>
      <item>, OIB 69622493475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1870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2016-08-30T12:09:00Z</dcterms:created>
  <dc:creator>Lea Rogina</dc:creator>
  <cp:lastModifiedBy>Nevenka Vuković</cp:lastModifiedBy>
  <cp:lastPrinted>2016-08-30T12:14:00Z</cp:lastPrinted>
  <dcterms:modified xmlns:xsi="http://www.w3.org/2001/XMLSchema-instance" xsi:type="dcterms:W3CDTF">2016-08-30T12:14:00Z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