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9d99" w14:paraId="6959d99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18250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5163F">
        <w:rPr>
          <w:sz w:val="24"/>
        </w:rPr>
        <w:t>2118</w:t>
      </w:r>
      <w:r w:rsidR="00B150FB" w:rsidRPr="00182504">
        <w:rPr>
          <w:sz w:val="24"/>
        </w:rPr>
        <w:t>/1</w:t>
      </w:r>
      <w:r w:rsidR="00182504" w:rsidRPr="00182504">
        <w:rPr>
          <w:sz w:val="24"/>
        </w:rPr>
        <w:t>7</w:t>
      </w:r>
      <w:r w:rsidR="00282FA9" w:rsidRPr="00182504">
        <w:rPr>
          <w:sz w:val="24"/>
        </w:rPr>
        <w:t>-</w:t>
      </w:r>
      <w:r w:rsidR="00B5163F">
        <w:rPr>
          <w:sz w:val="24"/>
        </w:rPr>
        <w:t>11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E7342C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dužnikom</w:t>
      </w:r>
      <w:r w:rsidR="009204AB">
        <w:rPr>
          <w:sz w:val="24"/>
          <w:szCs w:val="24"/>
        </w:rPr>
        <w:t xml:space="preserve"> </w:t>
      </w:r>
      <w:r w:rsidR="00B5163F" w:rsidRPr="00AB4B8B">
        <w:rPr>
          <w:sz w:val="24"/>
          <w:lang w:val="pt-BR"/>
        </w:rPr>
        <w:t>RED WHITE  j.d.o.o., OIB: 35152477169, Zagreb, Hrvatskog sokola 79</w:t>
      </w:r>
      <w:r w:rsidR="009204AB" w:rsidRPr="00182504">
        <w:rPr>
          <w:sz w:val="24"/>
          <w:szCs w:val="24"/>
          <w:lang w:val="pt-BR"/>
        </w:rPr>
        <w:t>,</w:t>
      </w:r>
      <w:r w:rsidR="00921DAB" w:rsidRPr="00182504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24. listopada </w:t>
      </w:r>
      <w:r w:rsidR="00921DAB" w:rsidRPr="00E7342C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4D011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>
        <w:rPr>
          <w:sz w:val="24"/>
          <w:szCs w:val="24"/>
        </w:rPr>
        <w:t>ročište</w:t>
      </w:r>
      <w:r w:rsidR="009204AB" w:rsidRPr="004D011B">
        <w:rPr>
          <w:sz w:val="24"/>
          <w:szCs w:val="24"/>
        </w:rPr>
        <w:t xml:space="preserve"> radi očitovanja o prijedlogu za otvaranje stečajnog postupka  </w:t>
      </w:r>
      <w:r w:rsidR="009204AB" w:rsidRPr="00182504">
        <w:rPr>
          <w:sz w:val="24"/>
          <w:szCs w:val="24"/>
        </w:rPr>
        <w:t>određeno za 15. studen</w:t>
      </w:r>
      <w:r w:rsidR="000501C0" w:rsidRPr="00182504">
        <w:rPr>
          <w:sz w:val="24"/>
          <w:szCs w:val="24"/>
        </w:rPr>
        <w:t>og</w:t>
      </w:r>
      <w:r w:rsidR="00B5163F">
        <w:rPr>
          <w:sz w:val="24"/>
          <w:szCs w:val="24"/>
        </w:rPr>
        <w:t xml:space="preserve"> 2018. u 10</w:t>
      </w:r>
      <w:r w:rsidR="006F5882">
        <w:rPr>
          <w:sz w:val="24"/>
          <w:szCs w:val="24"/>
        </w:rPr>
        <w:t>:</w:t>
      </w:r>
      <w:r w:rsidR="00B5163F">
        <w:rPr>
          <w:sz w:val="24"/>
          <w:szCs w:val="24"/>
        </w:rPr>
        <w:t>00</w:t>
      </w:r>
      <w:r w:rsidR="009204AB" w:rsidRPr="00182504">
        <w:rPr>
          <w:sz w:val="24"/>
          <w:szCs w:val="24"/>
        </w:rPr>
        <w:t xml:space="preserve"> sati</w:t>
      </w:r>
      <w:r w:rsidR="009204AB" w:rsidRPr="00182504">
        <w:rPr>
          <w:b/>
          <w:sz w:val="24"/>
          <w:szCs w:val="24"/>
        </w:rPr>
        <w:t xml:space="preserve"> </w:t>
      </w:r>
      <w:r w:rsidR="009204AB" w:rsidRPr="004D011B">
        <w:rPr>
          <w:sz w:val="24"/>
          <w:szCs w:val="24"/>
        </w:rPr>
        <w:t>u zgradi Trgovačkog suda u Zagrebu, Petrinjska 8, soba broj 89/II – stari dio,</w:t>
      </w:r>
      <w:r w:rsidR="009204AB">
        <w:rPr>
          <w:sz w:val="24"/>
          <w:szCs w:val="24"/>
        </w:rPr>
        <w:t xml:space="preserve"> zbog  službene spriječenosti suca.</w:t>
      </w:r>
      <w:r w:rsidR="009204AB" w:rsidRPr="004D011B">
        <w:rPr>
          <w:sz w:val="24"/>
          <w:szCs w:val="24"/>
        </w:rPr>
        <w:t xml:space="preserve">    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9204AB" w:rsidRPr="004D011B">
        <w:rPr>
          <w:sz w:val="24"/>
          <w:szCs w:val="24"/>
        </w:rPr>
        <w:t>radi očitovanja o prijedlogu za otvaranje stečajnog postupka</w:t>
      </w:r>
      <w:r w:rsidR="009204AB" w:rsidRPr="00E7342C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određuje se za </w:t>
      </w:r>
      <w:r w:rsidR="009204AB" w:rsidRPr="00182504">
        <w:rPr>
          <w:sz w:val="24"/>
          <w:szCs w:val="24"/>
        </w:rPr>
        <w:t>27. studenog 2018</w:t>
      </w:r>
      <w:r w:rsidR="00B5163F">
        <w:rPr>
          <w:sz w:val="24"/>
          <w:szCs w:val="24"/>
        </w:rPr>
        <w:t>. u 10</w:t>
      </w:r>
      <w:r w:rsidR="006F5882">
        <w:rPr>
          <w:sz w:val="24"/>
          <w:szCs w:val="24"/>
        </w:rPr>
        <w:t>:</w:t>
      </w:r>
      <w:r w:rsidR="00B5163F">
        <w:rPr>
          <w:sz w:val="24"/>
          <w:szCs w:val="24"/>
        </w:rPr>
        <w:t>00</w:t>
      </w:r>
      <w:r w:rsidR="009204AB" w:rsidRPr="00182504">
        <w:rPr>
          <w:sz w:val="24"/>
          <w:szCs w:val="24"/>
        </w:rPr>
        <w:t xml:space="preserve"> sati </w:t>
      </w:r>
      <w:r w:rsidR="009204AB" w:rsidRPr="004D011B">
        <w:rPr>
          <w:sz w:val="24"/>
          <w:szCs w:val="24"/>
        </w:rPr>
        <w:t>u 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24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961F6F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961F6F" w:rsidP="007B64C7" w:rsidR="00961F6F">
      <w:pPr>
        <w:ind w:firstLine="708" w:left="3540"/>
        <w:jc w:val="right"/>
        <w:rPr>
          <w:sz w:val="24"/>
          <w:szCs w:val="24"/>
        </w:rPr>
      </w:pPr>
    </w:p>
    <w:p w:rsidRDefault="00961F6F" w:rsidP="007B64C7" w:rsidR="00961F6F" w:rsidRPr="00961F6F">
      <w:pPr>
        <w:ind w:firstLine="708" w:left="3540"/>
        <w:jc w:val="right"/>
        <w:rPr>
          <w:sz w:val="24"/>
          <w:szCs w:val="24"/>
        </w:rPr>
      </w:pPr>
      <w:r w:rsidRPr="00961F6F">
        <w:rPr>
          <w:sz w:val="24"/>
          <w:szCs w:val="24"/>
        </w:rPr>
        <w:t xml:space="preserve">Za točnost </w:t>
      </w:r>
      <w:proofErr w:type="spellStart"/>
      <w:r w:rsidRPr="00961F6F">
        <w:rPr>
          <w:sz w:val="24"/>
          <w:szCs w:val="24"/>
        </w:rPr>
        <w:t>otpravka</w:t>
      </w:r>
      <w:proofErr w:type="spellEnd"/>
      <w:r w:rsidRPr="00961F6F">
        <w:rPr>
          <w:sz w:val="24"/>
          <w:szCs w:val="24"/>
        </w:rPr>
        <w:t>-ovlašteni službenik:</w:t>
      </w:r>
    </w:p>
    <w:p w:rsidRDefault="00961F6F" w:rsidP="007B64C7" w:rsidR="00961F6F" w:rsidRPr="00961F6F">
      <w:pPr>
        <w:ind w:firstLine="708" w:left="3540"/>
        <w:jc w:val="right"/>
        <w:rPr>
          <w:sz w:val="24"/>
          <w:szCs w:val="24"/>
        </w:rPr>
      </w:pPr>
      <w:r w:rsidRPr="00961F6F">
        <w:rPr>
          <w:sz w:val="24"/>
          <w:szCs w:val="24"/>
        </w:rPr>
        <w:t xml:space="preserve">                                       Valentina Gabud</w:t>
      </w:r>
    </w:p>
    <w:p w:rsidRDefault="00961F6F" w:rsidP="00A41146" w:rsidR="00961F6F">
      <w:pPr>
        <w:jc w:val="both"/>
        <w:rPr>
          <w:sz w:val="24"/>
          <w:szCs w:val="24"/>
        </w:rPr>
      </w:pPr>
    </w:p>
    <w:sectPr w:rsidSect="00282FA9" w:rsidR="00961F6F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F6F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St-2118/2017</izvorni_sadrzaj>
    <derivirana_varijabla naziv="DomainObject.Predmet.OznakaBroj_1">St-2118/2017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WHITE jednostavno društvo s oganičenom odgovornošću za trgovinu i usluge zastupanog po punomoćniku Ivana Klepač</izvorni_sadrzaj>
    <derivirana_varijabla naziv="DomainObject.Predmet.ProtustrankaFormated_1">  RED WHITE jednostavno društvo s oganičenom odgovornošću za trgovinu i usluge zastupanog po punomoćniku Ivana Klepač</derivirana_varijabla>
  </DomainObject.Predmet.ProtustrankaFormated>
  <DomainObject.Predmet.ProtustrankaFormatedOIB>
    <izvorni_sadrzaj>  RED WHITE jednostavno društvo s oganičenom odgovornošću za trgovinu i usluge, OIB 35152477169 zastupanog po punomoćniku Ivana Klepač</izvorni_sadrzaj>
    <derivirana_varijabla naziv="DomainObject.Predmet.ProtustrankaFormatedOIB_1">  RED WHITE jednostavno društvo s oganičenom odgovornošću za trgovinu i usluge, OIB 35152477169 zastupanog po punomoćniku Ivana Klepač</derivirana_varijabla>
  </DomainObject.Predmet.ProtustrankaFormatedOIB>
  <DomainObject.Predmet.ProtustrankaFormatedWithAdress>
    <izvorni_sadrzaj> RED WHITE jednostavno društvo s oganičenom odgovornošću za trgovinu i usluge, Hrvatskog sokola 79, 10000 Zagreb zastupanog po punomoćniku Ivana Klepač</izvorni_sadrzaj>
    <derivirana_varijabla naziv="DomainObject.Predmet.ProtustrankaFormatedWithAdress_1"> RED WHITE jednostavno društvo s oganičenom odgovornošću za trgovinu i usluge, Hrvatskog sokola 79, 10000 Zagreb zastupanog po punomoćniku Ivana Klepač</derivirana_varijabla>
  </DomainObject.Predmet.ProtustrankaFormatedWithAdress>
  <DomainObject.Predmet.ProtustrankaFormatedWithAdressOIB>
    <izvorni_sadrzaj> RED WHITE jednostavno društvo s oganičenom odgovornošću za trgovinu i usluge, OIB 35152477169, Hrvatskog sokola 79, 10000 Zagreb zastupanog po punomoćniku Ivana Klepač</izvorni_sadrzaj>
    <derivirana_varijabla naziv="DomainObject.Predmet.ProtustrankaFormatedWithAdressOIB_1"> RED WHITE jednostavno društvo s oganičenom odgovornošću za trgovinu i usluge, OIB 35152477169, Hrvatskog sokola 79, 10000 Zagreb zastupanog po punomoćniku Ivana Klepač</derivirana_varijabla>
  </DomainObject.Predmet.ProtustrankaFormatedWithAdressOIB>
  <DomainObject.Predmet.ProtustrankaWithAdress>
    <izvorni_sadrzaj>RED WHITE jednostavno društvo s oganičenom odgovornošću za trgovinu i usluge Hrvatskog sokola 79, 10000 Zagreb</izvorni_sadrzaj>
    <derivirana_varijabla naziv="DomainObject.Predmet.ProtustrankaWithAdress_1">RED WHITE jednostavno društvo s oganičenom odgovornošću za trgovinu i usluge Hrvatskog sokola 79, 10000 Zagreb</derivirana_varijabla>
  </DomainObject.Predmet.ProtustrankaWithAdress>
  <DomainObject.Predmet.ProtustrankaWithAdressOIB>
    <izvorni_sadrzaj>RED WHITE jednostavno društvo s oganičenom odgovornošću za trgovinu i usluge, OIB 35152477169, Hrvatskog sokola 79, 10000 Zagreb</izvorni_sadrzaj>
    <derivirana_varijabla naziv="DomainObject.Predmet.ProtustrankaWithAdressOIB_1">RED WHITE jednostavno društvo s oganičenom odgovornošću za trgovinu i usluge, OIB 35152477169, Hrvatskog sokola 79, 10000 Zagreb</derivirana_varijabla>
  </DomainObject.Predmet.ProtustrankaWithAdressOIB>
  <DomainObject.Predmet.ProtustrankaNazivFormated>
    <izvorni_sadrzaj>RED WHITE jednostavno društvo s oganičenom odgovornošću za trgovinu i usluge</izvorni_sadrzaj>
    <derivirana_varijabla naziv="DomainObject.Predmet.ProtustrankaNazivFormated_1">RED WHITE jednostavno društvo s oganičenom odgovornošću za trgovinu i usluge</derivirana_varijabla>
  </DomainObject.Predmet.ProtustrankaNazivFormated>
  <DomainObject.Predmet.ProtustrankaNazivFormatedOIB>
    <izvorni_sadrzaj>RED WHITE jednostavno društvo s oganičenom odgovornošću za trgovinu i usluge, OIB 35152477169</izvorni_sadrzaj>
    <derivirana_varijabla naziv="DomainObject.Predmet.ProtustrankaNazivFormatedOIB_1">RED WHITE jednostavno društvo s oganičenom odgovornošću za trgovinu i usluge, OIB 35152477169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WHITE jednostavno društvo s oganičenom odgovornošću za trgovinu i usluge zastupanog po punomoćniku Ivana Klepač</item>
    </izvorni_sadrzaj>
    <derivirana_varijabla naziv="DomainObject.Predmet.ProtuStrankaListFormated_1">
      <item>RED WHITE jednostavno društvo s oganičenom odgovornošću za trgovinu i usluge zastupanog po punomoćniku Ivana Klepač</item>
    </derivirana_varijabla>
  </DomainObject.Predmet.ProtuStrankaListFormated>
  <DomainObject.Predmet.ProtuStrankaListFormatedOIB>
    <izvorni_sadrzaj>
      <item>RED WHITE jednostavno društvo s oganičenom odgovornošću za trgovinu i usluge, OIB 35152477169 zastupanog po punomoćniku Ivana Klepač</item>
    </izvorni_sadrzaj>
    <derivirana_varijabla naziv="DomainObject.Predmet.ProtuStrankaListFormatedOIB_1">
      <item>RED WHITE jednostavno društvo s oganičenom odgovornošću za trgovinu i usluge, OIB 35152477169 zastupanog po punomoćniku Ivana Klepač</item>
    </derivirana_varijabla>
  </DomainObject.Predmet.ProtuStrankaListFormatedOIB>
  <DomainObject.Predmet.ProtuStrankaListFormatedWithAdress>
    <izvorni_sadrzaj>
      <item>RED WHITE jednostavno društvo s oganičenom odgovornošću za trgovinu i usluge, Hrvatskog sokola 79, 10000 Zagreb zastupanog po punomoćniku Ivana Klepač</item>
    </izvorni_sadrzaj>
    <derivirana_varijabla naziv="DomainObject.Predmet.ProtuStrankaListFormatedWithAdress_1">
      <item>RED WHITE jednostavno društvo s oganičenom odgovornošću za trgovinu i usluge, Hrvatskog sokola 79, 10000 Zagreb zastupanog po punomoćniku Ivana Klepač</item>
    </derivirana_varijabla>
  </DomainObject.Predmet.ProtuStrankaListFormatedWithAdress>
  <DomainObject.Predmet.ProtuStrankaListFormatedWithAdressOIB>
    <izvorni_sadrzaj>
      <item>RED WHITE jednostavno društvo s oganičenom odgovornošću za trgovinu i usluge, OIB 35152477169, Hrvatskog sokola 79, 10000 Zagreb zastupanog po punomoćniku Ivana Klepač</item>
    </izvorni_sadrzaj>
    <derivirana_varijabla naziv="DomainObject.Predmet.ProtuStrankaListFormatedWithAdressOIB_1">
      <item>RED WHITE jednostavno društvo s oganičenom odgovornošću za trgovinu i usluge, OIB 35152477169, Hrvatskog sokola 79, 10000 Zagreb zastupanog po punomoćniku Ivana Klepač</item>
    </derivirana_varijabla>
  </DomainObject.Predmet.ProtuStrankaListFormatedWithAdressOIB>
  <DomainObject.Predmet.ProtuStrankaListNazivFormated>
    <izvorni_sadrzaj>
      <item>RED WHITE jednostavno društvo s oganičenom odgovornošću za trgovinu i usluge</item>
    </izvorni_sadrzaj>
    <derivirana_varijabla naziv="DomainObject.Predmet.ProtuStrankaListNazivFormated_1">
      <item>RED WHITE jednostavno društvo s oganičenom odgovornošću za trgovinu i usluge</item>
    </derivirana_varijabla>
  </DomainObject.Predmet.ProtuStrankaListNazivFormated>
  <DomainObject.Predmet.ProtuStrankaListNazivFormatedOIB>
    <izvorni_sadrzaj>
      <item>RED WHITE jednostavno društvo s oganičenom odgovornošću za trgovinu i usluge, OIB 35152477169</item>
    </izvorni_sadrzaj>
    <derivirana_varijabla naziv="DomainObject.Predmet.ProtuStrankaListNazivFormatedOIB_1">
      <item>RED WHITE jednostavno društvo s oganičenom odgovornošću za trgovinu i usluge, OIB 35152477169</item>
    </derivirana_varijabla>
  </DomainObject.Predmet.ProtuStrankaListNazivFormatedOIB>
  <DomainObject.Predmet.OstaliListFormated>
    <izvorni_sadrzaj>
      <item>Ivana Klepač punomoćnica sudionika u postupku RED WHITE jednostavno društvo s oganičenom odgovornošću za trgovinu i usluge</item>
    </izvorni_sadrzaj>
    <derivirana_varijabla naziv="DomainObject.Predmet.OstaliListFormated_1">
      <item>Ivana Klepač punomoćnica sudionika u postupku RED WHITE jednostavno društvo s oganičenom odgovornošću za trgovinu i usluge</item>
    </derivirana_varijabla>
  </DomainObject.Predmet.OstaliListFormated>
  <DomainObject.Predmet.OstaliListFormatedOIB>
    <izvorni_sadrzaj>
      <item>Ivana Klepač, OIB 50307064663 punomoćnica sudionika u postupku RED WHITE jednostavno društvo s oganičenom odgovornošću za trgovinu i usluge</item>
    </izvorni_sadrzaj>
    <derivirana_varijabla naziv="DomainObject.Predmet.OstaliListFormatedOIB_1">
      <item>Ivana Klepač, OIB 50307064663 punomoćnica sudionika u postupku RED WHITE jednostavno društvo s oganičenom odgovornošću za trgovinu i usluge</item>
    </derivirana_varijabla>
  </DomainObject.Predmet.OstaliListFormatedOIB>
  <DomainObject.Predmet.OstaliListFormatedWithAdress>
    <izvorni_sadrzaj>
      <item>Ivana Klepač, Hrvatskog Sokola 79, 10000 Zagreb punomoćnica sudionika u postupku RED WHITE jednostavno društvo s oganičenom odgovornošću za trgovinu i usluge</item>
    </izvorni_sadrzaj>
    <derivirana_varijabla naziv="DomainObject.Predmet.OstaliListFormatedWithAdress_1">
      <item>Ivana Klepač, Hrvatskog Sokola 79, 10000 Zagreb punomoćnica sudionika u postupku RED WHITE jednostavno društvo s oganičenom odgovornošću za trgovinu i usluge</item>
    </derivirana_varijabla>
  </DomainObject.Predmet.OstaliListFormatedWithAdress>
  <DomainObject.Predmet.OstaliListFormatedWithAdressOIB>
    <izvorni_sadrzaj>
      <item>Ivana Klepač, OIB 50307064663, Hrvatskog Sokola 79, 10000 Zagreb punomoćnica sudionika u postupku RED WHITE jednostavno društvo s oganičenom odgovornošću za trgovinu i usluge</item>
    </izvorni_sadrzaj>
    <derivirana_varijabla naziv="DomainObject.Predmet.OstaliListFormatedWithAdressOIB_1">
      <item>Ivana Klepač, OIB 50307064663, Hrvatskog Sokola 79, 10000 Zagreb punomoćnica sudionika u postupku RED WHITE jednostavno društvo s oganičenom odgovornošću za trgovinu i usluge</item>
    </derivirana_varijabla>
  </DomainObject.Predmet.OstaliListFormatedWithAdressOIB>
  <DomainObject.Predmet.OstaliListNazivFormated>
    <izvorni_sadrzaj>
      <item>Ivana Klepač</item>
    </izvorni_sadrzaj>
    <derivirana_varijabla naziv="DomainObject.Predmet.OstaliListNazivFormated_1">
      <item>Ivana Klepač</item>
    </derivirana_varijabla>
  </DomainObject.Predmet.OstaliListNazivFormated>
  <DomainObject.Predmet.OstaliListNazivFormatedOIB>
    <izvorni_sadrzaj>
      <item>Ivana Klepač, OIB 50307064663</item>
    </izvorni_sadrzaj>
    <derivirana_varijabla naziv="DomainObject.Predmet.OstaliListNazivFormatedOIB_1">
      <item>Ivana Klepač, OIB 50307064663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WHITE jednostavno društvo s oganičenom odgovornošću za trgovinu i usluge</izvorni_sadrzaj>
    <derivirana_varijabla naziv="DomainObject.Predmet.ProtustrankaIDrugi_1">RED WHITE jednostavno društvo s oganičenom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RED WHITE jednostavno društvo s oganičenom odgovornošću za trgovinu i usluge, OIB 35152477169, Hrvatskog sokola 79, 10000 Zagreb</izvorni_sadrzaj>
    <derivirana_varijabla naziv="DomainObject.Predmet.ProtustrankaIDrugiAdressOIB_1">RED WHITE jednostavno društvo s oganičenom odgovornošću za trgovinu i usluge, OIB 35152477169, Hrvatskog sokola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 WHITE jednostavno društvo s oganičenom odgovornošću za trgovinu i usluge</item>
      <item>Ivana Klepač</item>
    </izvorni_sadrzaj>
    <derivirana_varijabla naziv="DomainObject.Predmet.SudioniciListNaziv_1">
      <item>FINA Regionalni centar Zagreb</item>
      <item>RED WHITE jednostavno društvo s oganičenom odgovornošću za trgovinu i usluge</item>
      <item>Ivana Klepač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RED WHITE jednostavno društvo s oganičenom odgovornošću za trgovinu i usluge, OIB 35152477169, Hrvatskog sokola 79,10000 Zagreb</item>
      <item>Ivana Klepač, OIB 50307064663, Hrvatskog Sokola 79,10000 Zagreb</item>
    </izvorni_sadrzaj>
    <derivirana_varijabla naziv="DomainObject.Predmet.SudioniciListAdressOIB_1">
      <item>FINA Regionalni centar Zagreb, OIB 85821130368, Trg svibanjskih žrtava 1995. br. 1,10000 Zagreb</item>
      <item>RED WHITE jednostavno društvo s oganičenom odgovornošću za trgovinu i usluge, OIB 35152477169, Hrvatskog sokola 79,10000 Zagreb</item>
      <item>Ivana Klepač, OIB 50307064663, Hrvatskog Sokola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35152477169</item>
      <item>, OIB 50307064663</item>
    </izvorni_sadrzaj>
    <derivirana_varijabla naziv="DomainObject.Predmet.SudioniciListNazivOIB_1">
      <item>, OIB 85821130368</item>
      <item>, OIB 35152477169</item>
      <item>, OIB 50307064663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827</properties:Characters>
  <properties:Lines>36</properties:Lines>
  <properties:Paragraphs>17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2018-10-24T12:21:00Z</cp:lastPrinted>
  <dcterms:modified xmlns:xsi="http://www.w3.org/2001/XMLSchema-instance" xsi:type="dcterms:W3CDTF">2018-10-24T12:21:00Z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