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c9e7" w14:paraId="d1ec9e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EF762C">
        <w:t>760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762C">
        <w:t>760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F762C" w:rsidR="00D01B78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D2EF1">
        <w:t xml:space="preserve"> </w:t>
      </w:r>
      <w:r w:rsidR="00EF762C" w:rsidRPr="00EF762C">
        <w:t>KRIS 33 j.d.o.o.</w:t>
      </w:r>
      <w:r w:rsidR="00FA526F">
        <w:t xml:space="preserve">, </w:t>
      </w:r>
      <w:r w:rsidR="00DD2EF1">
        <w:t xml:space="preserve">Zagreb, </w:t>
      </w:r>
      <w:r w:rsidR="00EF762C">
        <w:t>Svetice 33</w:t>
      </w:r>
      <w:r w:rsidR="00DD2EF1">
        <w:t xml:space="preserve">, OIB: </w:t>
      </w:r>
      <w:r w:rsidR="00EF762C" w:rsidRPr="00EF762C">
        <w:t>81301967866</w:t>
      </w:r>
      <w:r w:rsidR="00FB024D">
        <w:t>.</w:t>
      </w:r>
    </w:p>
    <w:p w:rsidRDefault="00DD2EF1" w:rsidP="00DD2EF1" w:rsidR="00DD2EF1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F762C">
        <w:t>54.445,00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115E5C">
        <w:t>, v.r.</w:t>
      </w:r>
      <w:r w:rsidR="00052410">
        <w:t xml:space="preserve"> </w:t>
      </w:r>
    </w:p>
    <w:p w:rsidRDefault="00115E5C" w:rsidP="00FD290A" w:rsidR="00115E5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15E5C" w:rsidP="00FD290A" w:rsidR="00115E5C">
      <w:pPr>
        <w:jc w:val="center"/>
      </w:pPr>
      <w:r>
        <w:t xml:space="preserve">                                                                                  Monika Fuček</w:t>
      </w: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5E5C"/>
    <w:rsid w:val="00117563"/>
    <w:rsid w:val="00185571"/>
    <w:rsid w:val="00186AF0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10098"/>
    <w:rsid w:val="00D13E39"/>
    <w:rsid w:val="00D66226"/>
    <w:rsid w:val="00DB0FA3"/>
    <w:rsid w:val="00DD2EF1"/>
    <w:rsid w:val="00E26BFC"/>
    <w:rsid w:val="00E3040A"/>
    <w:rsid w:val="00E5092D"/>
    <w:rsid w:val="00EC3302"/>
    <w:rsid w:val="00ED6AA8"/>
    <w:rsid w:val="00EF762C"/>
    <w:rsid w:val="00F02820"/>
    <w:rsid w:val="00F034D3"/>
    <w:rsid w:val="00F67997"/>
    <w:rsid w:val="00FA526F"/>
    <w:rsid w:val="00FB024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5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5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St-760/2019</izvorni_sadrzaj>
    <derivirana_varijabla naziv="DomainObject.Predmet.OznakaBroj_1">St-760/2019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 33 jednostavno društvo s ograničenom odgovornošću za usluge</izvorni_sadrzaj>
    <derivirana_varijabla naziv="DomainObject.Predmet.ProtustrankaFormated_1">  KRIS 33 jednostavno društvo s ograničenom odgovornošću za usluge</derivirana_varijabla>
  </DomainObject.Predmet.ProtustrankaFormated>
  <DomainObject.Predmet.ProtustrankaFormatedOIB>
    <izvorni_sadrzaj>  KRIS 33 jednostavno društvo s ograničenom odgovornošću za usluge, OIB 81301967866</izvorni_sadrzaj>
    <derivirana_varijabla naziv="DomainObject.Predmet.ProtustrankaFormatedOIB_1">  KRIS 33 jednostavno društvo s ograničenom odgovornošću za usluge, OIB 81301967866</derivirana_varijabla>
  </DomainObject.Predmet.ProtustrankaFormatedOIB>
  <DomainObject.Predmet.ProtustrankaFormatedWithAdress>
    <izvorni_sadrzaj> KRIS 33 jednostavno društvo s ograničenom odgovornošću za usluge, Svetice 33, 10000 Zagreb</izvorni_sadrzaj>
    <derivirana_varijabla naziv="DomainObject.Predmet.ProtustrankaFormatedWithAdress_1"> KRIS 33 jednostavno društvo s ograničenom odgovornošću za usluge, Svetice 33, 10000 Zagreb</derivirana_varijabla>
  </DomainObject.Predmet.ProtustrankaFormatedWithAdress>
  <DomainObject.Predmet.ProtustrankaFormatedWithAdressOIB>
    <izvorni_sadrzaj> KRIS 33 jednostavno društvo s ograničenom odgovornošću za usluge, OIB 81301967866, Svetice 33, 10000 Zagreb</izvorni_sadrzaj>
    <derivirana_varijabla naziv="DomainObject.Predmet.ProtustrankaFormatedWithAdressOIB_1"> KRIS 33 jednostavno društvo s ograničenom odgovornošću za usluge, OIB 81301967866, Svetice 33, 10000 Zagreb</derivirana_varijabla>
  </DomainObject.Predmet.ProtustrankaFormatedWithAdressOIB>
  <DomainObject.Predmet.ProtustrankaWithAdress>
    <izvorni_sadrzaj>KRIS 33 jednostavno društvo s ograničenom odgovornošću za usluge Svetice 33, 10000 Zagreb</izvorni_sadrzaj>
    <derivirana_varijabla naziv="DomainObject.Predmet.ProtustrankaWithAdress_1">KRIS 33 jednostavno društvo s ograničenom odgovornošću za usluge Svetice 33, 10000 Zagreb</derivirana_varijabla>
  </DomainObject.Predmet.ProtustrankaWithAdress>
  <DomainObject.Predmet.ProtustrankaWithAdressOIB>
    <izvorni_sadrzaj>KRIS 33 jednostavno društvo s ograničenom odgovornošću za usluge, OIB 81301967866, Svetice 33, 10000 Zagreb</izvorni_sadrzaj>
    <derivirana_varijabla naziv="DomainObject.Predmet.ProtustrankaWithAdressOIB_1">KRIS 33 jednostavno društvo s ograničenom odgovornošću za usluge, OIB 81301967866, Svetice 33, 10000 Zagreb</derivirana_varijabla>
  </DomainObject.Predmet.ProtustrankaWithAdressOIB>
  <DomainObject.Predmet.ProtustrankaNazivFormated>
    <izvorni_sadrzaj>KRIS 33 jednostavno društvo s ograničenom odgovornošću za usluge</izvorni_sadrzaj>
    <derivirana_varijabla naziv="DomainObject.Predmet.ProtustrankaNazivFormated_1">KRIS 33 jednostavno društvo s ograničenom odgovornošću za usluge</derivirana_varijabla>
  </DomainObject.Predmet.ProtustrankaNazivFormated>
  <DomainObject.Predmet.ProtustrankaNazivFormatedOIB>
    <izvorni_sadrzaj>KRIS 33 jednostavno društvo s ograničenom odgovornošću za usluge, OIB 81301967866</izvorni_sadrzaj>
    <derivirana_varijabla naziv="DomainObject.Predmet.ProtustrankaNazivFormatedOIB_1">KRIS 33 jednostavno društvo s ograničenom odgovornošću za usluge, OIB 81301967866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 33 jednostavno društvo s ograničenom odgovornošću za usluge</item>
    </izvorni_sadrzaj>
    <derivirana_varijabla naziv="DomainObject.Predmet.ProtuStrankaListFormated_1">
      <item>KRIS 33 jednostavno društvo s ograničenom odgovornošću za usluge</item>
    </derivirana_varijabla>
  </DomainObject.Predmet.ProtuStrankaListFormated>
  <DomainObject.Predmet.ProtuStrankaListFormatedOIB>
    <izvorni_sadrzaj>
      <item>KRIS 33 jednostavno društvo s ograničenom odgovornošću za usluge, OIB 81301967866</item>
    </izvorni_sadrzaj>
    <derivirana_varijabla naziv="DomainObject.Predmet.ProtuStrankaListFormatedOIB_1">
      <item>KRIS 33 jednostavno društvo s ograničenom odgovornošću za usluge, OIB 81301967866</item>
    </derivirana_varijabla>
  </DomainObject.Predmet.ProtuStrankaListFormatedOIB>
  <DomainObject.Predmet.ProtuStrankaListFormatedWithAdress>
    <izvorni_sadrzaj>
      <item>KRIS 33 jednostavno društvo s ograničenom odgovornošću za usluge, Svetice 33, 10000 Zagreb</item>
    </izvorni_sadrzaj>
    <derivirana_varijabla naziv="DomainObject.Predmet.ProtuStrankaListFormatedWithAdress_1">
      <item>KRIS 33 jednostavno društvo s ograničenom odgovornošću za usluge, Svetice 33, 10000 Zagreb</item>
    </derivirana_varijabla>
  </DomainObject.Predmet.ProtuStrankaListFormatedWithAdress>
  <DomainObject.Predmet.ProtuStrankaListFormatedWithAdressOIB>
    <izvorni_sadrzaj>
      <item>KRIS 33 jednostavno društvo s ograničenom odgovornošću za usluge, OIB 81301967866, Svetice 33, 10000 Zagreb</item>
    </izvorni_sadrzaj>
    <derivirana_varijabla naziv="DomainObject.Predmet.ProtuStrankaListFormatedWithAdressOIB_1">
      <item>KRIS 33 jednostavno društvo s ograničenom odgovornošću za usluge, OIB 81301967866, Svetice 33, 10000 Zagreb</item>
    </derivirana_varijabla>
  </DomainObject.Predmet.ProtuStrankaListFormatedWithAdressOIB>
  <DomainObject.Predmet.ProtuStrankaListNazivFormated>
    <izvorni_sadrzaj>
      <item>KRIS 33 jednostavno društvo s ograničenom odgovornošću za usluge</item>
    </izvorni_sadrzaj>
    <derivirana_varijabla naziv="DomainObject.Predmet.ProtuStrankaListNazivFormated_1">
      <item>KRIS 33 jednostavno društvo s ograničenom odgovornošću za usluge</item>
    </derivirana_varijabla>
  </DomainObject.Predmet.ProtuStrankaListNazivFormated>
  <DomainObject.Predmet.ProtuStrankaListNazivFormatedOIB>
    <izvorni_sadrzaj>
      <item>KRIS 33 jednostavno društvo s ograničenom odgovornošću za usluge, OIB 81301967866</item>
    </izvorni_sadrzaj>
    <derivirana_varijabla naziv="DomainObject.Predmet.ProtuStrankaListNazivFormatedOIB_1">
      <item>KRIS 33 jednostavno društvo s ograničenom odgovornošću za usluge, OIB 81301967866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 33 jednostavno društvo s ograničenom odgovornošću za usluge</izvorni_sadrzaj>
    <derivirana_varijabla naziv="DomainObject.Predmet.ProtustrankaIDrugi_1">KRIS 33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KRIS 33 jednostavno društvo s ograničenom odgovornošću za usluge, OIB 81301967866, Svetice 33, 10000 Zagreb</izvorni_sadrzaj>
    <derivirana_varijabla naziv="DomainObject.Predmet.ProtustrankaIDrugiAdressOIB_1">KRIS 33 jednostavno društvo s ograničenom odgovornošću za usluge, OIB 81301967866, Svetice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 33 jednostavno društvo s ograničenom odgovornošću za usluge</item>
    </izvorni_sadrzaj>
    <derivirana_varijabla naziv="DomainObject.Predmet.SudioniciListNaziv_1">
      <item>FINA Regionalni centar Zagreb</item>
      <item>KRIS 33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KRIS 33 jednostavno društvo s ograničenom odgovornošću za usluge, OIB 81301967866, Svetice 33,10000 Zagreb</item>
    </izvorni_sadrzaj>
    <derivirana_varijabla naziv="DomainObject.Predmet.SudioniciListAdressOIB_1">
      <item>FINA Regionalni centar Zagreb, OIB 85821130368, Trg svibanjskih žrtava 1995.1,10000 Zagreb</item>
      <item>KRIS 33 jednostavno društvo s ograničenom odgovornošću za usluge, OIB 81301967866, Svetice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81301967866</item>
    </izvorni_sadrzaj>
    <derivirana_varijabla naziv="DomainObject.Predmet.SudioniciListNazivOIB_1">
      <item>, OIB 85821130368</item>
      <item>, OIB 81301967866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1334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2019-07-18T08:00:00Z</dcterms:created>
  <dc:creator>ilukac</dc:creator>
  <cp:lastModifiedBy>Monika Fuček</cp:lastModifiedBy>
  <cp:lastPrinted>2019-07-18T08:01:00Z</cp:lastPrinted>
  <dcterms:modified xmlns:xsi="http://www.w3.org/2001/XMLSchema-instance" xsi:type="dcterms:W3CDTF">2019-07-19T07:06:00Z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St-760-2019-18-07-2019-.docx)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