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dceb" w14:paraId="fa3dceb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453135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4A17C3">
        <w:rPr>
          <w:noProof/>
        </w:rPr>
        <w:t>Igora Filipovića, Drežnik</w:t>
      </w:r>
      <w:r w:rsidR="00713BCC">
        <w:rPr>
          <w:noProof/>
        </w:rPr>
        <w:t xml:space="preserve"> Brezovički</w:t>
      </w:r>
      <w:r w:rsidR="004A17C3">
        <w:rPr>
          <w:noProof/>
        </w:rPr>
        <w:t>, Drežnik 9, Zagreb, OIB: 16121382273, dana 26</w:t>
      </w:r>
      <w:r w:rsidRPr="006179E9">
        <w:rPr>
          <w:noProof/>
        </w:rPr>
        <w:t>.</w:t>
      </w:r>
      <w:r w:rsidR="00D1782E">
        <w:rPr>
          <w:noProof/>
        </w:rPr>
        <w:t xml:space="preserve"> </w:t>
      </w:r>
      <w:r w:rsidR="004A17C3">
        <w:rPr>
          <w:noProof/>
        </w:rPr>
        <w:t>listopada</w:t>
      </w:r>
      <w:r w:rsidR="00D1782E">
        <w:rPr>
          <w:noProof/>
        </w:rPr>
        <w:t xml:space="preserve"> </w:t>
      </w:r>
      <w:r>
        <w:rPr>
          <w:noProof/>
        </w:rPr>
        <w:t>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2B1212">
        <w:t xml:space="preserve"> </w:t>
      </w:r>
      <w:r w:rsidR="004A17C3">
        <w:t xml:space="preserve">Igoru Filipoviću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CF0153">
        <w:rPr>
          <w:rFonts w:eastAsia="Times New Roman"/>
        </w:rPr>
        <w:t>151</w:t>
      </w:r>
      <w:proofErr w:type="spellEnd"/>
      <w:r w:rsidR="008006E5" w:rsidRPr="00CF0153">
        <w:rPr>
          <w:rFonts w:eastAsia="Times New Roman"/>
        </w:rPr>
        <w:t>-</w:t>
      </w:r>
      <w:proofErr w:type="spellStart"/>
      <w:r w:rsidR="004A17C3">
        <w:rPr>
          <w:rFonts w:eastAsia="Times New Roman"/>
        </w:rPr>
        <w:t>44</w:t>
      </w:r>
      <w:proofErr w:type="spellEnd"/>
      <w:r w:rsidR="008006E5" w:rsidRPr="00CF0153">
        <w:rPr>
          <w:rFonts w:eastAsia="Times New Roman"/>
        </w:rPr>
        <w:t>-</w:t>
      </w:r>
      <w:proofErr w:type="spellStart"/>
      <w:r w:rsidR="008006E5" w:rsidRPr="00CF0153">
        <w:rPr>
          <w:rFonts w:eastAsia="Times New Roman"/>
        </w:rPr>
        <w:t>17</w:t>
      </w:r>
      <w:proofErr w:type="spellEnd"/>
      <w:r w:rsidR="008006E5" w:rsidRPr="00D1782E">
        <w:rPr>
          <w:rFonts w:eastAsia="Times New Roman"/>
          <w:b/>
        </w:rPr>
        <w:t xml:space="preserve"> </w:t>
      </w:r>
      <w:r w:rsidR="008006E5" w:rsidRPr="00553280">
        <w:rPr>
          <w:rFonts w:eastAsia="Times New Roman"/>
        </w:rPr>
        <w:t>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4A17C3">
        <w:t>Igor Filipović</w:t>
      </w:r>
      <w:r w:rsidR="002B1212">
        <w:t xml:space="preserve"> </w:t>
      </w:r>
      <w:r w:rsidR="00BF19AB">
        <w:rPr>
          <w:rFonts w:eastAsia="Times New Roman"/>
        </w:rPr>
        <w:t xml:space="preserve">je </w:t>
      </w:r>
      <w:r w:rsidR="002B1212">
        <w:rPr>
          <w:rFonts w:eastAsia="Times New Roman"/>
        </w:rPr>
        <w:t xml:space="preserve">dana </w:t>
      </w:r>
      <w:proofErr w:type="spellStart"/>
      <w:r w:rsidR="004A17C3">
        <w:rPr>
          <w:rFonts w:eastAsia="Times New Roman"/>
        </w:rPr>
        <w:t>06</w:t>
      </w:r>
      <w:proofErr w:type="spellEnd"/>
      <w:r w:rsidR="004A17C3">
        <w:rPr>
          <w:rFonts w:eastAsia="Times New Roman"/>
        </w:rPr>
        <w:t>. rujna</w:t>
      </w:r>
      <w:r w:rsidR="0086758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2017</w:t>
      </w:r>
      <w:proofErr w:type="spellEnd"/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86758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rPr>
          <w:rFonts w:eastAsia="Times New Roman"/>
        </w:rPr>
      </w:pPr>
    </w:p>
    <w:p w:rsidRDefault="004A17C3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 xml:space="preserve">U Novom Zagrebu, </w:t>
      </w:r>
      <w:proofErr w:type="spellStart"/>
      <w:r>
        <w:rPr>
          <w:rFonts w:eastAsia="Times New Roman"/>
        </w:rPr>
        <w:t>26</w:t>
      </w:r>
      <w:proofErr w:type="spellEnd"/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>
        <w:rPr>
          <w:rFonts w:eastAsia="Times New Roman"/>
        </w:rPr>
        <w:t>listopada</w:t>
      </w:r>
      <w:r w:rsidR="00DC3838">
        <w:rPr>
          <w:rFonts w:eastAsia="Times New Roman"/>
        </w:rPr>
        <w:t xml:space="preserve"> </w:t>
      </w:r>
      <w:proofErr w:type="spellStart"/>
      <w:r w:rsidR="0089580E">
        <w:rPr>
          <w:rFonts w:eastAsia="Times New Roman"/>
        </w:rPr>
        <w:t>2017</w:t>
      </w:r>
      <w:proofErr w:type="spellEnd"/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A92075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713BCC" w:rsidP="0089580E" w:rsidR="00713BCC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CF0153" w:rsidP="0089580E" w:rsidR="00CF0153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  <w:r w:rsidR="004A17C3">
        <w:rPr>
          <w:rFonts w:eastAsia="Times New Roman"/>
        </w:rPr>
        <w:t xml:space="preserve"> na adresu</w:t>
      </w:r>
    </w:p>
    <w:p w:rsidRDefault="001631A9" w:rsidP="0089580E" w:rsidR="001631A9">
      <w:pPr>
        <w:keepNext/>
        <w:rPr>
          <w:rFonts w:eastAsia="Times New Roman"/>
        </w:rPr>
      </w:pPr>
    </w:p>
    <w:p w:rsidRDefault="00A92075" w:rsidP="00A92075" w:rsidR="00A9207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-po ovlaštenom službeniku</w:t>
      </w:r>
    </w:p>
    <w:p w:rsidRDefault="00A92075" w:rsidP="00A92075" w:rsidR="00A92075" w:rsidRPr="00B742B6">
      <w:pPr>
        <w:jc w:val="right"/>
      </w:pPr>
      <w:r>
        <w:t>Karin Lipovac</w:t>
      </w:r>
    </w:p>
    <w:p w:rsidRDefault="001631A9" w:rsidP="0089580E" w:rsidR="001631A9">
      <w:pPr>
        <w:keepNext/>
        <w:rPr>
          <w:rFonts w:eastAsia="Times New Roman"/>
        </w:rPr>
      </w:pPr>
    </w:p>
    <w:p w:rsidRDefault="002C52D4" w:rsidP="0089580E" w:rsidR="002C52D4">
      <w:pPr>
        <w:keepNext/>
        <w:rPr>
          <w:rFonts w:eastAsia="Times New Roman"/>
        </w:rPr>
      </w:pPr>
    </w:p>
    <w:sectPr w:rsidSect="00BF2CB8" w:rsidR="002C52D4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027" w:rsidP="0089580E" w:rsidR="006C2027">
      <w:r>
        <w:separator/>
      </w:r>
    </w:p>
  </w:endnote>
  <w:endnote w:id="0" w:type="continuationSeparator">
    <w:p w:rsidRDefault="006C2027" w:rsidP="0089580E" w:rsidR="006C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027" w:rsidP="0089580E" w:rsidR="006C2027">
      <w:r>
        <w:separator/>
      </w:r>
    </w:p>
  </w:footnote>
  <w:footnote w:id="0" w:type="continuationSeparator">
    <w:p w:rsidRDefault="006C2027" w:rsidP="0089580E" w:rsidR="006C2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958" w:rsidP="00CF0153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44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CF0153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95235"/>
    <w:rsid w:val="001631A9"/>
    <w:rsid w:val="001871CD"/>
    <w:rsid w:val="0021019F"/>
    <w:rsid w:val="002B1212"/>
    <w:rsid w:val="002C10CA"/>
    <w:rsid w:val="002C52D4"/>
    <w:rsid w:val="00300417"/>
    <w:rsid w:val="003330A2"/>
    <w:rsid w:val="00366A40"/>
    <w:rsid w:val="0036795B"/>
    <w:rsid w:val="00375B38"/>
    <w:rsid w:val="003C0401"/>
    <w:rsid w:val="0040203A"/>
    <w:rsid w:val="004207CD"/>
    <w:rsid w:val="004267B7"/>
    <w:rsid w:val="00453135"/>
    <w:rsid w:val="004A17C3"/>
    <w:rsid w:val="0052445D"/>
    <w:rsid w:val="00553280"/>
    <w:rsid w:val="00593334"/>
    <w:rsid w:val="005A4C5D"/>
    <w:rsid w:val="005D1EE1"/>
    <w:rsid w:val="0066022F"/>
    <w:rsid w:val="0067077F"/>
    <w:rsid w:val="006779AA"/>
    <w:rsid w:val="006C2027"/>
    <w:rsid w:val="006C7F06"/>
    <w:rsid w:val="00713BCC"/>
    <w:rsid w:val="00746CD2"/>
    <w:rsid w:val="007B06DF"/>
    <w:rsid w:val="007D3030"/>
    <w:rsid w:val="008006E5"/>
    <w:rsid w:val="008027E4"/>
    <w:rsid w:val="00813AAA"/>
    <w:rsid w:val="00856D3E"/>
    <w:rsid w:val="00867586"/>
    <w:rsid w:val="0087369A"/>
    <w:rsid w:val="00885DCB"/>
    <w:rsid w:val="0089580E"/>
    <w:rsid w:val="008A070F"/>
    <w:rsid w:val="008C2D31"/>
    <w:rsid w:val="008C4F4E"/>
    <w:rsid w:val="008D38EA"/>
    <w:rsid w:val="008F11C5"/>
    <w:rsid w:val="00906EB1"/>
    <w:rsid w:val="009111EE"/>
    <w:rsid w:val="00921889"/>
    <w:rsid w:val="009240CB"/>
    <w:rsid w:val="00927DE7"/>
    <w:rsid w:val="009578D5"/>
    <w:rsid w:val="00970B58"/>
    <w:rsid w:val="009F2809"/>
    <w:rsid w:val="009F77B6"/>
    <w:rsid w:val="00A17B76"/>
    <w:rsid w:val="00A2628D"/>
    <w:rsid w:val="00A84691"/>
    <w:rsid w:val="00A92075"/>
    <w:rsid w:val="00AA5A5D"/>
    <w:rsid w:val="00AE1F65"/>
    <w:rsid w:val="00AE35E4"/>
    <w:rsid w:val="00B43DE0"/>
    <w:rsid w:val="00B535AE"/>
    <w:rsid w:val="00B61178"/>
    <w:rsid w:val="00B6652A"/>
    <w:rsid w:val="00B80449"/>
    <w:rsid w:val="00BA4E08"/>
    <w:rsid w:val="00BD57DD"/>
    <w:rsid w:val="00BF19AB"/>
    <w:rsid w:val="00BF2CB8"/>
    <w:rsid w:val="00C257AC"/>
    <w:rsid w:val="00C61732"/>
    <w:rsid w:val="00C82472"/>
    <w:rsid w:val="00C924CE"/>
    <w:rsid w:val="00CA43BE"/>
    <w:rsid w:val="00CA4F77"/>
    <w:rsid w:val="00CB0958"/>
    <w:rsid w:val="00CF0153"/>
    <w:rsid w:val="00D1782E"/>
    <w:rsid w:val="00D242A1"/>
    <w:rsid w:val="00D46A34"/>
    <w:rsid w:val="00DC3838"/>
    <w:rsid w:val="00DD01CB"/>
    <w:rsid w:val="00E312A0"/>
    <w:rsid w:val="00E51A70"/>
    <w:rsid w:val="00E63F1C"/>
    <w:rsid w:val="00EE16E5"/>
    <w:rsid w:val="00EE3CE4"/>
    <w:rsid w:val="00EE7075"/>
    <w:rsid w:val="00F03607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A4E0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A4E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E0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4E0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4E0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A4E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E0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4E0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450074"/>
    <w:rsid w:val="005B7F37"/>
    <w:rsid w:val="005E0E72"/>
    <w:rsid w:val="006D3F0A"/>
    <w:rsid w:val="007903A3"/>
    <w:rsid w:val="00865F78"/>
    <w:rsid w:val="00884C5B"/>
    <w:rsid w:val="008C00A8"/>
    <w:rsid w:val="008D7AAA"/>
    <w:rsid w:val="00944DED"/>
    <w:rsid w:val="00AE7847"/>
    <w:rsid w:val="00BE60A4"/>
    <w:rsid w:val="00C23633"/>
    <w:rsid w:val="00CF5AE2"/>
    <w:rsid w:val="00D13FA3"/>
    <w:rsid w:val="00D90432"/>
    <w:rsid w:val="00DB09BC"/>
    <w:rsid w:val="00E14A57"/>
    <w:rsid w:val="00F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Sp-44/2017</izvorni_sadrzaj>
    <derivirana_varijabla naziv="DomainObject.Predmet.OznakaBroj_1">Sp-44/2017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Filipović</izvorni_sadrzaj>
    <derivirana_varijabla naziv="DomainObject.Predmet.StrankaFormated_1">  Igor Filipović</derivirana_varijabla>
  </DomainObject.Predmet.StrankaFormated>
  <DomainObject.Predmet.StrankaFormatedOIB>
    <izvorni_sadrzaj>  Igor Filipović, OIB 16121382273</izvorni_sadrzaj>
    <derivirana_varijabla naziv="DomainObject.Predmet.StrankaFormatedOIB_1">  Igor Filipović, OIB 16121382273</derivirana_varijabla>
  </DomainObject.Predmet.StrankaFormatedOIB>
  <DomainObject.Predmet.StrankaFormatedWithAdress>
    <izvorni_sadrzaj> Igor Filipović, Drežnik 9, 10257 Drežnik Brezovički</izvorni_sadrzaj>
    <derivirana_varijabla naziv="DomainObject.Predmet.StrankaFormatedWithAdress_1"> Igor Filipović, Drežnik 9, 10257 Drežnik Brezovički</derivirana_varijabla>
  </DomainObject.Predmet.StrankaFormatedWithAdress>
  <DomainObject.Predmet.StrankaFormatedWithAdressOIB>
    <izvorni_sadrzaj> Igor Filipović, OIB 16121382273, Drežnik 9, 10257 Drežnik Brezovički</izvorni_sadrzaj>
    <derivirana_varijabla naziv="DomainObject.Predmet.StrankaFormatedWithAdressOIB_1"> Igor Filipović, OIB 16121382273, Drežnik 9, 10257 Drežnik Brezovički</derivirana_varijabla>
  </DomainObject.Predmet.StrankaFormatedWithAdressOIB>
  <DomainObject.Predmet.StrankaWithAdress>
    <izvorni_sadrzaj>Igor Filipović Drežnik 9,10257 Drežnik Brezovički</izvorni_sadrzaj>
    <derivirana_varijabla naziv="DomainObject.Predmet.StrankaWithAdress_1">Igor Filipović Drežnik 9,10257 Drežnik Brezovički</derivirana_varijabla>
  </DomainObject.Predmet.StrankaWithAdress>
  <DomainObject.Predmet.StrankaWithAdressOIB>
    <izvorni_sadrzaj>Igor Filipović, OIB 16121382273, Drežnik 9,10257 Drežnik Brezovički</izvorni_sadrzaj>
    <derivirana_varijabla naziv="DomainObject.Predmet.StrankaWithAdressOIB_1">Igor Filipović, OIB 16121382273, Drežnik 9,10257 Drežnik Brezovički</derivirana_varijabla>
  </DomainObject.Predmet.StrankaWithAdressOIB>
  <DomainObject.Predmet.StrankaNazivFormated>
    <izvorni_sadrzaj>Igor Filipović</izvorni_sadrzaj>
    <derivirana_varijabla naziv="DomainObject.Predmet.StrankaNazivFormated_1">Igor Filipović</derivirana_varijabla>
  </DomainObject.Predmet.StrankaNazivFormated>
  <DomainObject.Predmet.StrankaNazivFormatedOIB>
    <izvorni_sadrzaj>Igor Filipović, OIB 16121382273</izvorni_sadrzaj>
    <derivirana_varijabla naziv="DomainObject.Predmet.StrankaNazivFormatedOIB_1">Igor Filipović, OIB 16121382273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Igor Filipović</item>
    </izvorni_sadrzaj>
    <derivirana_varijabla naziv="DomainObject.Predmet.StrankaListFormated_1">
      <item>Igor Filipović</item>
    </derivirana_varijabla>
  </DomainObject.Predmet.StrankaListFormated>
  <DomainObject.Predmet.StrankaListFormatedOIB>
    <izvorni_sadrzaj>
      <item>Igor Filipović, OIB 16121382273</item>
    </izvorni_sadrzaj>
    <derivirana_varijabla naziv="DomainObject.Predmet.StrankaListFormatedOIB_1">
      <item>Igor Filipović, OIB 16121382273</item>
    </derivirana_varijabla>
  </DomainObject.Predmet.StrankaListFormatedOIB>
  <DomainObject.Predmet.StrankaListFormatedWithAdress>
    <izvorni_sadrzaj>
      <item>Igor Filipović, Drežnik 9, 10257 Drežnik Brezovički</item>
    </izvorni_sadrzaj>
    <derivirana_varijabla naziv="DomainObject.Predmet.StrankaListFormatedWithAdress_1">
      <item>Igor Filipović, Drežnik 9, 10257 Drežnik Brezovički</item>
    </derivirana_varijabla>
  </DomainObject.Predmet.StrankaListFormatedWithAdress>
  <DomainObject.Predmet.StrankaListFormatedWithAdressOIB>
    <izvorni_sadrzaj>
      <item>Igor Filipović, OIB 16121382273, Drežnik 9, 10257 Drežnik Brezovički</item>
    </izvorni_sadrzaj>
    <derivirana_varijabla naziv="DomainObject.Predmet.StrankaListFormatedWithAdressOIB_1">
      <item>Igor Filipović, OIB 16121382273, Drežnik 9, 10257 Drežnik Brezovički</item>
    </derivirana_varijabla>
  </DomainObject.Predmet.StrankaListFormatedWithAdressOIB>
  <DomainObject.Predmet.StrankaListNazivFormated>
    <izvorni_sadrzaj>
      <item>Igor Filipović</item>
    </izvorni_sadrzaj>
    <derivirana_varijabla naziv="DomainObject.Predmet.StrankaListNazivFormated_1">
      <item>Igor Filipović</item>
    </derivirana_varijabla>
  </DomainObject.Predmet.StrankaListNazivFormated>
  <DomainObject.Predmet.StrankaListNazivFormatedOIB>
    <izvorni_sadrzaj>
      <item>Igor Filipović, OIB 16121382273</item>
    </izvorni_sadrzaj>
    <derivirana_varijabla naziv="DomainObject.Predmet.StrankaListNazivFormatedOIB_1">
      <item>Igor Filipović, OIB 16121382273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Filipović</izvorni_sadrzaj>
    <derivirana_varijabla naziv="DomainObject.Predmet.StrankaIDrugi_1">Igor Filipović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Filipović, OIB 16121382273, Drežnik 9, 10257 Drežnik Brezovički</izvorni_sadrzaj>
    <derivirana_varijabla naziv="DomainObject.Predmet.StrankaIDrugiAdressOIB_1">Igor Filipović, OIB 16121382273, Drežnik 9, 10257 Drežnik Brezovički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Filipović</item>
    </izvorni_sadrzaj>
    <derivirana_varijabla naziv="DomainObject.Predmet.SudioniciListNaziv_1">
      <item>Igor Filipović</item>
    </derivirana_varijabla>
  </DomainObject.Predmet.SudioniciListNaziv>
  <DomainObject.Predmet.SudioniciListAdressOIB>
    <izvorni_sadrzaj>
      <item>Igor Filipović, OIB 16121382273, Drežnik 9,10257 Drežnik Brezovički</item>
    </izvorni_sadrzaj>
    <derivirana_varijabla naziv="DomainObject.Predmet.SudioniciListAdressOIB_1">
      <item>Igor Filipović, OIB 16121382273, Drežnik 9,10257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16121382273</item>
    </izvorni_sadrzaj>
    <derivirana_varijabla naziv="DomainObject.Predmet.SudioniciListNazivOIB_1">
      <item>, OIB 16121382273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1523</properties:Characters>
  <properties:Lines>49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Novi Zagreb – Istok, Turinina 3</vt:lpstr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2017-10-26T10:24:00Z</dcterms:created>
  <dc:creator>Gordana Milek</dc:creator>
  <cp:lastModifiedBy>Gordana Milek</cp:lastModifiedBy>
  <cp:lastPrinted>2017-10-26T10:36:00Z</cp:lastPrinted>
  <dcterms:modified xmlns:xsi="http://www.w3.org/2001/XMLSchema-instance" xsi:type="dcterms:W3CDTF">2017-10-26T12:41:00Z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