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3b95" w14:paraId="2513b9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</w:t>
      </w:r>
      <w:r w:rsidR="00D840E8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D840E8" w:rsidRPr="00D840E8">
        <w:t>Stambena zadruga PANTOVČAK</w:t>
      </w:r>
      <w:r w:rsidR="00BB3D58">
        <w:t xml:space="preserve">, </w:t>
      </w:r>
      <w:r w:rsidR="00D840E8" w:rsidRPr="00D840E8">
        <w:t>Zagreb</w:t>
      </w:r>
      <w:r w:rsidR="00BB3D58">
        <w:t xml:space="preserve">, </w:t>
      </w:r>
      <w:r w:rsidR="00D840E8" w:rsidRPr="00D840E8">
        <w:t>X. Vrbik br. 2</w:t>
      </w:r>
      <w:r w:rsidR="00331402">
        <w:t>, MBS:</w:t>
      </w:r>
      <w:r w:rsidR="00BB3D58">
        <w:t xml:space="preserve"> </w:t>
      </w:r>
      <w:r w:rsidR="00D840E8" w:rsidRPr="00D840E8">
        <w:t>080455197</w:t>
      </w:r>
      <w:r w:rsidR="00331402">
        <w:t>, OIB:</w:t>
      </w:r>
      <w:r w:rsidR="00BB3D58">
        <w:t xml:space="preserve"> </w:t>
      </w:r>
      <w:r w:rsidR="00D840E8" w:rsidRPr="00D840E8">
        <w:t>14475167506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73577" w:rsidRPr="00D840E8">
        <w:t>Stambena zadruga PANTOVČAK</w:t>
      </w:r>
      <w:r w:rsidR="00E73577">
        <w:t xml:space="preserve">, </w:t>
      </w:r>
      <w:r w:rsidR="00E73577" w:rsidRPr="00D840E8">
        <w:t>Zagreb</w:t>
      </w:r>
      <w:r w:rsidR="00E73577">
        <w:t xml:space="preserve">, </w:t>
      </w:r>
      <w:r w:rsidR="00E73577" w:rsidRPr="00D840E8">
        <w:t>X. Vrbik br. 2</w:t>
      </w:r>
      <w:r w:rsidR="00E73577">
        <w:t xml:space="preserve">, MBS: </w:t>
      </w:r>
      <w:r w:rsidR="00E73577" w:rsidRPr="00D840E8">
        <w:t>080455197</w:t>
      </w:r>
      <w:r w:rsidR="00E73577">
        <w:t xml:space="preserve">, OIB: </w:t>
      </w:r>
      <w:r w:rsidR="00E73577" w:rsidRPr="00D840E8">
        <w:t>14475167506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73577">
        <w:t>172.739,80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</w:t>
      </w:r>
      <w:r w:rsidR="00D840E8">
        <w:t>9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461415" w:rsidP="00461415" w:rsidR="00461415">
      <w:pPr>
        <w:numPr>
          <w:ilvl w:val="0"/>
          <w:numId w:val="1"/>
        </w:numPr>
      </w:pPr>
      <w:r>
        <w:t>kal. 27.03.2017.</w:t>
      </w:r>
    </w:p>
    <w:p w:rsidRDefault="00532E0A" w:rsidP="00461415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10F" w:rsidR="00E7010F">
      <w:r>
        <w:separator/>
      </w:r>
    </w:p>
  </w:endnote>
  <w:endnote w:id="0" w:type="continuationSeparator">
    <w:p w:rsidRDefault="00E7010F" w:rsidR="00E70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10F" w:rsidR="00E7010F">
      <w:r>
        <w:separator/>
      </w:r>
    </w:p>
  </w:footnote>
  <w:footnote w:id="0" w:type="continuationSeparator">
    <w:p w:rsidRDefault="00E7010F" w:rsidR="00E70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366E1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1415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58DD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0336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010F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3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03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03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3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3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3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03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03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3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3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28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Stambena zadruga PANTOVČAK</izvorni_sadrzaj>
    <derivirana_varijabla naziv="DomainObject.Predmet.ProtustrankaFormated_1">  Stambena zadruga PANTOVČAK</derivirana_varijabla>
  </DomainObject.Predmet.ProtustrankaFormated>
  <DomainObject.Predmet.ProtustrankaFormatedOIB>
    <izvorni_sadrzaj>  Stambena zadruga PANTOVČAK, OIB 14475167506</izvorni_sadrzaj>
    <derivirana_varijabla naziv="DomainObject.Predmet.ProtustrankaFormatedOIB_1">  Stambena zadruga PANTOVČAK, OIB 14475167506</derivirana_varijabla>
  </DomainObject.Predmet.ProtustrankaFormatedOIB>
  <DomainObject.Predmet.ProtustrankaFormatedWithAdress>
    <izvorni_sadrzaj> Stambena zadruga PANTOVČAK, X. Vrbik br. 2, 10000 Zagreb</izvorni_sadrzaj>
    <derivirana_varijabla naziv="DomainObject.Predmet.ProtustrankaFormatedWithAdress_1"> Stambena zadruga PANTOVČAK, X. Vrbik br. 2, 10000 Zagreb</derivirana_varijabla>
  </DomainObject.Predmet.ProtustrankaFormatedWithAdress>
  <DomainObject.Predmet.ProtustrankaFormatedWithAdressOIB>
    <izvorni_sadrzaj> Stambena zadruga PANTOVČAK, OIB 14475167506, X. Vrbik br. 2, 10000 Zagreb</izvorni_sadrzaj>
    <derivirana_varijabla naziv="DomainObject.Predmet.ProtustrankaFormatedWithAdressOIB_1"> Stambena zadruga PANTOVČAK, OIB 14475167506, X. Vrbik br. 2, 10000 Zagreb</derivirana_varijabla>
  </DomainObject.Predmet.ProtustrankaFormatedWithAdressOIB>
  <DomainObject.Predmet.ProtustrankaWithAdress>
    <izvorni_sadrzaj>Stambena zadruga PANTOVČAK X. Vrbik br. 2, 10000 Zagreb</izvorni_sadrzaj>
    <derivirana_varijabla naziv="DomainObject.Predmet.ProtustrankaWithAdress_1">Stambena zadruga PANTOVČAK X. Vrbik br. 2, 10000 Zagreb</derivirana_varijabla>
  </DomainObject.Predmet.ProtustrankaWithAdress>
  <DomainObject.Predmet.ProtustrankaWithAdressOIB>
    <izvorni_sadrzaj>Stambena zadruga PANTOVČAK, OIB 14475167506, X. Vrbik br. 2, 10000 Zagreb</izvorni_sadrzaj>
    <derivirana_varijabla naziv="DomainObject.Predmet.ProtustrankaWithAdressOIB_1">Stambena zadruga PANTOVČAK, OIB 14475167506, X. Vrbik br. 2, 10000 Zagreb</derivirana_varijabla>
  </DomainObject.Predmet.ProtustrankaWithAdressOIB>
  <DomainObject.Predmet.ProtustrankaNazivFormated>
    <izvorni_sadrzaj>Stambena zadruga PANTOVČAK</izvorni_sadrzaj>
    <derivirana_varijabla naziv="DomainObject.Predmet.ProtustrankaNazivFormated_1">Stambena zadruga PANTOVČAK</derivirana_varijabla>
  </DomainObject.Predmet.ProtustrankaNazivFormated>
  <DomainObject.Predmet.ProtustrankaNazivFormatedOIB>
    <izvorni_sadrzaj>Stambena zadruga PANTOVČAK, OIB 14475167506</izvorni_sadrzaj>
    <derivirana_varijabla naziv="DomainObject.Predmet.ProtustrankaNazivFormatedOIB_1">Stambena zadruga PANTOVČAK, OIB 14475167506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PANTOVČAK</item>
    </izvorni_sadrzaj>
    <derivirana_varijabla naziv="DomainObject.Predmet.ProtuStrankaListFormated_1">
      <item>Stambena zadruga PANTOVČAK</item>
    </derivirana_varijabla>
  </DomainObject.Predmet.ProtuStrankaListFormated>
  <DomainObject.Predmet.ProtuStrankaListFormatedOIB>
    <izvorni_sadrzaj>
      <item>Stambena zadruga PANTOVČAK, OIB 14475167506</item>
    </izvorni_sadrzaj>
    <derivirana_varijabla naziv="DomainObject.Predmet.ProtuStrankaListFormatedOIB_1">
      <item>Stambena zadruga PANTOVČAK, OIB 14475167506</item>
    </derivirana_varijabla>
  </DomainObject.Predmet.ProtuStrankaListFormatedOIB>
  <DomainObject.Predmet.ProtuStrankaListFormatedWithAdress>
    <izvorni_sadrzaj>
      <item>Stambena zadruga PANTOVČAK, X. Vrbik br. 2, 10000 Zagreb</item>
    </izvorni_sadrzaj>
    <derivirana_varijabla naziv="DomainObject.Predmet.ProtuStrankaListFormatedWithAdress_1">
      <item>Stambena zadruga PANTOVČAK, X. Vrbik br. 2, 10000 Zagreb</item>
    </derivirana_varijabla>
  </DomainObject.Predmet.ProtuStrankaListFormatedWithAdress>
  <DomainObject.Predmet.ProtuStrankaListFormatedWithAdressOIB>
    <izvorni_sadrzaj>
      <item>Stambena zadruga PANTOVČAK, OIB 14475167506, X. Vrbik br. 2, 10000 Zagreb</item>
    </izvorni_sadrzaj>
    <derivirana_varijabla naziv="DomainObject.Predmet.ProtuStrankaListFormatedWithAdressOIB_1">
      <item>Stambena zadruga PANTOVČAK, OIB 14475167506, X. Vrbik br. 2, 10000 Zagreb</item>
    </derivirana_varijabla>
  </DomainObject.Predmet.ProtuStrankaListFormatedWithAdressOIB>
  <DomainObject.Predmet.ProtuStrankaListNazivFormated>
    <izvorni_sadrzaj>
      <item>Stambena zadruga PANTOVČAK</item>
    </izvorni_sadrzaj>
    <derivirana_varijabla naziv="DomainObject.Predmet.ProtuStrankaListNazivFormated_1">
      <item>Stambena zadruga PANTOVČAK</item>
    </derivirana_varijabla>
  </DomainObject.Predmet.ProtuStrankaListNazivFormated>
  <DomainObject.Predmet.ProtuStrankaListNazivFormatedOIB>
    <izvorni_sadrzaj>
      <item>Stambena zadruga PANTOVČAK, OIB 14475167506</item>
    </izvorni_sadrzaj>
    <derivirana_varijabla naziv="DomainObject.Predmet.ProtuStrankaListNazivFormatedOIB_1">
      <item>Stambena zadruga PANTOVČAK, OIB 14475167506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PANTOVČAK</izvorni_sadrzaj>
    <derivirana_varijabla naziv="DomainObject.Predmet.ProtustrankaIDrugi_1">Stambena zadruga PANTOVČAK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Stambena zadruga PANTOVČAK, OIB 14475167506, X. Vrbik br. 2, 10000 Zagreb</izvorni_sadrzaj>
    <derivirana_varijabla naziv="DomainObject.Predmet.ProtustrankaIDrugiAdressOIB_1">Stambena zadruga PANTOVČAK, OIB 14475167506, X. Vrbik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PANTOVČAK</item>
      <item>FINA Regionalni centar Zagreb</item>
    </izvorni_sadrzaj>
    <derivirana_varijabla naziv="DomainObject.Predmet.SudioniciListNaziv_1">
      <item>Stambena zadruga PANTOVČAK</item>
      <item>FINA Regionalni centar Zagreb</item>
    </derivirana_varijabla>
  </DomainObject.Predmet.SudioniciListNaziv>
  <DomainObject.Predmet.SudioniciListAdressOIB>
    <izvorni_sadrzaj>
      <item>Stambena zadruga PANTOVČAK, OIB 14475167506, X. Vrbik br. 2,10000 Zagreb</item>
      <item>FINA Regionalni centar Zagreb, OIB 85821130368, Trg svibanjskih žrtava 1995. br. 1,10000 Zagreb</item>
    </izvorni_sadrzaj>
    <derivirana_varijabla naziv="DomainObject.Predmet.SudioniciListAdressOIB_1">
      <item>Stambena zadruga PANTOVČAK, OIB 14475167506, X. Vrbik br.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14475167506</item>
      <item>, OIB 85821130368</item>
    </izvorni_sadrzaj>
    <derivirana_varijabla naziv="DomainObject.Predmet.SudioniciListNazivOIB_1">
      <item>, OIB 14475167506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D79B0-0480-4352-AA34-CEE92CBBD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2044</properties:Characters>
  <properties:Lines>53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2017-02-07T11:08:00Z</dcterms:modified>
  <cp:revision>62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