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a3a2" w14:paraId="1b4a3a2" w:rsidRDefault="00AE649C" w:rsidP="00FA5B5E" w:rsidR="00AE649C" w:rsidRPr="00B76F3C">
      <w:pPr>
        <w:pStyle w:val="Naslov3"/>
        <w15:collapsed w:val="false"/>
      </w:pPr>
    </w:p>
    <w:p w:rsidRDefault="00671BE7" w:rsidP="00671BE7" w:rsidR="00671BE7">
      <w:pPr>
        <w:pStyle w:val="SudNaziv"/>
        <w:jc w:val="right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7- St-1265/2016-2.</w:t>
      </w:r>
    </w:p>
    <w:p w:rsidRDefault="00671BE7" w:rsidP="00671BE7" w:rsidR="00671BE7">
      <w:pPr>
        <w:jc w:val="center"/>
      </w:pPr>
      <w:r>
        <w:rPr>
          <w:b/>
        </w:rPr>
        <w:t>O G L A S</w:t>
      </w:r>
    </w:p>
    <w:p w:rsidRDefault="00671BE7" w:rsidP="00671BE7" w:rsidR="00671BE7">
      <w:pPr>
        <w:jc w:val="both"/>
      </w:pPr>
      <w:r>
        <w:t xml:space="preserve">TRGOVAČKI SUD U BJELOVARU, u skraćenom stečajnom postupku nad stečajnim dužnikom JEL-CER d.o.o. za knjigovodstvene usluge iz Kutine, Kralja Petra Krešimira IV 59, MBS 080060148, OIB 06192323046, koji se vodi kod ovog suda pod poslovnim brojem St-1265/2016, temeljem odredbe čl.430., 431. i 434. Stečajnog zakona (Narodne novine broj 71/15), objavljuje: </w:t>
      </w:r>
    </w:p>
    <w:p w:rsidRDefault="00671BE7" w:rsidP="00671BE7" w:rsidR="00671BE7">
      <w:pPr>
        <w:jc w:val="both"/>
      </w:pPr>
      <w:r>
        <w:tab/>
      </w:r>
      <w:r>
        <w:rPr>
          <w:b/>
        </w:rPr>
        <w:t>I.</w:t>
      </w:r>
      <w:r>
        <w:t xml:space="preserve"> Na dan 12. travnja 2016. godine dužnik u Očevidniku redoslijeda osnova za plaćanje ima evidentirane neizvršene osnove za plaćanje u ukupnom iznosu od 11.922,39 kuna, u koji iznos je uračunata kamata i naknada Financijske agencije za provedbu ovrhe na novčanim sredstvima.</w:t>
      </w:r>
    </w:p>
    <w:p w:rsidRDefault="00671BE7" w:rsidP="00671BE7" w:rsidR="00671BE7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Jelena </w:t>
      </w:r>
      <w:proofErr w:type="spellStart"/>
      <w:r>
        <w:t>Šamec</w:t>
      </w:r>
      <w:proofErr w:type="spellEnd"/>
      <w:r>
        <w:t xml:space="preserve"> iz Kutine, Ulica Andrije Hebranga 8, OIB 17813362605, da u roku od 15 dana od objave oglasa na mrežnoj stranici e-Oglasna ploča Trgovačkog suda u Bjelovaru podnese sudu javnobilježnički ovjerovljeni popis imovine i obveza na propisanom obrascu.</w:t>
      </w:r>
    </w:p>
    <w:p w:rsidRDefault="00671BE7" w:rsidP="00671BE7" w:rsidR="00671BE7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671BE7" w:rsidP="00671BE7" w:rsidR="00671BE7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671BE7" w:rsidP="00671BE7" w:rsidR="00671BE7">
      <w:pPr>
        <w:ind w:firstLine="720"/>
        <w:jc w:val="both"/>
      </w:pPr>
      <w:r>
        <w:t>U Bjelovaru, 28. lipnja 2016. godine</w:t>
      </w:r>
    </w:p>
    <w:p w:rsidRDefault="00671BE7" w:rsidP="00671BE7" w:rsidR="00671BE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671BE7" w:rsidP="00671BE7" w:rsidR="00671BE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671BE7" w:rsidP="00671BE7" w:rsidR="00671BE7">
      <w:pPr>
        <w:ind w:firstLine="720"/>
        <w:jc w:val="both"/>
      </w:pPr>
      <w:bookmarkStart w:name="_GoBack" w:id="0"/>
      <w:bookmarkEnd w:id="0"/>
    </w:p>
    <w:p w:rsidRDefault="00671BE7" w:rsidP="00671BE7" w:rsidR="00671BE7">
      <w:pPr>
        <w:jc w:val="both"/>
      </w:pPr>
      <w:proofErr w:type="spellStart"/>
      <w:r>
        <w:t>Rj</w:t>
      </w:r>
      <w:proofErr w:type="spellEnd"/>
      <w:r>
        <w:t>.</w:t>
      </w:r>
    </w:p>
    <w:p w:rsidRDefault="00671BE7" w:rsidP="00671BE7" w:rsidR="00671BE7">
      <w:pPr>
        <w:jc w:val="both"/>
      </w:pPr>
      <w:r>
        <w:t>Dna: stečajnom dužniku putem e-oglasne ploče suda</w:t>
      </w:r>
    </w:p>
    <w:p w:rsidRDefault="00671BE7" w:rsidP="00671BE7" w:rsidR="00671BE7">
      <w:pPr>
        <w:jc w:val="both"/>
      </w:pPr>
      <w:r>
        <w:t xml:space="preserve">       zakonskom zastupniku dužnika putem pošte</w:t>
      </w:r>
    </w:p>
    <w:p w:rsidRDefault="00671BE7" w:rsidP="00671BE7" w:rsidR="00671BE7">
      <w:pPr>
        <w:jc w:val="both"/>
      </w:pPr>
      <w:r>
        <w:t>Kal.45 dana</w:t>
      </w:r>
    </w:p>
    <w:p w:rsidRDefault="00671BE7" w:rsidP="00671BE7" w:rsidR="00671BE7">
      <w:pPr>
        <w:jc w:val="both"/>
      </w:pPr>
      <w:r>
        <w:lastRenderedPageBreak/>
        <w:t>U Bj.28.06.2016.g.</w:t>
      </w:r>
    </w:p>
    <w:p w:rsidRDefault="00671BE7" w:rsidP="00671BE7" w:rsidR="00671BE7">
      <w:pPr>
        <w:jc w:val="both"/>
      </w:pPr>
    </w:p>
    <w:p w:rsidRDefault="00671BE7" w:rsidP="00671BE7" w:rsidR="00671BE7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BE7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29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St-1265/2016-2</izvorni_sadrzaj>
    <derivirana_varijabla naziv="DomainObject.Oznaka_1">St-1265/2016-2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St-1265/2016</izvorni_sadrzaj>
    <derivirana_varijabla naziv="DomainObject.Predmet.OznakaBroj_1">St-1265/2016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JEL-CER d.o.o. zastupanog po punomoćniku Jelena Šamec</izvorni_sadrzaj>
    <derivirana_varijabla naziv="DomainObject.Predmet.ProtustrankaFormated_1">  JEL-CER d.o.o. zastupanog po punomoćniku Jelena Šamec</derivirana_varijabla>
  </DomainObject.Predmet.ProtustrankaFormated>
  <DomainObject.Predmet.ProtustrankaFormatedOIB>
    <izvorni_sadrzaj>  JEL-CER d.o.o., OIB 06192323046 zastupanog po punomoćniku Jelena Šamec</izvorni_sadrzaj>
    <derivirana_varijabla naziv="DomainObject.Predmet.ProtustrankaFormatedOIB_1">  JEL-CER d.o.o., OIB 06192323046 zastupanog po punomoćniku Jelena Šamec</derivirana_varijabla>
  </DomainObject.Predmet.ProtustrankaFormatedOIB>
  <DomainObject.Predmet.ProtustrankaFormatedWithAdress>
    <izvorni_sadrzaj> JEL-CER d.o.o., Kralja Petra Krešimira IV 59, 44320 Kutina zastupanog po punomoćniku Jelena Šamec</izvorni_sadrzaj>
    <derivirana_varijabla naziv="DomainObject.Predmet.ProtustrankaFormatedWithAdress_1"> JEL-CER d.o.o., Kralja Petra Krešimira IV 59, 44320 Kutina zastupanog po punomoćniku Jelena Šamec</derivirana_varijabla>
  </DomainObject.Predmet.ProtustrankaFormatedWithAdress>
  <DomainObject.Predmet.ProtustrankaFormatedWithAdressOIB>
    <izvorni_sadrzaj> JEL-CER d.o.o., OIB 06192323046, Kralja Petra Krešimira IV 59, 44320 Kutina zastupanog po punomoćniku Jelena Šamec</izvorni_sadrzaj>
    <derivirana_varijabla naziv="DomainObject.Predmet.ProtustrankaFormatedWithAdressOIB_1"> JEL-CER d.o.o., OIB 06192323046, Kralja Petra Krešimira IV 59, 44320 Kutina zastupanog po punomoćniku Jelena Šamec</derivirana_varijabla>
  </DomainObject.Predmet.ProtustrankaFormatedWithAdressOIB>
  <DomainObject.Predmet.ProtustrankaWithAdress>
    <izvorni_sadrzaj>JEL-CER d.o.o. Kralja Petra Krešimira IV 59, 44320 Kutina</izvorni_sadrzaj>
    <derivirana_varijabla naziv="DomainObject.Predmet.ProtustrankaWithAdress_1">JEL-CER d.o.o. Kralja Petra Krešimira IV 59, 44320 Kutina</derivirana_varijabla>
  </DomainObject.Predmet.ProtustrankaWithAdress>
  <DomainObject.Predmet.ProtustrankaWithAdressOIB>
    <izvorni_sadrzaj>JEL-CER d.o.o., OIB 06192323046, Kralja Petra Krešimira IV 59, 44320 Kutina</izvorni_sadrzaj>
    <derivirana_varijabla naziv="DomainObject.Predmet.ProtustrankaWithAdressOIB_1">JEL-CER d.o.o., OIB 06192323046, Kralja Petra Krešimira IV 59, 44320 Kutina</derivirana_varijabla>
  </DomainObject.Predmet.ProtustrankaWithAdressOIB>
  <DomainObject.Predmet.ProtustrankaNazivFormated>
    <izvorni_sadrzaj>JEL-CER d.o.o.</izvorni_sadrzaj>
    <derivirana_varijabla naziv="DomainObject.Predmet.ProtustrankaNazivFormated_1">JEL-CER d.o.o.</derivirana_varijabla>
  </DomainObject.Predmet.ProtustrankaNazivFormated>
  <DomainObject.Predmet.ProtustrankaNazivFormatedOIB>
    <izvorni_sadrzaj>JEL-CER d.o.o., OIB 06192323046</izvorni_sadrzaj>
    <derivirana_varijabla naziv="DomainObject.Predmet.ProtustrankaNazivFormatedOIB_1">JEL-CER d.o.o., OIB 06192323046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JEL-CER d.o.o. zastupanog po punomoćniku Jelena Šamec</item>
    </izvorni_sadrzaj>
    <derivirana_varijabla naziv="DomainObject.Predmet.ProtuStrankaListFormated_1">
      <item>JEL-CER d.o.o. zastupanog po punomoćniku Jelena Šamec</item>
    </derivirana_varijabla>
  </DomainObject.Predmet.ProtuStrankaListFormated>
  <DomainObject.Predmet.ProtuStrankaListFormatedOIB>
    <izvorni_sadrzaj>
      <item>JEL-CER d.o.o., OIB 06192323046 zastupanog po punomoćniku Jelena Šamec</item>
    </izvorni_sadrzaj>
    <derivirana_varijabla naziv="DomainObject.Predmet.ProtuStrankaListFormatedOIB_1">
      <item>JEL-CER d.o.o., OIB 06192323046 zastupanog po punomoćniku Jelena Šamec</item>
    </derivirana_varijabla>
  </DomainObject.Predmet.ProtuStrankaListFormatedOIB>
  <DomainObject.Predmet.ProtuStrankaListFormatedWithAdress>
    <izvorni_sadrzaj>
      <item>JEL-CER d.o.o., Kralja Petra Krešimira IV 59, 44320 Kutina zastupanog po punomoćniku Jelena Šamec</item>
    </izvorni_sadrzaj>
    <derivirana_varijabla naziv="DomainObject.Predmet.ProtuStrankaListFormatedWithAdress_1">
      <item>JEL-CER d.o.o., Kralja Petra Krešimira IV 59, 44320 Kutina zastupanog po punomoćniku Jelena Šamec</item>
    </derivirana_varijabla>
  </DomainObject.Predmet.ProtuStrankaListFormatedWithAdress>
  <DomainObject.Predmet.ProtuStrankaListFormatedWithAdressOIB>
    <izvorni_sadrzaj>
      <item>JEL-CER d.o.o., OIB 06192323046, Kralja Petra Krešimira IV 59, 44320 Kutina zastupanog po punomoćniku Jelena Šamec</item>
    </izvorni_sadrzaj>
    <derivirana_varijabla naziv="DomainObject.Predmet.ProtuStrankaListFormatedWithAdressOIB_1">
      <item>JEL-CER d.o.o., OIB 06192323046, Kralja Petra Krešimira IV 59, 44320 Kutina zastupanog po punomoćniku Jelena Šamec</item>
    </derivirana_varijabla>
  </DomainObject.Predmet.ProtuStrankaListFormatedWithAdressOIB>
  <DomainObject.Predmet.ProtuStrankaListNazivFormated>
    <izvorni_sadrzaj>
      <item>JEL-CER d.o.o.</item>
    </izvorni_sadrzaj>
    <derivirana_varijabla naziv="DomainObject.Predmet.ProtuStrankaListNazivFormated_1">
      <item>JEL-CER d.o.o.</item>
    </derivirana_varijabla>
  </DomainObject.Predmet.ProtuStrankaListNazivFormated>
  <DomainObject.Predmet.ProtuStrankaListNazivFormatedOIB>
    <izvorni_sadrzaj>
      <item>JEL-CER d.o.o., OIB 06192323046</item>
    </izvorni_sadrzaj>
    <derivirana_varijabla naziv="DomainObject.Predmet.ProtuStrankaListNazivFormatedOIB_1">
      <item>JEL-CER d.o.o., OIB 06192323046</item>
    </derivirana_varijabla>
  </DomainObject.Predmet.ProtuStrankaListNazivFormatedOIB>
  <DomainObject.Predmet.OstaliListFormated>
    <izvorni_sadrzaj>
      <item>Jelena Šamec punomoćnik sudionika u postupku JEL-CER d.o.o.</item>
    </izvorni_sadrzaj>
    <derivirana_varijabla naziv="DomainObject.Predmet.OstaliListFormated_1">
      <item>Jelena Šamec punomoćnik sudionika u postupku JEL-CER d.o.o.</item>
    </derivirana_varijabla>
  </DomainObject.Predmet.OstaliListFormated>
  <DomainObject.Predmet.OstaliListFormatedOIB>
    <izvorni_sadrzaj>
      <item>Jelena Šamec, OIB 17813362605 punomoćnik sudionika u postupku JEL-CER d.o.o.</item>
    </izvorni_sadrzaj>
    <derivirana_varijabla naziv="DomainObject.Predmet.OstaliListFormatedOIB_1">
      <item>Jelena Šamec, OIB 17813362605 punomoćnik sudionika u postupku JEL-CER d.o.o.</item>
    </derivirana_varijabla>
  </DomainObject.Predmet.OstaliListFormatedOIB>
  <DomainObject.Predmet.OstaliListFormatedWithAdress>
    <izvorni_sadrzaj>
      <item>Jelena Šamec, Ulica Andrije Hebranga 8., 44320 Kutina punomoćnik sudionika u postupku JEL-CER d.o.o.</item>
    </izvorni_sadrzaj>
    <derivirana_varijabla naziv="DomainObject.Predmet.OstaliListFormatedWithAdress_1">
      <item>Jelena Šamec, Ulica Andrije Hebranga 8., 44320 Kutina punomoćnik sudionika u postupku JEL-CER d.o.o.</item>
    </derivirana_varijabla>
  </DomainObject.Predmet.OstaliListFormatedWithAdress>
  <DomainObject.Predmet.OstaliListFormatedWithAdressOIB>
    <izvorni_sadrzaj>
      <item>Jelena Šamec, OIB 17813362605, Ulica Andrije Hebranga 8., 44320 Kutina punomoćnik sudionika u postupku JEL-CER d.o.o.</item>
    </izvorni_sadrzaj>
    <derivirana_varijabla naziv="DomainObject.Predmet.OstaliListFormatedWithAdressOIB_1">
      <item>Jelena Šamec, OIB 17813362605, Ulica Andrije Hebranga 8., 44320 Kutina punomoćnik sudionika u postupku JEL-CER d.o.o.</item>
    </derivirana_varijabla>
  </DomainObject.Predmet.OstaliListFormatedWithAdressOIB>
  <DomainObject.Predmet.OstaliListNazivFormated>
    <izvorni_sadrzaj>
      <item>Jelena Šamec</item>
    </izvorni_sadrzaj>
    <derivirana_varijabla naziv="DomainObject.Predmet.OstaliListNazivFormated_1">
      <item>Jelena Šamec</item>
    </derivirana_varijabla>
  </DomainObject.Predmet.OstaliListNazivFormated>
  <DomainObject.Predmet.OstaliListNazivFormatedOIB>
    <izvorni_sadrzaj>
      <item>Jelena Šamec, OIB 17813362605</item>
    </izvorni_sadrzaj>
    <derivirana_varijabla naziv="DomainObject.Predmet.OstaliListNazivFormatedOIB_1">
      <item>Jelena Šamec, OIB 17813362605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St-1265/2016-2</izvorni_sadrzaj>
    <derivirana_varijabla naziv="DomainObject.PoslovniBrojDokumenta_1">St-1265/2016-2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JEL-CER d.o.o.</izvorni_sadrzaj>
    <derivirana_varijabla naziv="DomainObject.Predmet.ProtustrankaIDrugi_1">JEL-CER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JEL-CER d.o.o., OIB 06192323046, Kralja Petra Krešimira IV 59, 44320 Kutina</izvorni_sadrzaj>
    <derivirana_varijabla naziv="DomainObject.Predmet.ProtustrankaIDrugiAdressOIB_1">JEL-CER d.o.o., OIB 06192323046, Kralja Petra Krešimira IV 59,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JEL-CER d.o.o.</item>
      <item>Jelena Šamec</item>
    </izvorni_sadrzaj>
    <derivirana_varijabla naziv="DomainObject.Predmet.SudioniciListNaziv_1">
      <item>FINA Regionalni centar Zagreb</item>
      <item>JEL-CER d.o.o.</item>
      <item>Jelena Šamec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JEL-CER d.o.o., OIB 06192323046, Kralja Petra Krešimira IV 59,44320 Kutina</item>
      <item>Jelena Šamec, OIB 17813362605, Ulica Andrije Hebranga 8.,44320 Kutina</item>
    </izvorni_sadrzaj>
    <derivirana_varijabla naziv="DomainObject.Predmet.SudioniciListAdressOIB_1">
      <item>FINA Regionalni centar Zagreb, OIB 85821130368, Trg svibanjskih žrtava 1995. br. 1,10000 Zagreb</item>
      <item>JEL-CER d.o.o., OIB 06192323046, Kralja Petra Krešimira IV 59,44320 Kutina</item>
      <item>Jelena Šamec, OIB 17813362605, Ulica Andrije Hebranga 8.,44320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1A80B8-5C14-44F6-82AD-409D66202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1741</properties:Characters>
  <properties:Lines>42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2016-06-28T07:16:00Z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St-1265/2016-2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