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b4c1afc" w14:paraId="b4c1afc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1</w:t>
      </w:r>
      <w:r w:rsidR="00AB7592">
        <w:t>8</w:t>
      </w:r>
      <w:r w:rsidR="005A2538" w:rsidRPr="00361DEF">
        <w:t xml:space="preserve"> St-</w:t>
      </w:r>
      <w:r w:rsidR="001D5222">
        <w:t>985</w:t>
      </w:r>
      <w:r w:rsidR="001F248F" w:rsidRPr="00361DEF">
        <w:t>/201</w:t>
      </w:r>
      <w:r w:rsidR="00A4743F" w:rsidRPr="00361DEF">
        <w:t>8</w:t>
      </w:r>
      <w:r w:rsidR="001F248F" w:rsidRPr="00361DEF">
        <w:t>-3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BA1989">
        <w:t xml:space="preserve">vački sud u Osijeku, </w:t>
      </w:r>
      <w:r w:rsidR="00907183">
        <w:t>po sudsko</w:t>
      </w:r>
      <w:r w:rsidR="00AB7592">
        <w:t>m</w:t>
      </w:r>
      <w:r w:rsidRPr="00D7388E">
        <w:t xml:space="preserve"> savjetni</w:t>
      </w:r>
      <w:r w:rsidR="00AB7592">
        <w:t xml:space="preserve">ku Augustinu </w:t>
      </w:r>
      <w:proofErr w:type="spellStart"/>
      <w:r w:rsidR="00AB7592">
        <w:t>Jalšovec</w:t>
      </w:r>
      <w:proofErr w:type="spellEnd"/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BA1989">
        <w:t>S.P.Q.R.</w:t>
      </w:r>
      <w:r w:rsidR="00111574">
        <w:t xml:space="preserve"> jednostavno društvo s ograničenom odgovornošću za </w:t>
      </w:r>
      <w:r w:rsidR="007E0DEB">
        <w:t>usluge,</w:t>
      </w:r>
      <w:r w:rsidR="002B40D7">
        <w:t xml:space="preserve"> </w:t>
      </w:r>
      <w:r>
        <w:t xml:space="preserve">MBS: </w:t>
      </w:r>
      <w:r w:rsidR="00BA1989">
        <w:t>030</w:t>
      </w:r>
      <w:r w:rsidR="00BE62C6">
        <w:t>188906</w:t>
      </w:r>
      <w:r>
        <w:t xml:space="preserve">, OIB: </w:t>
      </w:r>
      <w:r w:rsidR="00BE62C6">
        <w:t>43323379702</w:t>
      </w:r>
      <w:r w:rsidR="00B05FE1">
        <w:t>,</w:t>
      </w:r>
      <w:r>
        <w:t xml:space="preserve"> </w:t>
      </w:r>
      <w:r w:rsidR="00BE62C6">
        <w:t>Osijek, Opatijska 26/E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541D38">
        <w:t>20</w:t>
      </w:r>
      <w:r w:rsidR="0001088C">
        <w:t>. srpnja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491420">
        <w:t>S.P.Q.R. jednostavno društvo s ograničenom odgovornošću za usluge, MBS: 030188906, OIB: 43323379702, Osijek, Opatijska 26/E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491420">
        <w:t>25.720,27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65123C">
        <w:t>Dalibor Radiša</w:t>
      </w:r>
      <w:r w:rsidR="001C29A0">
        <w:t xml:space="preserve">, </w:t>
      </w:r>
      <w:r w:rsidR="00FD4C38">
        <w:t xml:space="preserve">OIB: </w:t>
      </w:r>
      <w:r w:rsidR="0065123C">
        <w:t>8389414</w:t>
      </w:r>
      <w:r w:rsidR="004F43F5">
        <w:t>3123</w:t>
      </w:r>
      <w:r w:rsidR="005137D3">
        <w:t xml:space="preserve">, </w:t>
      </w:r>
      <w:r w:rsidR="004F43F5">
        <w:t>Osijek, Opatijska 26/E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4F43F5">
        <w:t>985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541D38">
        <w:t>20</w:t>
      </w:r>
      <w:r w:rsidR="00361DEF">
        <w:t xml:space="preserve">. </w:t>
      </w:r>
      <w:r w:rsidR="0001088C">
        <w:t>srpn</w:t>
      </w:r>
      <w:r w:rsidR="00361DEF">
        <w:t>ja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AD66B7">
        <w:t>25</w:t>
      </w:r>
      <w:r w:rsidR="00361DEF">
        <w:t>/</w:t>
      </w:r>
      <w:r w:rsidR="00541D38">
        <w:t>10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    Augustin </w:t>
      </w:r>
      <w:proofErr w:type="spellStart"/>
      <w:r w:rsidR="00541D38">
        <w:t>Jalšovec</w:t>
      </w:r>
      <w:proofErr w:type="spellEnd"/>
      <w:r w:rsidR="00541D38">
        <w:t xml:space="preserve">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C04" w:rsidP="00D95CE2" w:rsidR="00EF1C04">
      <w:r>
        <w:separator/>
      </w:r>
    </w:p>
  </w:endnote>
  <w:endnote w:id="0" w:type="continuationSeparator">
    <w:p w:rsidRDefault="00EF1C04" w:rsidP="00D95CE2" w:rsidR="00EF1C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C04" w:rsidP="00D95CE2" w:rsidR="00EF1C04">
      <w:r>
        <w:separator/>
      </w:r>
    </w:p>
  </w:footnote>
  <w:footnote w:id="0" w:type="continuationSeparator">
    <w:p w:rsidRDefault="00EF1C04" w:rsidP="00D95CE2" w:rsidR="00EF1C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D2B1F"/>
    <w:rsid w:val="000E3CD9"/>
    <w:rsid w:val="00105DD6"/>
    <w:rsid w:val="00111574"/>
    <w:rsid w:val="001134E4"/>
    <w:rsid w:val="001172AF"/>
    <w:rsid w:val="00122B97"/>
    <w:rsid w:val="0013588C"/>
    <w:rsid w:val="00135D44"/>
    <w:rsid w:val="00137561"/>
    <w:rsid w:val="00143005"/>
    <w:rsid w:val="00145A7A"/>
    <w:rsid w:val="00152A7A"/>
    <w:rsid w:val="001550DA"/>
    <w:rsid w:val="00155D4E"/>
    <w:rsid w:val="00156BC5"/>
    <w:rsid w:val="001716CD"/>
    <w:rsid w:val="00173293"/>
    <w:rsid w:val="00190F3D"/>
    <w:rsid w:val="001921EC"/>
    <w:rsid w:val="001C29A0"/>
    <w:rsid w:val="001C5C4D"/>
    <w:rsid w:val="001D5222"/>
    <w:rsid w:val="001D7DC0"/>
    <w:rsid w:val="001E1494"/>
    <w:rsid w:val="001E315F"/>
    <w:rsid w:val="001F248F"/>
    <w:rsid w:val="001F3355"/>
    <w:rsid w:val="001F4081"/>
    <w:rsid w:val="00251B38"/>
    <w:rsid w:val="002555BE"/>
    <w:rsid w:val="00261A38"/>
    <w:rsid w:val="00274EC6"/>
    <w:rsid w:val="00284443"/>
    <w:rsid w:val="002A0EEC"/>
    <w:rsid w:val="002A5E1C"/>
    <w:rsid w:val="002B14C0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698F"/>
    <w:rsid w:val="003858E9"/>
    <w:rsid w:val="003865F5"/>
    <w:rsid w:val="00387E05"/>
    <w:rsid w:val="003908EC"/>
    <w:rsid w:val="00392CDE"/>
    <w:rsid w:val="003A77B8"/>
    <w:rsid w:val="003D7115"/>
    <w:rsid w:val="003E4468"/>
    <w:rsid w:val="003F4A82"/>
    <w:rsid w:val="00400D51"/>
    <w:rsid w:val="004049C3"/>
    <w:rsid w:val="00461804"/>
    <w:rsid w:val="00463C3F"/>
    <w:rsid w:val="004655D7"/>
    <w:rsid w:val="00473891"/>
    <w:rsid w:val="00491420"/>
    <w:rsid w:val="00495E49"/>
    <w:rsid w:val="004A5B00"/>
    <w:rsid w:val="004C18BC"/>
    <w:rsid w:val="004F43F5"/>
    <w:rsid w:val="00502A74"/>
    <w:rsid w:val="005137D3"/>
    <w:rsid w:val="005225A9"/>
    <w:rsid w:val="005260B0"/>
    <w:rsid w:val="00532380"/>
    <w:rsid w:val="0053313D"/>
    <w:rsid w:val="005334A7"/>
    <w:rsid w:val="00541D38"/>
    <w:rsid w:val="00542B36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20974"/>
    <w:rsid w:val="00630400"/>
    <w:rsid w:val="006320D2"/>
    <w:rsid w:val="00632DEA"/>
    <w:rsid w:val="006414F4"/>
    <w:rsid w:val="0065123C"/>
    <w:rsid w:val="00655FB6"/>
    <w:rsid w:val="00667351"/>
    <w:rsid w:val="006737B3"/>
    <w:rsid w:val="00681766"/>
    <w:rsid w:val="00692719"/>
    <w:rsid w:val="00696430"/>
    <w:rsid w:val="006A00E3"/>
    <w:rsid w:val="006B1CD3"/>
    <w:rsid w:val="006B4A62"/>
    <w:rsid w:val="006E7282"/>
    <w:rsid w:val="00705ED3"/>
    <w:rsid w:val="00707BD2"/>
    <w:rsid w:val="00712A8B"/>
    <w:rsid w:val="00714086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7E0DEB"/>
    <w:rsid w:val="007E443F"/>
    <w:rsid w:val="008169C7"/>
    <w:rsid w:val="00820EAB"/>
    <w:rsid w:val="008241A3"/>
    <w:rsid w:val="008365B6"/>
    <w:rsid w:val="008415A7"/>
    <w:rsid w:val="0084620F"/>
    <w:rsid w:val="00850ECF"/>
    <w:rsid w:val="008669FB"/>
    <w:rsid w:val="00883522"/>
    <w:rsid w:val="008912F6"/>
    <w:rsid w:val="008964A5"/>
    <w:rsid w:val="008D1548"/>
    <w:rsid w:val="008D7FA0"/>
    <w:rsid w:val="00907183"/>
    <w:rsid w:val="0090773D"/>
    <w:rsid w:val="009158AC"/>
    <w:rsid w:val="00927558"/>
    <w:rsid w:val="00947F82"/>
    <w:rsid w:val="00964596"/>
    <w:rsid w:val="0098188E"/>
    <w:rsid w:val="009905DF"/>
    <w:rsid w:val="00995FB2"/>
    <w:rsid w:val="009A6E66"/>
    <w:rsid w:val="009C4D46"/>
    <w:rsid w:val="009C6610"/>
    <w:rsid w:val="00A01CFE"/>
    <w:rsid w:val="00A04818"/>
    <w:rsid w:val="00A15B34"/>
    <w:rsid w:val="00A31BD1"/>
    <w:rsid w:val="00A324F9"/>
    <w:rsid w:val="00A40537"/>
    <w:rsid w:val="00A4743F"/>
    <w:rsid w:val="00A7514A"/>
    <w:rsid w:val="00A87DC1"/>
    <w:rsid w:val="00A91681"/>
    <w:rsid w:val="00A958D2"/>
    <w:rsid w:val="00AB536E"/>
    <w:rsid w:val="00AB7592"/>
    <w:rsid w:val="00AC76ED"/>
    <w:rsid w:val="00AD66B7"/>
    <w:rsid w:val="00AD67F8"/>
    <w:rsid w:val="00AE0BF7"/>
    <w:rsid w:val="00B05FE1"/>
    <w:rsid w:val="00B153E2"/>
    <w:rsid w:val="00B6125C"/>
    <w:rsid w:val="00B81691"/>
    <w:rsid w:val="00B81BF6"/>
    <w:rsid w:val="00BA1989"/>
    <w:rsid w:val="00BE2F48"/>
    <w:rsid w:val="00BE62C6"/>
    <w:rsid w:val="00C05BEE"/>
    <w:rsid w:val="00C13E72"/>
    <w:rsid w:val="00C15152"/>
    <w:rsid w:val="00C17CEB"/>
    <w:rsid w:val="00C17F80"/>
    <w:rsid w:val="00C24C2D"/>
    <w:rsid w:val="00C3258D"/>
    <w:rsid w:val="00C360A1"/>
    <w:rsid w:val="00C47D89"/>
    <w:rsid w:val="00C5174F"/>
    <w:rsid w:val="00C52573"/>
    <w:rsid w:val="00C657DA"/>
    <w:rsid w:val="00C66997"/>
    <w:rsid w:val="00C70A82"/>
    <w:rsid w:val="00C75664"/>
    <w:rsid w:val="00C82963"/>
    <w:rsid w:val="00C83064"/>
    <w:rsid w:val="00C94529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391B"/>
    <w:rsid w:val="00D747A3"/>
    <w:rsid w:val="00D87EF8"/>
    <w:rsid w:val="00D95CE2"/>
    <w:rsid w:val="00DB42B3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1C04"/>
    <w:rsid w:val="00EF7D7D"/>
    <w:rsid w:val="00F254BB"/>
    <w:rsid w:val="00F264FF"/>
    <w:rsid w:val="00F27116"/>
    <w:rsid w:val="00F57A94"/>
    <w:rsid w:val="00F6107B"/>
    <w:rsid w:val="00F7030E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6E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E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E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E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E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6E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E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E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E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E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St-985/2018</izvorni_sadrzaj>
    <derivirana_varijabla naziv="DomainObject.Predmet.OznakaBroj_1">St-985/2018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S.P.Q.R. jednostavno društvo s ograničenom odgovornošću za usluge</izvorni_sadrzaj>
    <derivirana_varijabla naziv="DomainObject.Predmet.ProtustrankaFormated_1">  S.P.Q.R. jednostavno društvo s ograničenom odgovornošću za usluge</derivirana_varijabla>
  </DomainObject.Predmet.ProtustrankaFormated>
  <DomainObject.Predmet.ProtustrankaFormatedOIB>
    <izvorni_sadrzaj>  S.P.Q.R. jednostavno društvo s ograničenom odgovornošću za usluge, OIB 43323379702</izvorni_sadrzaj>
    <derivirana_varijabla naziv="DomainObject.Predmet.ProtustrankaFormatedOIB_1">  S.P.Q.R. jednostavno društvo s ograničenom odgovornošću za usluge, OIB 43323379702</derivirana_varijabla>
  </DomainObject.Predmet.ProtustrankaFormatedOIB>
  <DomainObject.Predmet.ProtustrankaFormatedWithAdress>
    <izvorni_sadrzaj> S.P.Q.R. jednostavno društvo s ograničenom odgovornošću za usluge, Opatijska 26E, 31000 Osijek</izvorni_sadrzaj>
    <derivirana_varijabla naziv="DomainObject.Predmet.ProtustrankaFormatedWithAdress_1"> S.P.Q.R. jednostavno društvo s ograničenom odgovornošću za usluge, Opatijska 26E, 31000 Osijek</derivirana_varijabla>
  </DomainObject.Predmet.ProtustrankaFormatedWithAdress>
  <DomainObject.Predmet.ProtustrankaFormatedWithAdressOIB>
    <izvorni_sadrzaj> S.P.Q.R. jednostavno društvo s ograničenom odgovornošću za usluge, OIB 43323379702, Opatijska 26E, 31000 Osijek</izvorni_sadrzaj>
    <derivirana_varijabla naziv="DomainObject.Predmet.ProtustrankaFormatedWithAdressOIB_1"> S.P.Q.R. jednostavno društvo s ograničenom odgovornošću za usluge, OIB 43323379702, Opatijska 26E, 31000 Osijek</derivirana_varijabla>
  </DomainObject.Predmet.ProtustrankaFormatedWithAdressOIB>
  <DomainObject.Predmet.ProtustrankaWithAdress>
    <izvorni_sadrzaj>S.P.Q.R. jednostavno društvo s ograničenom odgovornošću za usluge Opatijska 26E, 31000 Osijek</izvorni_sadrzaj>
    <derivirana_varijabla naziv="DomainObject.Predmet.ProtustrankaWithAdress_1">S.P.Q.R. jednostavno društvo s ograničenom odgovornošću za usluge Opatijska 26E, 31000 Osijek</derivirana_varijabla>
  </DomainObject.Predmet.ProtustrankaWithAdress>
  <DomainObject.Predmet.ProtustrankaWithAdressOIB>
    <izvorni_sadrzaj>S.P.Q.R. jednostavno društvo s ograničenom odgovornošću za usluge, OIB 43323379702, Opatijska 26E, 31000 Osijek</izvorni_sadrzaj>
    <derivirana_varijabla naziv="DomainObject.Predmet.ProtustrankaWithAdressOIB_1">S.P.Q.R. jednostavno društvo s ograničenom odgovornošću za usluge, OIB 43323379702, Opatijska 26E, 31000 Osijek</derivirana_varijabla>
  </DomainObject.Predmet.ProtustrankaWithAdressOIB>
  <DomainObject.Predmet.ProtustrankaNazivFormated>
    <izvorni_sadrzaj>S.P.Q.R. jednostavno društvo s ograničenom odgovornošću za usluge</izvorni_sadrzaj>
    <derivirana_varijabla naziv="DomainObject.Predmet.ProtustrankaNazivFormated_1">S.P.Q.R. jednostavno društvo s ograničenom odgovornošću za usluge</derivirana_varijabla>
  </DomainObject.Predmet.ProtustrankaNazivFormated>
  <DomainObject.Predmet.ProtustrankaNazivFormatedOIB>
    <izvorni_sadrzaj>S.P.Q.R. jednostavno društvo s ograničenom odgovornošću za usluge, OIB 43323379702</izvorni_sadrzaj>
    <derivirana_varijabla naziv="DomainObject.Predmet.ProtustrankaNazivFormatedOIB_1">S.P.Q.R. jednostavno društvo s ograničenom odgovornošću za usluge, OIB 43323379702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S.P.Q.R. jednostavno društvo s ograničenom odgovornošću za usluge</item>
    </izvorni_sadrzaj>
    <derivirana_varijabla naziv="DomainObject.Predmet.ProtuStrankaListFormated_1">
      <item>S.P.Q.R. jednostavno društvo s ograničenom odgovornošću za usluge</item>
    </derivirana_varijabla>
  </DomainObject.Predmet.ProtuStrankaListFormated>
  <DomainObject.Predmet.ProtuStrankaListFormatedOIB>
    <izvorni_sadrzaj>
      <item>S.P.Q.R. jednostavno društvo s ograničenom odgovornošću za usluge, OIB 43323379702</item>
    </izvorni_sadrzaj>
    <derivirana_varijabla naziv="DomainObject.Predmet.ProtuStrankaListFormatedOIB_1">
      <item>S.P.Q.R. jednostavno društvo s ograničenom odgovornošću za usluge, OIB 43323379702</item>
    </derivirana_varijabla>
  </DomainObject.Predmet.ProtuStrankaListFormatedOIB>
  <DomainObject.Predmet.ProtuStrankaListFormatedWithAdress>
    <izvorni_sadrzaj>
      <item>S.P.Q.R. jednostavno društvo s ograničenom odgovornošću za usluge, Opatijska 26E, 31000 Osijek</item>
    </izvorni_sadrzaj>
    <derivirana_varijabla naziv="DomainObject.Predmet.ProtuStrankaListFormatedWithAdress_1">
      <item>S.P.Q.R. jednostavno društvo s ograničenom odgovornošću za usluge, Opatijska 26E, 31000 Osijek</item>
    </derivirana_varijabla>
  </DomainObject.Predmet.ProtuStrankaListFormatedWithAdress>
  <DomainObject.Predmet.ProtuStrankaListFormatedWithAdressOIB>
    <izvorni_sadrzaj>
      <item>S.P.Q.R. jednostavno društvo s ograničenom odgovornošću za usluge, OIB 43323379702, Opatijska 26E, 31000 Osijek</item>
    </izvorni_sadrzaj>
    <derivirana_varijabla naziv="DomainObject.Predmet.ProtuStrankaListFormatedWithAdressOIB_1">
      <item>S.P.Q.R. jednostavno društvo s ograničenom odgovornošću za usluge, OIB 43323379702, Opatijska 26E, 31000 Osijek</item>
    </derivirana_varijabla>
  </DomainObject.Predmet.ProtuStrankaListFormatedWithAdressOIB>
  <DomainObject.Predmet.ProtuStrankaListNazivFormated>
    <izvorni_sadrzaj>
      <item>S.P.Q.R. jednostavno društvo s ograničenom odgovornošću za usluge</item>
    </izvorni_sadrzaj>
    <derivirana_varijabla naziv="DomainObject.Predmet.ProtuStrankaListNazivFormated_1">
      <item>S.P.Q.R. jednostavno društvo s ograničenom odgovornošću za usluge</item>
    </derivirana_varijabla>
  </DomainObject.Predmet.ProtuStrankaListNazivFormated>
  <DomainObject.Predmet.ProtuStrankaListNazivFormatedOIB>
    <izvorni_sadrzaj>
      <item>S.P.Q.R. jednostavno društvo s ograničenom odgovornošću za usluge, OIB 43323379702</item>
    </izvorni_sadrzaj>
    <derivirana_varijabla naziv="DomainObject.Predmet.ProtuStrankaListNazivFormatedOIB_1">
      <item>S.P.Q.R. jednostavno društvo s ograničenom odgovornošću za usluge, OIB 43323379702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S.P.Q.R. jednostavno društvo s ograničenom odgovornošću za usluge</izvorni_sadrzaj>
    <derivirana_varijabla naziv="DomainObject.Predmet.ProtustrankaIDrugi_1">S.P.Q.R.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S.P.Q.R. jednostavno društvo s ograničenom odgovornošću za usluge, OIB 43323379702, Opatijska 26E, 31000 Osijek</izvorni_sadrzaj>
    <derivirana_varijabla naziv="DomainObject.Predmet.ProtustrankaIDrugiAdressOIB_1">S.P.Q.R. jednostavno društvo s ograničenom odgovornošću za usluge, OIB 43323379702, Opatijska 26E,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S.P.Q.R. jednostavno društvo s ograničenom odgovornošću za usluge</item>
    </izvorni_sadrzaj>
    <derivirana_varijabla naziv="DomainObject.Predmet.SudioniciListNaziv_1">
      <item>FINA RC OSIJEK</item>
      <item>S.P.Q.R. jednostavno društvo s ograničenom odgovornošću za usluge</item>
    </derivirana_varijabla>
  </DomainObject.Predmet.SudioniciListNaziv>
  <DomainObject.Predmet.SudioniciListAdressOIB>
    <izvorni_sadrzaj>
      <item>FINA RC OSIJEK, OIB 85821130368</item>
      <item>S.P.Q.R. jednostavno društvo s ograničenom odgovornošću za usluge, OIB 43323379702, Opatijska 26E,31000 Osijek</item>
    </izvorni_sadrzaj>
    <derivirana_varijabla naziv="DomainObject.Predmet.SudioniciListAdressOIB_1">
      <item>FINA RC OSIJEK, OIB 85821130368</item>
      <item>S.P.Q.R. jednostavno društvo s ograničenom odgovornošću za usluge, OIB 43323379702, Opatijska 26E,31000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43323379702</item>
    </izvorni_sadrzaj>
    <derivirana_varijabla naziv="DomainObject.Predmet.SudioniciListNazivOIB_1">
      <item>, OIB 85821130368</item>
      <item>, OIB 43323379702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8CE5FA-93E7-42A4-9E19-C840F05BC7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2215</properties:Characters>
  <properties:Lines>58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2018-07-20T08:44:00Z</dcterms:created>
  <dc:creator>Snježana Andrijanić</dc:creator>
  <cp:lastModifiedBy>Renata Horvat</cp:lastModifiedBy>
  <cp:lastPrinted>2018-07-20T08:39:00Z</cp:lastPrinted>
  <dcterms:modified xmlns:xsi="http://www.w3.org/2001/XMLSchema-instance" xsi:type="dcterms:W3CDTF">2018-07-20T08:49:00Z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(SPQR-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