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7dbf" w14:paraId="55e7dbf" w:rsidRDefault="001B4F5E" w:rsidP="00A358CF" w:rsidR="004A6464" w:rsidRPr="00A358CF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A358CF" w:rsidRPr="00A358CF">
        <w:t>1 St-</w:t>
      </w:r>
      <w:r w:rsidR="00004B58">
        <w:t>573</w:t>
      </w:r>
      <w:r w:rsidR="00324558">
        <w:t>/2016</w:t>
      </w:r>
      <w:r w:rsidR="00017BEF">
        <w:t>-</w:t>
      </w:r>
      <w:r w:rsidR="008427A1">
        <w:t>98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1B4F5E" w:rsidP="001B4F5E" w:rsidR="001B4F5E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1B4F5E" w:rsidP="001B4F5E" w:rsidR="001B4F5E" w:rsidRPr="000C3CA4">
      <w:pPr>
        <w:ind w:right="6378" w:left="284"/>
        <w:jc w:val="center"/>
      </w:pPr>
      <w:r>
        <w:t>Trgovački sud u Zadru</w:t>
      </w:r>
    </w:p>
    <w:p w:rsidRDefault="001B4F5E" w:rsidP="001B4F5E" w:rsidR="001B4F5E">
      <w:pPr>
        <w:ind w:right="6378" w:left="284"/>
        <w:jc w:val="center"/>
      </w:pPr>
      <w:r>
        <w:t>Dr. Franje Tuđmana 35</w:t>
      </w:r>
    </w:p>
    <w:p w:rsidRDefault="001B4F5E" w:rsidP="001B4F5E" w:rsidR="001B4F5E">
      <w:pPr>
        <w:ind w:right="6378" w:left="284"/>
        <w:jc w:val="center"/>
      </w:pPr>
      <w:r>
        <w:t>23 000 Zadar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 xml:space="preserve">, </w:t>
      </w:r>
      <w:r w:rsidRPr="00A358CF">
        <w:t>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004B58" w:rsidRPr="0032761B">
        <w:rPr>
          <w:lang w:val="en-GB"/>
        </w:rPr>
        <w:t>ZLATNA UVALA d.o.o. u stečaju, Zadar, Ljudevita Posavskog 6, OIB: 94668976506</w:t>
      </w:r>
      <w:r w:rsidR="007C221B">
        <w:t xml:space="preserve">, zastupanom po stečajnom upravitelju </w:t>
      </w:r>
      <w:r w:rsidR="00004B58">
        <w:t>Editi Đurkin</w:t>
      </w:r>
      <w:r w:rsidRPr="00A358CF">
        <w:t xml:space="preserve">, dana </w:t>
      </w:r>
      <w:r w:rsidR="00877AAE">
        <w:t>6</w:t>
      </w:r>
      <w:r w:rsidR="004360E9">
        <w:t>.</w:t>
      </w:r>
      <w:r w:rsidR="00E42584">
        <w:t xml:space="preserve"> </w:t>
      </w:r>
      <w:r w:rsidR="00877AAE">
        <w:t>studenog</w:t>
      </w:r>
      <w:r w:rsidR="00823D9A">
        <w:t xml:space="preserve"> </w:t>
      </w:r>
      <w:r w:rsidR="005D7E7D">
        <w:t>2018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>
      <w:pPr>
        <w:tabs>
          <w:tab w:pos="960" w:val="left"/>
        </w:tabs>
        <w:ind w:left="360"/>
        <w:jc w:val="both"/>
      </w:pPr>
    </w:p>
    <w:p w:rsidRDefault="005E11E4" w:rsidP="005E11E4" w:rsidR="005E11E4">
      <w:pPr>
        <w:suppressAutoHyphens/>
        <w:jc w:val="both"/>
      </w:pPr>
      <w:r>
        <w:t xml:space="preserve">I. Od diobne mase ostvarene prodajom </w:t>
      </w:r>
      <w:r w:rsidR="00525288">
        <w:t>ne</w:t>
      </w:r>
      <w:r w:rsidR="002C1C9D">
        <w:t>kretnine</w:t>
      </w:r>
      <w:r>
        <w:t xml:space="preserve"> i to: </w:t>
      </w:r>
    </w:p>
    <w:p w:rsidRDefault="005E11E4" w:rsidP="005E11E4" w:rsidR="005E11E4">
      <w:pPr>
        <w:suppressAutoHyphens/>
        <w:jc w:val="both"/>
      </w:pPr>
    </w:p>
    <w:p w:rsidRDefault="008427A1" w:rsidP="002C1C9D" w:rsidR="005E11E4">
      <w:pPr>
        <w:pStyle w:val="Odlomakpopisa"/>
        <w:numPr>
          <w:ilvl w:val="0"/>
          <w:numId w:val="13"/>
        </w:numPr>
        <w:jc w:val="both"/>
      </w:pPr>
      <w:r>
        <w:t>suvlasnički udjel stečajnog dužnika od 1/3 dijela oznake kat. čest- zem- broj 6908, pašnjak površine 2421 m2, upisana u zk. ul. 3466 k.o. 3466 Sukošan</w:t>
      </w:r>
      <w:r w:rsidRPr="0032761B">
        <w:t xml:space="preserve"> </w:t>
      </w:r>
      <w:r w:rsidR="00CE38EA">
        <w:t xml:space="preserve">prema podacima izvještaja o provedenoj elektroničkoj javnoj dražbi identifikatora nadmetanja </w:t>
      </w:r>
      <w:r>
        <w:t>5228</w:t>
      </w:r>
      <w:r w:rsidR="00CE38EA">
        <w:t xml:space="preserve">, identifikator predmeta prodaje </w:t>
      </w:r>
      <w:r>
        <w:t>1769</w:t>
      </w:r>
      <w:r w:rsidR="00CE38EA">
        <w:t xml:space="preserve">, od </w:t>
      </w:r>
      <w:r w:rsidR="00DF1402">
        <w:t>31</w:t>
      </w:r>
      <w:r w:rsidR="00CE38EA">
        <w:t xml:space="preserve">. </w:t>
      </w:r>
      <w:r w:rsidR="00DF1402">
        <w:t>siječnja</w:t>
      </w:r>
      <w:r w:rsidR="00525288">
        <w:t xml:space="preserve"> 2018. Klasa: O/110-10/16</w:t>
      </w:r>
      <w:r w:rsidR="00CE38EA">
        <w:t>-01/</w:t>
      </w:r>
      <w:r w:rsidR="00DF1402">
        <w:t>604</w:t>
      </w:r>
      <w:r w:rsidR="00F64A22">
        <w:t>, Ur.br. 0</w:t>
      </w:r>
      <w:r w:rsidR="00DF1402">
        <w:t>4-09-18</w:t>
      </w:r>
      <w:r w:rsidR="00CE38EA">
        <w:t>-</w:t>
      </w:r>
      <w:r w:rsidR="00FF1E16">
        <w:t>124</w:t>
      </w:r>
    </w:p>
    <w:p w:rsidRDefault="005D7E7D" w:rsidP="005E11E4" w:rsidR="005D7E7D" w:rsidRPr="002C6CA0">
      <w:pPr>
        <w:jc w:val="both"/>
      </w:pPr>
    </w:p>
    <w:p w:rsidRDefault="005E11E4" w:rsidP="005E11E4" w:rsidR="005E11E4">
      <w:pPr>
        <w:pStyle w:val="Odlomakpopisa"/>
        <w:suppressAutoHyphens/>
        <w:ind w:left="705"/>
        <w:jc w:val="both"/>
      </w:pPr>
      <w:r>
        <w:t>namiruje se:</w:t>
      </w:r>
    </w:p>
    <w:p w:rsidRDefault="005E11E4" w:rsidP="005E11E4" w:rsidR="005E11E4">
      <w:pPr>
        <w:ind w:left="708"/>
        <w:jc w:val="both"/>
      </w:pPr>
    </w:p>
    <w:p w:rsidRDefault="005E11E4" w:rsidP="005E11E4" w:rsidR="005E11E4">
      <w:pPr>
        <w:numPr>
          <w:ilvl w:val="0"/>
          <w:numId w:val="9"/>
        </w:numPr>
        <w:jc w:val="both"/>
      </w:pPr>
      <w:r>
        <w:t xml:space="preserve">Prvenstveno </w:t>
      </w:r>
    </w:p>
    <w:p w:rsidRDefault="005E11E4" w:rsidP="005E11E4" w:rsidR="005E11E4">
      <w:pPr>
        <w:ind w:left="705"/>
        <w:jc w:val="both"/>
      </w:pPr>
    </w:p>
    <w:p w:rsidRDefault="005E11E4" w:rsidP="005E11E4" w:rsidR="005E11E4">
      <w:pPr>
        <w:numPr>
          <w:ilvl w:val="0"/>
          <w:numId w:val="10"/>
        </w:numPr>
        <w:tabs>
          <w:tab w:pos="943" w:val="clear"/>
          <w:tab w:pos="1085" w:val="num"/>
        </w:tabs>
        <w:ind w:left="1085"/>
        <w:jc w:val="both"/>
      </w:pPr>
      <w:r>
        <w:t xml:space="preserve">Stečajna masa stečajnog dužnika temeljem </w:t>
      </w:r>
      <w:r w:rsidR="005D7E7D">
        <w:t xml:space="preserve">troškova utvrđenja predmeta razlučnog </w:t>
      </w:r>
      <w:r>
        <w:t xml:space="preserve">u iznosu od </w:t>
      </w:r>
      <w:r w:rsidR="00FF1E16">
        <w:t>3</w:t>
      </w:r>
      <w:r w:rsidR="00DF1402">
        <w:t xml:space="preserve">.001,00 </w:t>
      </w:r>
      <w:r>
        <w:t>kuna.</w:t>
      </w:r>
    </w:p>
    <w:p w:rsidRDefault="005E11E4" w:rsidP="005E11E4" w:rsidR="005E11E4">
      <w:pPr>
        <w:jc w:val="both"/>
      </w:pPr>
    </w:p>
    <w:p w:rsidRDefault="000C6D2B" w:rsidP="000C6D2B" w:rsidR="000C6D2B" w:rsidRPr="00F563CB">
      <w:pPr>
        <w:ind w:firstLine="708"/>
        <w:jc w:val="both"/>
      </w:pPr>
      <w:r w:rsidRPr="00F563CB">
        <w:t>II. Nalaže se Financijskoj agenciji da izvrši prijenos novčanih sredstava sa posebnih računa i to IBAN: HR3323900011300028779 (broj računa na kojem se nalazi uplaćena jamčevina) i IBAN: HR1123900011300028787 (broj računa na kojem se nalazi uplaćena kupovnina) na način da:</w:t>
      </w:r>
    </w:p>
    <w:p w:rsidRDefault="000C6D2B" w:rsidP="000C6D2B" w:rsidR="000C6D2B">
      <w:pPr>
        <w:pStyle w:val="Odlomakpopisa"/>
        <w:ind w:left="720"/>
        <w:jc w:val="both"/>
      </w:pPr>
    </w:p>
    <w:p w:rsidRDefault="005E11E4" w:rsidP="005E11E4" w:rsidR="005E11E4">
      <w:pPr>
        <w:pStyle w:val="Odlomakpopisa"/>
        <w:ind w:left="720"/>
        <w:jc w:val="both"/>
      </w:pPr>
    </w:p>
    <w:p w:rsidRDefault="005E11E4" w:rsidP="005E11E4" w:rsidR="005E11E4" w:rsidRPr="000C6D2B">
      <w:pPr>
        <w:pStyle w:val="Odlomakpopisa"/>
        <w:numPr>
          <w:ilvl w:val="0"/>
          <w:numId w:val="11"/>
        </w:numPr>
        <w:jc w:val="both"/>
      </w:pPr>
      <w:r w:rsidRPr="000C6D2B">
        <w:t xml:space="preserve">Stečajnom dužniku </w:t>
      </w:r>
      <w:r w:rsidR="00DF1402" w:rsidRPr="0032761B">
        <w:rPr>
          <w:lang w:val="en-GB"/>
        </w:rPr>
        <w:t>ZLATNA UVALA d.o.o. u stečaju, Zadar, Ljudevita Posavskog 6, OIB: 94668976506</w:t>
      </w:r>
      <w:r w:rsidR="000C6D2B" w:rsidRPr="000C6D2B">
        <w:t xml:space="preserve">, IBAN: </w:t>
      </w:r>
      <w:r w:rsidR="00DF1402">
        <w:t xml:space="preserve">HR58 2485 0031 1002 9556 1 </w:t>
      </w:r>
      <w:r w:rsidR="000C6D2B" w:rsidRPr="000C6D2B">
        <w:t>uplati</w:t>
      </w:r>
      <w:r w:rsidRPr="000C6D2B">
        <w:t xml:space="preserve"> iznos od </w:t>
      </w:r>
      <w:r w:rsidR="00FF1E16">
        <w:t>3</w:t>
      </w:r>
      <w:r w:rsidR="00DF1402">
        <w:t>.001,00</w:t>
      </w:r>
      <w:r w:rsidR="00A33569">
        <w:t xml:space="preserve"> </w:t>
      </w:r>
      <w:r w:rsidRPr="000C6D2B">
        <w:t>kuna</w:t>
      </w:r>
    </w:p>
    <w:p w:rsidRDefault="00DF1402" w:rsidP="005E11E4" w:rsidR="00DF1402">
      <w:pPr>
        <w:jc w:val="center"/>
      </w:pPr>
    </w:p>
    <w:p w:rsidRDefault="005E11E4" w:rsidP="005E11E4" w:rsidR="005E11E4">
      <w:pPr>
        <w:jc w:val="center"/>
      </w:pPr>
      <w:r w:rsidRPr="000C6D2B">
        <w:t>Obrazloženje</w:t>
      </w:r>
    </w:p>
    <w:p w:rsidRDefault="00FC0048" w:rsidP="005E11E4" w:rsidR="00FC0048" w:rsidRPr="000C6D2B">
      <w:pPr>
        <w:jc w:val="center"/>
      </w:pPr>
    </w:p>
    <w:p w:rsidRDefault="005E11E4" w:rsidP="005E11E4" w:rsidR="005E11E4" w:rsidRPr="00A33569">
      <w:pPr>
        <w:jc w:val="both"/>
      </w:pPr>
      <w:r w:rsidRPr="000C6D2B">
        <w:tab/>
      </w:r>
      <w:r w:rsidRPr="00877AAE">
        <w:t>Na ročištu</w:t>
      </w:r>
      <w:r w:rsidRPr="000C6D2B">
        <w:t xml:space="preserve"> za diobu kupovnine ostvarene prodajom imovine stečajnog dužnika pobliže </w:t>
      </w:r>
      <w:r>
        <w:t xml:space="preserve">označene u točci </w:t>
      </w:r>
      <w:r w:rsidR="00DF1402">
        <w:t>I. izreke ovog rješenja stečajna</w:t>
      </w:r>
      <w:r>
        <w:t xml:space="preserve"> upravitelj</w:t>
      </w:r>
      <w:r w:rsidR="00DF1402">
        <w:t>ica</w:t>
      </w:r>
      <w:r>
        <w:t xml:space="preserve"> je</w:t>
      </w:r>
      <w:r w:rsidR="00DF1402">
        <w:t xml:space="preserve"> podneskom predložila</w:t>
      </w:r>
      <w:r>
        <w:t xml:space="preserve"> prvenstveno namirenje iznosa </w:t>
      </w:r>
      <w:r w:rsidR="00085327" w:rsidRPr="000C6D2B">
        <w:t xml:space="preserve">od </w:t>
      </w:r>
      <w:r w:rsidR="00FF1E16">
        <w:t>3</w:t>
      </w:r>
      <w:r w:rsidR="00DF1402">
        <w:t xml:space="preserve">.001,00 </w:t>
      </w:r>
      <w:r>
        <w:t xml:space="preserve">kuna u svrhu pokrivanja troškova postupka </w:t>
      </w:r>
      <w:r w:rsidR="003A2433" w:rsidRPr="00A33569">
        <w:lastRenderedPageBreak/>
        <w:t>Troškovi postupka sasto</w:t>
      </w:r>
      <w:r w:rsidR="00A33569">
        <w:t xml:space="preserve">je se od troškova </w:t>
      </w:r>
      <w:r w:rsidR="00DF1402">
        <w:t xml:space="preserve">utvrđivanja i </w:t>
      </w:r>
      <w:r w:rsidR="00877AAE">
        <w:t xml:space="preserve">unovčenja, te kupovnina nije dostatna i za barem djelomično namirenje razlučnog vjerovnika. </w:t>
      </w:r>
    </w:p>
    <w:p w:rsidRDefault="005E11E4" w:rsidP="005D7E7D" w:rsidR="005E11E4">
      <w:pPr>
        <w:ind w:firstLine="708"/>
        <w:jc w:val="both"/>
      </w:pPr>
      <w:r>
        <w:t>Nalog iz točke II. izreke ovog rješenja temelji se na odredbi čl. 28. st. 2. Pravilnika o načinu postupku provedbe prodaje nekretnina i pokretnina u ovršnom postupku (Narodne novine 93/14) koji Pravilnik se pr</w:t>
      </w:r>
      <w:r w:rsidR="00AE3E7B">
        <w:t>imjenjuje temeljem odredbe čl. 95a</w:t>
      </w:r>
      <w:r>
        <w:t>. Ovršnog zakona (Narodne novine 112/12, 25/13 i 93/14</w:t>
      </w:r>
      <w:r w:rsidR="00AE3E7B">
        <w:t>, 55/16</w:t>
      </w:r>
      <w:r>
        <w:t>), a koje odredbe se pak primjenjuju u skladu odredbe čl. 247. st. 1. Stečajnog zakona (Narodne novine 71/15</w:t>
      </w:r>
      <w:r w:rsidR="005D7E7D">
        <w:t xml:space="preserve"> i 104/17</w:t>
      </w:r>
      <w:r>
        <w:t>).</w:t>
      </w:r>
    </w:p>
    <w:p w:rsidRDefault="005E11E4" w:rsidP="005E11E4" w:rsidR="005E11E4">
      <w:pPr>
        <w:jc w:val="both"/>
      </w:pPr>
      <w:r>
        <w:t xml:space="preserve">            Stoga je odlučeno kao u izreci.</w:t>
      </w:r>
    </w:p>
    <w:p w:rsidRDefault="005E11E4" w:rsidP="005E11E4" w:rsidR="005E11E4">
      <w:pPr>
        <w:jc w:val="both"/>
      </w:pPr>
    </w:p>
    <w:p w:rsidRDefault="005E11E4" w:rsidP="005E11E4" w:rsidR="005E11E4">
      <w:pPr>
        <w:ind w:left="705"/>
        <w:jc w:val="center"/>
      </w:pPr>
      <w:r>
        <w:t xml:space="preserve">U Zadru </w:t>
      </w:r>
      <w:r w:rsidR="00877AAE">
        <w:t>6</w:t>
      </w:r>
      <w:r w:rsidR="00CD7BE2">
        <w:t xml:space="preserve">. </w:t>
      </w:r>
      <w:r w:rsidR="00877AAE">
        <w:t>studenog</w:t>
      </w:r>
      <w:r w:rsidR="005D7E7D">
        <w:t xml:space="preserve"> 2018</w:t>
      </w:r>
      <w:r>
        <w:t>.</w:t>
      </w:r>
    </w:p>
    <w:p w:rsidRDefault="005E11E4" w:rsidP="005E11E4" w:rsidR="005E11E4">
      <w:pPr>
        <w:jc w:val="both"/>
      </w:pPr>
    </w:p>
    <w:p w:rsidRDefault="005E11E4" w:rsidP="005E11E4" w:rsidR="005E11E4">
      <w:pPr>
        <w:jc w:val="both"/>
      </w:pPr>
    </w:p>
    <w:p w:rsidRDefault="005A18BB" w:rsidP="005A18BB" w:rsidR="005E11E4">
      <w:r>
        <w:t>Za točnost otpravka – ovlašteni službenik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Sutkinja</w:t>
      </w:r>
    </w:p>
    <w:p w:rsidRDefault="005A18BB" w:rsidP="005A18BB" w:rsidR="005E11E4">
      <w:r>
        <w:t>Ante Rubelj</w:t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B90B28">
        <w:tab/>
      </w:r>
      <w:r w:rsidR="005E11E4">
        <w:t>Ardena Bajlo</w:t>
      </w:r>
      <w:r>
        <w:t>, v.r.</w:t>
      </w:r>
    </w:p>
    <w:p w:rsidRDefault="005E11E4" w:rsidP="005E11E4" w:rsidR="005E11E4"/>
    <w:p w:rsidRDefault="005E11E4" w:rsidP="005E11E4" w:rsidR="005E11E4">
      <w:pPr>
        <w:ind w:firstLine="708" w:left="4956"/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pPr>
        <w:jc w:val="both"/>
      </w:pPr>
    </w:p>
    <w:p w:rsidRDefault="005E11E4" w:rsidP="005E11E4" w:rsidR="005E11E4">
      <w:pPr>
        <w:ind w:firstLine="708" w:left="4956"/>
        <w:jc w:val="both"/>
      </w:pPr>
      <w:r>
        <w:t xml:space="preserve"> </w:t>
      </w:r>
    </w:p>
    <w:p w:rsidRDefault="005E11E4" w:rsidP="005E11E4" w:rsidR="005E11E4">
      <w:r>
        <w:t>Pouka o pravnom lijeku:</w:t>
      </w:r>
    </w:p>
    <w:p w:rsidRDefault="005E11E4" w:rsidP="005E11E4" w:rsidR="005E11E4">
      <w:pPr>
        <w:jc w:val="both"/>
      </w:pPr>
      <w:r>
        <w:t>Protiv ovog rješenja nezadovoljna stranka može uložiti žalbu. Rok za žalbu  iznosi 8 dana računajući od dana dostave ovog rješenja, a ista se podnosi ovom  sudu u dva primjerka.</w:t>
      </w:r>
    </w:p>
    <w:p w:rsidRDefault="005E11E4" w:rsidP="005E11E4" w:rsidR="005E11E4">
      <w:pPr>
        <w:jc w:val="both"/>
      </w:pPr>
    </w:p>
    <w:p w:rsidRDefault="005E11E4" w:rsidP="005E11E4" w:rsidR="005E11E4">
      <w:r>
        <w:t>Dostaviti:</w:t>
      </w:r>
    </w:p>
    <w:p w:rsidRDefault="005E11E4" w:rsidP="005E11E4" w:rsidR="005E11E4">
      <w:pPr>
        <w:numPr>
          <w:ilvl w:val="0"/>
          <w:numId w:val="12"/>
        </w:numPr>
      </w:pPr>
      <w:r>
        <w:t>e-oglasna ploča</w:t>
      </w:r>
    </w:p>
    <w:p w:rsidRDefault="005D7E7D" w:rsidP="005E11E4" w:rsidR="005D7E7D">
      <w:pPr>
        <w:numPr>
          <w:ilvl w:val="0"/>
          <w:numId w:val="12"/>
        </w:numPr>
      </w:pPr>
      <w:r>
        <w:t>FINA-i po pravomoćnosti</w:t>
      </w:r>
    </w:p>
    <w:p w:rsidRDefault="005E11E4" w:rsidP="005E11E4" w:rsidR="005E11E4">
      <w:pPr>
        <w:numPr>
          <w:ilvl w:val="0"/>
          <w:numId w:val="12"/>
        </w:numPr>
        <w:jc w:val="both"/>
      </w:pPr>
      <w:r>
        <w:t xml:space="preserve"> spis.</w:t>
      </w:r>
    </w:p>
    <w:p w:rsidRDefault="005E11E4" w:rsidP="005E11E4" w:rsidR="005E11E4"/>
    <w:p w:rsidRDefault="005E11E4" w:rsidP="005E11E4" w:rsidR="005E11E4"/>
    <w:sectPr w:rsidSect="009A4271" w:rsidR="005E11E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048" w:rsidP="009A4271" w:rsidR="00FC0048">
      <w:r>
        <w:separator/>
      </w:r>
    </w:p>
  </w:endnote>
  <w:endnote w:id="0" w:type="continuationSeparator">
    <w:p w:rsidRDefault="00FC0048" w:rsidP="009A4271" w:rsidR="00FC00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048" w:rsidP="009A4271" w:rsidR="00FC0048">
      <w:r>
        <w:separator/>
      </w:r>
    </w:p>
  </w:footnote>
  <w:footnote w:id="0" w:type="continuationSeparator">
    <w:p w:rsidRDefault="00FC0048" w:rsidP="009A4271" w:rsidR="00FC00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FC0048" w:rsidP="00CB64FA" w:rsidR="00FC004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8BB">
          <w:rPr>
            <w:noProof/>
          </w:rPr>
          <w:t>2</w:t>
        </w:r>
        <w:r>
          <w:fldChar w:fldCharType="end"/>
        </w:r>
        <w:r w:rsidR="00B27DF2">
          <w:tab/>
        </w:r>
        <w:r w:rsidR="00B27DF2">
          <w:tab/>
          <w:t xml:space="preserve">Poslovni broj: </w:t>
        </w:r>
        <w:r w:rsidRPr="00A358CF">
          <w:t>1 St-</w:t>
        </w:r>
        <w:r w:rsidR="00DF1402">
          <w:t>573</w:t>
        </w:r>
        <w:r w:rsidR="00324558">
          <w:t>/2016</w:t>
        </w:r>
        <w:r w:rsidR="00B90B28">
          <w:t>-</w:t>
        </w:r>
        <w:r w:rsidR="008427A1">
          <w:t>98</w:t>
        </w:r>
      </w:p>
    </w:sdtContent>
  </w:sdt>
  <w:p w:rsidRDefault="00FC0048" w:rsidR="00FC0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4387A8F"/>
    <w:multiLevelType w:val="hybridMultilevel"/>
    <w:tmpl w:val="FA263D1A"/>
    <w:lvl w:tplc="FDA09A4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01700"/>
    <w:rsid w:val="00004B58"/>
    <w:rsid w:val="00010E81"/>
    <w:rsid w:val="00017BEF"/>
    <w:rsid w:val="00033633"/>
    <w:rsid w:val="000577F1"/>
    <w:rsid w:val="00085327"/>
    <w:rsid w:val="00086A96"/>
    <w:rsid w:val="0009327C"/>
    <w:rsid w:val="000B7FF0"/>
    <w:rsid w:val="000C6D2B"/>
    <w:rsid w:val="000E680E"/>
    <w:rsid w:val="00102A85"/>
    <w:rsid w:val="00110B96"/>
    <w:rsid w:val="0016083B"/>
    <w:rsid w:val="001B3A04"/>
    <w:rsid w:val="001B4F5E"/>
    <w:rsid w:val="001B6AAA"/>
    <w:rsid w:val="001E081E"/>
    <w:rsid w:val="00203784"/>
    <w:rsid w:val="002079EC"/>
    <w:rsid w:val="00254AA5"/>
    <w:rsid w:val="00271788"/>
    <w:rsid w:val="002C1C9D"/>
    <w:rsid w:val="002D5682"/>
    <w:rsid w:val="002E0052"/>
    <w:rsid w:val="002E578B"/>
    <w:rsid w:val="002F715B"/>
    <w:rsid w:val="00324558"/>
    <w:rsid w:val="003576FA"/>
    <w:rsid w:val="003A2433"/>
    <w:rsid w:val="003B60F1"/>
    <w:rsid w:val="00400082"/>
    <w:rsid w:val="004062EB"/>
    <w:rsid w:val="00410374"/>
    <w:rsid w:val="0041770F"/>
    <w:rsid w:val="004305F8"/>
    <w:rsid w:val="0043486B"/>
    <w:rsid w:val="004356AB"/>
    <w:rsid w:val="004360E9"/>
    <w:rsid w:val="004546E4"/>
    <w:rsid w:val="00456351"/>
    <w:rsid w:val="0046390B"/>
    <w:rsid w:val="0046784C"/>
    <w:rsid w:val="00487DC1"/>
    <w:rsid w:val="004A3940"/>
    <w:rsid w:val="004A6464"/>
    <w:rsid w:val="004B1C03"/>
    <w:rsid w:val="004C37B0"/>
    <w:rsid w:val="00507339"/>
    <w:rsid w:val="00525288"/>
    <w:rsid w:val="005405E1"/>
    <w:rsid w:val="00544CCB"/>
    <w:rsid w:val="00551DFC"/>
    <w:rsid w:val="00566AF1"/>
    <w:rsid w:val="00575D0F"/>
    <w:rsid w:val="00576485"/>
    <w:rsid w:val="00593CFB"/>
    <w:rsid w:val="005A18BB"/>
    <w:rsid w:val="005C0164"/>
    <w:rsid w:val="005D250B"/>
    <w:rsid w:val="005D7E7D"/>
    <w:rsid w:val="005E11E4"/>
    <w:rsid w:val="005E6AF2"/>
    <w:rsid w:val="00600780"/>
    <w:rsid w:val="00602F11"/>
    <w:rsid w:val="00615122"/>
    <w:rsid w:val="006177A7"/>
    <w:rsid w:val="0062652D"/>
    <w:rsid w:val="0064096F"/>
    <w:rsid w:val="00646526"/>
    <w:rsid w:val="006A6E58"/>
    <w:rsid w:val="006A7658"/>
    <w:rsid w:val="006F0C78"/>
    <w:rsid w:val="00710560"/>
    <w:rsid w:val="00740A53"/>
    <w:rsid w:val="007653AB"/>
    <w:rsid w:val="007744FA"/>
    <w:rsid w:val="0078747B"/>
    <w:rsid w:val="00792946"/>
    <w:rsid w:val="007B2A51"/>
    <w:rsid w:val="007C221B"/>
    <w:rsid w:val="007C2B2B"/>
    <w:rsid w:val="007C3FD2"/>
    <w:rsid w:val="007E74C4"/>
    <w:rsid w:val="007F5BF7"/>
    <w:rsid w:val="0081470D"/>
    <w:rsid w:val="00823D9A"/>
    <w:rsid w:val="00841574"/>
    <w:rsid w:val="008427A1"/>
    <w:rsid w:val="008626D6"/>
    <w:rsid w:val="00877AAE"/>
    <w:rsid w:val="00887957"/>
    <w:rsid w:val="0090363D"/>
    <w:rsid w:val="009057D9"/>
    <w:rsid w:val="00920DFE"/>
    <w:rsid w:val="00953E54"/>
    <w:rsid w:val="0096373B"/>
    <w:rsid w:val="00974C10"/>
    <w:rsid w:val="009A4271"/>
    <w:rsid w:val="009E482F"/>
    <w:rsid w:val="00A00D39"/>
    <w:rsid w:val="00A266AA"/>
    <w:rsid w:val="00A33569"/>
    <w:rsid w:val="00A358CF"/>
    <w:rsid w:val="00A47031"/>
    <w:rsid w:val="00A56AF3"/>
    <w:rsid w:val="00AE3E7B"/>
    <w:rsid w:val="00B05933"/>
    <w:rsid w:val="00B12618"/>
    <w:rsid w:val="00B27DF2"/>
    <w:rsid w:val="00B42271"/>
    <w:rsid w:val="00B6461A"/>
    <w:rsid w:val="00B67B40"/>
    <w:rsid w:val="00B819B2"/>
    <w:rsid w:val="00B84563"/>
    <w:rsid w:val="00B901F7"/>
    <w:rsid w:val="00B90B28"/>
    <w:rsid w:val="00C1575C"/>
    <w:rsid w:val="00C33F2B"/>
    <w:rsid w:val="00C422B1"/>
    <w:rsid w:val="00C66F19"/>
    <w:rsid w:val="00C703BC"/>
    <w:rsid w:val="00CB64FA"/>
    <w:rsid w:val="00CC5CE5"/>
    <w:rsid w:val="00CD51BA"/>
    <w:rsid w:val="00CD7BE2"/>
    <w:rsid w:val="00CE38EA"/>
    <w:rsid w:val="00CF60FC"/>
    <w:rsid w:val="00D14776"/>
    <w:rsid w:val="00D8398F"/>
    <w:rsid w:val="00D8751A"/>
    <w:rsid w:val="00D94E40"/>
    <w:rsid w:val="00DA6C9E"/>
    <w:rsid w:val="00DB45BF"/>
    <w:rsid w:val="00DD4DD4"/>
    <w:rsid w:val="00DF1402"/>
    <w:rsid w:val="00E347D3"/>
    <w:rsid w:val="00E42584"/>
    <w:rsid w:val="00E557F8"/>
    <w:rsid w:val="00EC2D9F"/>
    <w:rsid w:val="00F219E1"/>
    <w:rsid w:val="00F21AD9"/>
    <w:rsid w:val="00F50A28"/>
    <w:rsid w:val="00F57AF7"/>
    <w:rsid w:val="00F64A22"/>
    <w:rsid w:val="00F96F8B"/>
    <w:rsid w:val="00FB2989"/>
    <w:rsid w:val="00FB2AD7"/>
    <w:rsid w:val="00FB3CD3"/>
    <w:rsid w:val="00FC0048"/>
    <w:rsid w:val="00FD3FB5"/>
    <w:rsid w:val="00FF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46390B"/>
    <w:rPr>
      <w:rFonts w:cs="Arial" w:hAnsi="Arial" w:ascii="Arial"/>
      <w:sz w:val="22"/>
      <w:szCs w:val="24"/>
      <w:lang w:eastAsia="en-US"/>
    </w:rPr>
  </w:style>
  <w:style w:customStyle="true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5A18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8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8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8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8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46390B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6390B"/>
    <w:rPr>
      <w:rFonts w:ascii="Arial" w:cs="Arial" w:hAnsi="Arial"/>
      <w:sz w:val="22"/>
      <w:szCs w:val="24"/>
      <w:lang w:eastAsia="en-US"/>
    </w:rPr>
  </w:style>
  <w:style w:customStyle="1" w:styleId="st1" w:type="character">
    <w:name w:val="st1"/>
    <w:basedOn w:val="Zadanifontodlomka"/>
    <w:rsid w:val="004062EB"/>
  </w:style>
  <w:style w:styleId="Tekstrezerviranogmjesta" w:type="character">
    <w:name w:val="Placeholder Text"/>
    <w:basedOn w:val="Zadanifontodlomka"/>
    <w:uiPriority w:val="99"/>
    <w:semiHidden/>
    <w:rsid w:val="005A18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8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8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8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8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56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St-573/2016-90</izvorni_sadrzaj>
    <derivirana_varijabla naziv="DomainObject.PredzadnjaOdlukaIzPredmeta.Oznaka_1">St-573/2016-90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B7CB90-3EC6-4FBA-82E2-643213976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2234</properties:Characters>
  <properties:Lines>77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2018-10-26T07:01:00Z</dcterms:created>
  <dc:creator>Ardena Bajlo</dc:creator>
  <cp:lastModifiedBy>Ante Rubelj</cp:lastModifiedBy>
  <cp:lastPrinted>2018-11-12T09:45:00Z</cp:lastPrinted>
  <dcterms:modified xmlns:xsi="http://www.w3.org/2001/XMLSchema-instance" xsi:type="dcterms:W3CDTF">2018-11-12T09:45:00Z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(1St-573-16-rješ.o namirenju ZLATNA UVALA d.o.o.- čest. zem. 6908 pokretnina POSLIJE FINA-e.docx)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