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93f45" w14:paraId="0093f45" w:rsidRDefault="000F754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F754C" w:rsidP="000F754C" w:rsidR="00AE649C">
      <w:pPr>
        <w:pStyle w:val="NormaleSPIS"/>
        <w:spacing w:after="0"/>
      </w:pPr>
      <w:r>
        <w:t xml:space="preserve">         Republika Hrvatska</w:t>
      </w:r>
    </w:p>
    <w:p w:rsidRDefault="000F754C" w:rsidP="000F754C" w:rsidR="000F754C">
      <w:pPr>
        <w:pStyle w:val="NormaleSPIS"/>
        <w:spacing w:after="0"/>
      </w:pPr>
      <w:r>
        <w:t xml:space="preserve">     Trgovački sud u Bjelovaru</w:t>
      </w:r>
    </w:p>
    <w:p w:rsidRDefault="000F754C" w:rsidP="000F754C" w:rsidR="000F754C">
      <w:pPr>
        <w:pStyle w:val="NormaleSPIS"/>
        <w:spacing w:after="0"/>
      </w:pPr>
      <w:r>
        <w:t>Bjelovar, Šetalište dr.I.Lebovića 42.</w:t>
      </w:r>
    </w:p>
    <w:p w:rsidRDefault="000F754C" w:rsidP="000F754C" w:rsidR="000F754C">
      <w:pPr>
        <w:pStyle w:val="NormaleSPIS"/>
        <w:jc w:val="right"/>
      </w:pPr>
      <w:r>
        <w:t xml:space="preserve">  Poslovni broj:7 St-754/2017-26</w:t>
      </w:r>
    </w:p>
    <w:p w:rsidRDefault="000F754C" w:rsidP="000F754C" w:rsidR="000F754C">
      <w:pPr>
        <w:pStyle w:val="NormaleSPIS"/>
        <w:jc w:val="right"/>
      </w:pPr>
    </w:p>
    <w:p w:rsidRDefault="000F754C" w:rsidP="000F754C" w:rsidR="000F754C">
      <w:pPr>
        <w:jc w:val="center"/>
      </w:pPr>
      <w:r>
        <w:t>R E P U B L I K A   H R V A T S K A</w:t>
      </w:r>
    </w:p>
    <w:p w:rsidRDefault="000F754C" w:rsidP="000F754C" w:rsidR="000F754C">
      <w:pPr>
        <w:spacing w:after="0"/>
        <w:jc w:val="center"/>
      </w:pPr>
    </w:p>
    <w:p w:rsidRDefault="000F754C" w:rsidP="000F754C" w:rsidR="000F754C">
      <w:pPr>
        <w:jc w:val="center"/>
      </w:pPr>
      <w:r>
        <w:t>R J E Š E N J E</w:t>
      </w:r>
    </w:p>
    <w:p w:rsidRDefault="000F754C" w:rsidP="000F754C" w:rsidR="000F754C">
      <w:pPr>
        <w:jc w:val="center"/>
      </w:pPr>
    </w:p>
    <w:p w:rsidRDefault="000F754C" w:rsidP="000F754C" w:rsidR="000F754C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postupku nad stečajnim dužnikom JOKS zadruga za trgovinu i usluge u stečaju iz Bjelovara, Marina Getaldića 3, OIB 65007188486, 15. travnja 2019</w:t>
      </w:r>
      <w:r>
        <w:rPr>
          <w:noProof/>
        </w:rPr>
        <w:t xml:space="preserve">.  </w:t>
      </w:r>
    </w:p>
    <w:p w:rsidRDefault="000F754C" w:rsidP="000F754C" w:rsidR="000F754C">
      <w:pPr>
        <w:jc w:val="center"/>
      </w:pPr>
      <w:r>
        <w:t>r i j e š i o   j e</w:t>
      </w:r>
      <w:r>
        <w:rPr>
          <w:b/>
        </w:rPr>
        <w:t xml:space="preserve"> </w:t>
      </w:r>
      <w:r>
        <w:t xml:space="preserve">      </w:t>
      </w:r>
    </w:p>
    <w:p w:rsidRDefault="000F754C" w:rsidP="000F754C" w:rsidR="000F754C">
      <w:pPr>
        <w:spacing w:after="0"/>
        <w:jc w:val="center"/>
      </w:pPr>
      <w:r>
        <w:t xml:space="preserve">                           </w:t>
      </w:r>
      <w:r>
        <w:rPr>
          <w:b/>
        </w:rPr>
        <w:t xml:space="preserve">                                            </w:t>
      </w:r>
    </w:p>
    <w:p w:rsidRDefault="000F754C" w:rsidP="000F754C" w:rsidR="000F754C">
      <w:pPr>
        <w:jc w:val="both"/>
        <w:rPr>
          <w:b/>
        </w:rPr>
      </w:pPr>
      <w:r>
        <w:rPr>
          <w:b/>
        </w:rPr>
        <w:t>1. Utvrđene su tražbine vjerovnika prvog višeg isplatnog reda:</w:t>
      </w:r>
    </w:p>
    <w:p w:rsidRDefault="000F754C" w:rsidP="000F754C" w:rsidR="000F754C">
      <w:pPr>
        <w:spacing w:after="0"/>
        <w:jc w:val="both"/>
      </w:pPr>
      <w:r>
        <w:t>1.REPUBLIKA HRVATSKA, Ministarstvo financija, Porezna uprava</w:t>
      </w:r>
    </w:p>
    <w:p w:rsidRDefault="000F754C" w:rsidP="000F754C" w:rsidR="000F754C">
      <w:pPr>
        <w:jc w:val="both"/>
      </w:pPr>
      <w:r>
        <w:t xml:space="preserve">Zagreb, Boškovićeva 5, OIB 18683136487, Područni ured Bjelovar                </w:t>
      </w:r>
      <w:r>
        <w:t xml:space="preserve"> </w:t>
      </w:r>
      <w:r>
        <w:t xml:space="preserve">   2.773,23 kuna                                                                                                                      </w:t>
      </w:r>
    </w:p>
    <w:p w:rsidRDefault="000F754C" w:rsidP="000F754C" w:rsidR="000F754C">
      <w:pPr>
        <w:jc w:val="both"/>
      </w:pPr>
    </w:p>
    <w:p w:rsidRDefault="000F754C" w:rsidP="000F754C" w:rsidR="000F754C">
      <w:pPr>
        <w:spacing w:after="0"/>
        <w:jc w:val="both"/>
        <w:rPr>
          <w:b/>
        </w:rPr>
      </w:pPr>
      <w:r>
        <w:rPr>
          <w:b/>
        </w:rPr>
        <w:t>2. Utvrđene su tražbine vjerovnika drugog višeg isplatnog reda:</w:t>
      </w:r>
    </w:p>
    <w:p w:rsidRDefault="000F754C" w:rsidP="000F754C" w:rsidR="000F754C">
      <w:pPr>
        <w:jc w:val="both"/>
        <w:rPr>
          <w:b/>
        </w:rPr>
      </w:pPr>
    </w:p>
    <w:p w:rsidRDefault="000F754C" w:rsidP="000F754C" w:rsidR="000F754C">
      <w:pPr>
        <w:spacing w:after="0"/>
        <w:jc w:val="both"/>
      </w:pPr>
      <w:r>
        <w:t>1.REPUBLIKA HRVATSKA, Ministarstvo financija, Porezna uprava</w:t>
      </w:r>
    </w:p>
    <w:p w:rsidRDefault="000F754C" w:rsidP="000F754C" w:rsidR="000F754C">
      <w:pPr>
        <w:jc w:val="both"/>
      </w:pPr>
      <w:r>
        <w:t xml:space="preserve">Zagreb, Boškovićeva 5, OIB 18683136487, Područni ured Bjelovar                  18.323,85 kuna </w:t>
      </w:r>
    </w:p>
    <w:p w:rsidRDefault="000F754C" w:rsidP="000F754C" w:rsidR="000F754C">
      <w:pPr>
        <w:spacing w:after="0"/>
        <w:jc w:val="both"/>
      </w:pPr>
      <w:r>
        <w:t>2.HEP ELEKTRA d.o.o. Zagreb, Ulica grada Vukovara 37,</w:t>
      </w:r>
    </w:p>
    <w:p w:rsidRDefault="000F754C" w:rsidP="000F754C" w:rsidR="000F754C">
      <w:pPr>
        <w:jc w:val="both"/>
      </w:pPr>
      <w:r>
        <w:t xml:space="preserve">OIB 46830600751                                                                                                13.437,87 kuna  </w:t>
      </w:r>
    </w:p>
    <w:p w:rsidRDefault="000F754C" w:rsidP="000F754C" w:rsidR="000F754C">
      <w:pPr>
        <w:spacing w:after="0"/>
        <w:jc w:val="both"/>
      </w:pPr>
      <w:r>
        <w:t>3.HRVATSKI TELEKOM d.d. Zagreb, R.F.Mihanovića 9,</w:t>
      </w:r>
    </w:p>
    <w:p w:rsidRDefault="000F754C" w:rsidP="000F754C" w:rsidR="000F754C">
      <w:pPr>
        <w:jc w:val="both"/>
      </w:pPr>
      <w:r>
        <w:t xml:space="preserve"> OIB 81793146560                                                                                              </w:t>
      </w:r>
      <w:r>
        <w:t xml:space="preserve">  </w:t>
      </w:r>
      <w:r>
        <w:t xml:space="preserve"> 5.970,09 kuna   </w:t>
      </w:r>
    </w:p>
    <w:p w:rsidRDefault="000F754C" w:rsidP="000F754C" w:rsidR="000F754C">
      <w:pPr>
        <w:spacing w:after="0"/>
        <w:jc w:val="both"/>
      </w:pPr>
    </w:p>
    <w:p w:rsidRDefault="000F754C" w:rsidP="000F754C" w:rsidR="000F754C">
      <w:pPr>
        <w:spacing w:after="0"/>
        <w:jc w:val="both"/>
      </w:pPr>
      <w:r>
        <w:t>4.B2 KAPITAL d.o.o. Zagreb, Radnička cesta 41,</w:t>
      </w:r>
    </w:p>
    <w:p w:rsidRDefault="000F754C" w:rsidP="000F754C" w:rsidR="000F754C">
      <w:pPr>
        <w:jc w:val="both"/>
      </w:pPr>
      <w:r>
        <w:t xml:space="preserve">OIB 57509775367                                                                                              595.234,05 kuna                                                                                                   </w:t>
      </w:r>
    </w:p>
    <w:p w:rsidRDefault="000F754C" w:rsidP="000F754C" w:rsidR="000F754C">
      <w:pPr>
        <w:pStyle w:val="Naslov1"/>
        <w:jc w:val="center"/>
        <w:rPr>
          <w:b w:val="false"/>
        </w:rPr>
      </w:pPr>
      <w:r w:rsidRPr="000F754C">
        <w:rPr>
          <w:b w:val="false"/>
          <w:sz w:val="24"/>
          <w:szCs w:val="24"/>
        </w:rPr>
        <w:t>Obrazloženje</w:t>
      </w:r>
    </w:p>
    <w:p w:rsidRDefault="000F754C" w:rsidP="000F754C" w:rsidR="000F754C">
      <w:pPr>
        <w:ind w:firstLine="720"/>
        <w:jc w:val="both"/>
      </w:pPr>
      <w:r>
        <w:t>Na ispitnom ročištu koje je održano dana 15. travnja 2019. godine ispitane su sve prijavljene tražbine prema svojim iznosima i redu.</w:t>
      </w:r>
    </w:p>
    <w:p w:rsidRDefault="000F754C" w:rsidP="000F754C" w:rsidR="000F754C">
      <w:pPr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0F754C" w:rsidP="000F754C" w:rsidR="000F754C">
      <w:pPr>
        <w:jc w:val="right"/>
      </w:pPr>
      <w:r>
        <w:t>Poslovni broj:7 St-754/2017-26</w:t>
      </w:r>
    </w:p>
    <w:p w:rsidRDefault="000F754C" w:rsidP="000F754C" w:rsidR="000F754C">
      <w:pPr>
        <w:jc w:val="both"/>
      </w:pPr>
      <w:r>
        <w:t>Sudac je sukladno čl.264.Stečajnog zakona sastavio tablicu ispitanih tražbina u kojoj tablici su za svaku prijavljenu tražbinu, uneseni podaci o tome u kojem iznosu je ta tražbina utvrđena ili osporena prema svom iznosu i redu.</w:t>
      </w:r>
    </w:p>
    <w:p w:rsidRDefault="000F754C" w:rsidP="000F754C" w:rsidR="000F754C">
      <w:pPr>
        <w:spacing w:after="0"/>
        <w:jc w:val="both"/>
      </w:pPr>
      <w:r>
        <w:tab/>
        <w:t xml:space="preserve">Tražbine navedene u točki 1. i točki 2. izreke ovog rješenja stečajni upravitelj nije osporio, a niti je to učinio tko od nazočnih stečajnih vjerovnika, pa se te tražbine temeljem čl.265.st.1.Stečajnog zakona smatraju utvrđenim, zbog čega je riješeno kao u točki 1. i točki 2. izreke ovog rješenja.                                                                       </w:t>
      </w:r>
    </w:p>
    <w:p w:rsidRDefault="000F754C" w:rsidP="000F754C" w:rsidR="000F754C">
      <w:pPr>
        <w:jc w:val="both"/>
      </w:pPr>
      <w:r>
        <w:t xml:space="preserve">  </w:t>
      </w:r>
    </w:p>
    <w:p w:rsidRDefault="000F754C" w:rsidP="000F754C" w:rsidR="000F754C">
      <w:pPr>
        <w:ind w:firstLine="720"/>
        <w:jc w:val="center"/>
      </w:pPr>
      <w:r>
        <w:t>Bjelovar 15. travnja 2019.</w:t>
      </w:r>
    </w:p>
    <w:p w:rsidRDefault="000F754C" w:rsidP="000F754C" w:rsidR="000F754C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Sudac </w:t>
      </w:r>
    </w:p>
    <w:p w:rsidRDefault="000F754C" w:rsidP="000F754C" w:rsidR="000F754C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Tomislav Mrazović</w:t>
      </w:r>
      <w:r>
        <w:t>,v.r.</w:t>
      </w:r>
    </w:p>
    <w:p w:rsidRDefault="000F754C" w:rsidP="000F754C" w:rsidR="000F754C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0F754C" w:rsidP="000F754C" w:rsidR="000F754C">
      <w:pPr>
        <w:ind w:firstLine="720"/>
        <w:jc w:val="both"/>
      </w:pPr>
      <w:r>
        <w:t xml:space="preserve"> 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0F754C" w:rsidP="000F754C" w:rsidR="000F754C">
      <w:pPr>
        <w:jc w:val="both"/>
      </w:pPr>
    </w:p>
    <w:p w:rsidRDefault="000F754C" w:rsidP="000F754C" w:rsidR="000F754C">
      <w:pPr>
        <w:spacing w:after="0"/>
        <w:ind w:hanging="1985" w:left="1985"/>
        <w:jc w:val="both"/>
      </w:pPr>
      <w:r>
        <w:t xml:space="preserve">PRAVNA POUKA: Protiv ovog rješenja pristoji pravo žalbe Visokom trgovačkom sudu RH </w:t>
      </w:r>
    </w:p>
    <w:p w:rsidRDefault="000F754C" w:rsidP="000F754C" w:rsidR="000F754C">
      <w:pPr>
        <w:spacing w:after="0"/>
        <w:ind w:hanging="1985" w:left="1985"/>
        <w:jc w:val="both"/>
      </w:pPr>
      <w:r>
        <w:t xml:space="preserve">u Zagrebu. Pravo na žalbu ima stečajni upravitelj i svaki vjerovnik u dijelu koji se tiče </w:t>
      </w:r>
    </w:p>
    <w:p w:rsidRDefault="000F754C" w:rsidP="000F754C" w:rsidR="000F754C">
      <w:pPr>
        <w:spacing w:after="0"/>
        <w:ind w:hanging="1985" w:left="1985"/>
        <w:jc w:val="both"/>
      </w:pPr>
      <w:r>
        <w:t>njegove</w:t>
      </w:r>
      <w:r>
        <w:t xml:space="preserve"> </w:t>
      </w:r>
      <w:r>
        <w:t xml:space="preserve">prijavljene tražbine (čl.265.st.2., 3. i 4. SZ). Rok za žalbu je 8 dana, a računa se od </w:t>
      </w:r>
    </w:p>
    <w:p w:rsidRDefault="000F754C" w:rsidP="000F754C" w:rsidR="000F754C">
      <w:pPr>
        <w:spacing w:after="0"/>
        <w:ind w:hanging="1985" w:left="1985"/>
        <w:jc w:val="both"/>
      </w:pPr>
      <w:r>
        <w:t xml:space="preserve">isteka osmog dana od dana stavljanja ovog rješenja na e-oglasnu ploču suda. Žalba se podnosi </w:t>
      </w:r>
    </w:p>
    <w:p w:rsidRDefault="000F754C" w:rsidP="000F754C" w:rsidR="000F754C">
      <w:pPr>
        <w:ind w:hanging="1985" w:left="1985"/>
        <w:jc w:val="both"/>
      </w:pPr>
      <w:r>
        <w:t>ovome sudu u dva</w:t>
      </w:r>
      <w:r>
        <w:t xml:space="preserve"> </w:t>
      </w:r>
      <w:r>
        <w:t xml:space="preserve">primjerka za Visoki trgovački sud RH. </w:t>
      </w:r>
    </w:p>
    <w:p w:rsidRDefault="000F754C" w:rsidP="000F754C" w:rsidR="000F754C">
      <w:pPr>
        <w:jc w:val="both"/>
      </w:pPr>
    </w:p>
    <w:p w:rsidRDefault="000F754C" w:rsidP="000F754C" w:rsidR="000F754C">
      <w:pPr>
        <w:jc w:val="both"/>
      </w:pPr>
    </w:p>
    <w:p w:rsidRDefault="000F754C" w:rsidP="000F754C" w:rsidR="000F754C">
      <w:pPr>
        <w:jc w:val="both"/>
      </w:pPr>
    </w:p>
    <w:p w:rsidRDefault="000F754C" w:rsidP="000F754C" w:rsidR="000F754C">
      <w:pPr>
        <w:jc w:val="both"/>
      </w:pPr>
    </w:p>
    <w:sectPr w:rsidSect="0032366B" w:rsidR="000F754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754C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400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St-754/2017-26</izvorni_sadrzaj>
    <derivirana_varijabla naziv="DomainObject.Oznaka_1">St-754/2017-26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2017.</izvorni_sadrzaj>
    <derivirana_varijabla naziv="DomainObject.Predmet.DatumOsnivanja_1">16.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St-754/2017</izvorni_sadrzaj>
    <derivirana_varijabla naziv="DomainObject.Predmet.OznakaBroj_1">St-754/2017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JOKS zadruga za trgovinu i usluge zastupanog po punomoćniku Željko Švegar</izvorni_sadrzaj>
    <derivirana_varijabla naziv="DomainObject.Predmet.ProtustrankaFormated_1">  JOKS zadruga za trgovinu i usluge zastupanog po punomoćniku Željko Švegar</derivirana_varijabla>
  </DomainObject.Predmet.ProtustrankaFormated>
  <DomainObject.Predmet.ProtustrankaFormatedOIB>
    <izvorni_sadrzaj>  JOKS zadruga za trgovinu i usluge, OIB 65007188486 zastupanog po punomoćniku Željko Švegar</izvorni_sadrzaj>
    <derivirana_varijabla naziv="DomainObject.Predmet.ProtustrankaFormatedOIB_1">  JOKS zadruga za trgovinu i usluge, OIB 65007188486 zastupanog po punomoćniku Željko Švegar</derivirana_varijabla>
  </DomainObject.Predmet.ProtustrankaFormatedOIB>
  <DomainObject.Predmet.ProtustrankaFormatedWithAdress>
    <izvorni_sadrzaj> JOKS zadruga za trgovinu i usluge, Marina Getaldića 3, 43000 Bjelovar zastupanog po punomoćniku Željko Švegar</izvorni_sadrzaj>
    <derivirana_varijabla naziv="DomainObject.Predmet.ProtustrankaFormatedWithAdress_1"> JOKS zadruga za trgovinu i usluge, Marina Getaldića 3, 43000 Bjelovar zastupanog po punomoćniku Željko Švegar</derivirana_varijabla>
  </DomainObject.Predmet.ProtustrankaFormatedWithAdress>
  <DomainObject.Predmet.ProtustrankaFormatedWithAdressOIB>
    <izvorni_sadrzaj> JOKS zadruga za trgovinu i usluge, OIB 65007188486, Marina Getaldića 3, 43000 Bjelovar zastupanog po punomoćniku Željko Švegar</izvorni_sadrzaj>
    <derivirana_varijabla naziv="DomainObject.Predmet.ProtustrankaFormatedWithAdressOIB_1"> JOKS zadruga za trgovinu i usluge, OIB 65007188486, Marina Getaldića 3, 43000 Bjelovar zastupanog po punomoćniku Željko Švegar</derivirana_varijabla>
  </DomainObject.Predmet.ProtustrankaFormatedWithAdressOIB>
  <DomainObject.Predmet.ProtustrankaWithAdress>
    <izvorni_sadrzaj>JOKS zadruga za trgovinu i usluge Marina Getaldića 3, 43000 Bjelovar</izvorni_sadrzaj>
    <derivirana_varijabla naziv="DomainObject.Predmet.ProtustrankaWithAdress_1">JOKS zadruga za trgovinu i usluge Marina Getaldića 3, 43000 Bjelovar</derivirana_varijabla>
  </DomainObject.Predmet.ProtustrankaWithAdress>
  <DomainObject.Predmet.ProtustrankaWithAdressOIB>
    <izvorni_sadrzaj>JOKS zadruga za trgovinu i usluge, OIB 65007188486, Marina Getaldića 3, 43000 Bjelovar</izvorni_sadrzaj>
    <derivirana_varijabla naziv="DomainObject.Predmet.ProtustrankaWithAdressOIB_1">JOKS zadruga za trgovinu i usluge, OIB 65007188486, Marina Getaldića 3, 43000 Bjelovar</derivirana_varijabla>
  </DomainObject.Predmet.ProtustrankaWithAdressOIB>
  <DomainObject.Predmet.ProtustrankaNazivFormated>
    <izvorni_sadrzaj>JOKS zadruga za trgovinu i usluge</izvorni_sadrzaj>
    <derivirana_varijabla naziv="DomainObject.Predmet.ProtustrankaNazivFormated_1">JOKS zadruga za trgovinu i usluge</derivirana_varijabla>
  </DomainObject.Predmet.ProtustrankaNazivFormated>
  <DomainObject.Predmet.ProtustrankaNazivFormatedOIB>
    <izvorni_sadrzaj>JOKS zadruga za trgovinu i usluge, OIB 65007188486</izvorni_sadrzaj>
    <derivirana_varijabla naziv="DomainObject.Predmet.ProtustrankaNazivFormatedOIB_1">JOKS zadruga za trgovinu i usluge, OIB 65007188486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Bjelovar; REPUBLIKA HRVATSKA zastupanog po punomoćniku Županijsko državno odvjetništvo u Bjelovaru; B2  KAPITAL d.o.o. za poslovne usluge</izvorni_sadrzaj>
    <derivirana_varijabla naziv="DomainObject.Predmet.StrankaFormated_1">  FINANCIJSKA AGENCIJA, RC ZAGREB, Podružnica Bjelovar; REPUBLIKA HRVATSKA zastupanog po punomoćniku Županijsko državno odvjetništvo u Bjelovaru; B2  KAPITAL d.o.o. za poslovne usluge</derivirana_varijabla>
  </DomainObject.Predmet.StrankaFormated>
  <DomainObject.Predmet.StrankaFormatedOIB>
    <izvorni_sadrzaj>  FINANCIJSKA AGENCIJA, RC ZAGREB, Podružnica Bjelovar, OIB 85821130368; REPUBLIKA HRVATSKA, OIB 52634238587 zastupanog po punomoćniku Županijsko državno odvjetništvo u Bjelovaru; B2  KAPITAL d.o.o. za poslovne usluge, OIB 57509775367</izvorni_sadrzaj>
    <derivirana_varijabla naziv="DomainObject.Predmet.StrankaFormatedOIB_1">  FINANCIJSKA AGENCIJA, RC ZAGREB, Podružnica Bjelovar, OIB 85821130368; REPUBLIKA HRVATSKA, OIB 52634238587 zastupanog po punomoćniku Županijsko državno odvjetništvo u Bjelovaru; B2  KAPITAL d.o.o. za poslovne usluge, OIB 57509775367</derivirana_varijabla>
  </DomainObject.Predmet.StrankaFormatedOIB>
  <DomainObject.Predmet.StrankaFormatedWithAdress>
    <izvorni_sadrzaj> FINANCIJSKA AGENCIJA, RC ZAGREB, Podružnica Bjelovar, F. Supila 4, 43000 Bjelovar; REPUBLIKA HRVATSKA zastupanog po punomoćniku Županijsko državno odvjetništvo u Bjelovaru; B2  KAPITAL d.o.o. za poslovne usluge, Radnička cesta 41, 10000 Zagreb</izvorni_sadrzaj>
    <derivirana_varijabla naziv="DomainObject.Predmet.StrankaFormatedWithAdress_1"> FINANCIJSKA AGENCIJA, RC ZAGREB, Podružnica Bjelovar, F. Supila 4, 43000 Bjelovar; REPUBLIKA HRVATSKA zastupanog po punomoćniku Županijsko državno odvjetništvo u Bjelovaru; B2  KAPITAL d.o.o. za poslovne usluge, Radnička cesta 41, 10000 Zagreb</derivirana_varijabla>
  </DomainObject.Predmet.StrankaFormatedWithAdress>
  <DomainObject.Predmet.StrankaFormatedWithAdressOIB>
    <izvorni_sadrzaj> FINANCIJSKA AGENCIJA, RC ZAGREB, Podružnica Bjelovar, OIB 85821130368, F. Supila 4, 43000 Bjelovar; REPUBLIKA HRVATSKA, OIB 52634238587 zastupanog po punomoćniku Županijsko državno odvjetništvo u Bjelovaru; B2  KAPITAL d.o.o. za poslovne usluge, OIB 57509775367, Radnička cesta 41, 10000 Zagreb</izvorni_sadrzaj>
    <derivirana_varijabla naziv="DomainObject.Predmet.StrankaFormatedWithAdressOIB_1"> FINANCIJSKA AGENCIJA, RC ZAGREB, Podružnica Bjelovar, OIB 85821130368, F. Supila 4, 43000 Bjelovar; REPUBLIKA HRVATSKA, OIB 52634238587 zastupanog po punomoćniku Županijsko državno odvjetništvo u Bjelovaru; B2  KAPITAL d.o.o. za poslovne usluge, OIB 57509775367, Radnička cesta 41, 10000 Zagreb</derivirana_varijabla>
  </DomainObject.Predmet.StrankaFormatedWithAdressOIB>
  <DomainObject.Predmet.StrankaWithAdress>
    <izvorni_sadrzaj>FINANCIJSKA AGENCIJA, RC ZAGREB, Podružnica Bjelovar F. Supila 4,43000 Bjelovar,REPUBLIKA HRVATSKA ,B2  KAPITAL d.o.o. za poslovne usluge Radnička cesta 41,10000 Zagreb</izvorni_sadrzaj>
    <derivirana_varijabla naziv="DomainObject.Predmet.StrankaWithAdress_1">FINANCIJSKA AGENCIJA, RC ZAGREB, Podružnica Bjelovar F. Supila 4,43000 Bjelovar,REPUBLIKA HRVATSKA ,B2  KAPITAL d.o.o. za poslovne usluge Radnička cesta 41,10000 Zagreb</derivirana_varijabla>
  </DomainObject.Predmet.StrankaWithAdress>
  <DomainObject.Predmet.StrankaWithAdressOIB>
    <izvorni_sadrzaj>FINANCIJSKA AGENCIJA, RC ZAGREB, Podružnica Bjelovar, OIB 85821130368, F. Supila 4,43000 Bjelovar,REPUBLIKA HRVATSKA, OIB 52634238587,B2  KAPITAL d.o.o. za poslovne usluge, OIB 57509775367, Radnička cesta 41,10000 Zagreb</izvorni_sadrzaj>
    <derivirana_varijabla naziv="DomainObject.Predmet.StrankaWithAdressOIB_1">FINANCIJSKA AGENCIJA, RC ZAGREB, Podružnica Bjelovar, OIB 85821130368, F. Supila 4,43000 Bjelovar,REPUBLIKA HRVATSKA, OIB 52634238587,B2  KAPITAL d.o.o. za poslovne usluge, OIB 57509775367, Radnička cesta 41,10000 Zagreb</derivirana_varijabla>
  </DomainObject.Predmet.StrankaWithAdressOIB>
  <DomainObject.Predmet.StrankaNazivFormated>
    <izvorni_sadrzaj>FINANCIJSKA AGENCIJA, RC ZAGREB, Podružnica Bjelovar,REPUBLIKA HRVATSKA,B2  KAPITAL d.o.o. za poslovne usluge</izvorni_sadrzaj>
    <derivirana_varijabla naziv="DomainObject.Predmet.StrankaNazivFormated_1">FINANCIJSKA AGENCIJA, RC ZAGREB, Podružnica Bjelovar,REPUBLIKA HRVATSKA,B2  KAPITAL d.o.o. za poslovne usluge</derivirana_varijabla>
  </DomainObject.Predmet.StrankaNazivFormated>
  <DomainObject.Predmet.StrankaNazivFormatedOIB>
    <izvorni_sadrzaj>FINANCIJSKA AGENCIJA, RC ZAGREB, Podružnica Bjelovar, OIB 85821130368,REPUBLIKA HRVATSKA, OIB 52634238587,B2  KAPITAL d.o.o. za poslovne usluge, OIB 57509775367</izvorni_sadrzaj>
    <derivirana_varijabla naziv="DomainObject.Predmet.StrankaNazivFormatedOIB_1">FINANCIJSKA AGENCIJA, RC ZAGREB, Podružnica Bjelovar, OIB 85821130368,REPUBLIKA HRVATSKA, OIB 52634238587,B2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Bjelovar</item>
      <item>REPUBLIKA HRVATSKA zastupanog po punomoćniku Županijsko državno odvjetništvo u Bjelovaru</item>
      <item>B2  KAPITAL d.o.o. za poslovne usluge</item>
    </izvorni_sadrzaj>
    <derivirana_varijabla naziv="DomainObject.Predmet.StrankaListFormated_1">
      <item>FINANCIJSKA AGENCIJA, RC ZAGREB, Podružnica Bjelovar</item>
      <item>REPUBLIKA HRVATSKA zastupanog po punomoćniku Županijsko državno odvjetništvo u Bjelovaru</item>
      <item>B2  KAPITAL d.o.o. za poslovne usluge</item>
    </derivirana_varijabla>
  </DomainObject.Predmet.StrankaListFormated>
  <DomainObject.Predmet.StrankaListFormatedOIB>
    <izvorni_sadrzaj>
      <item>FINANCIJSKA AGENCIJA, RC ZAGREB, Podružnica Bjelovar, OIB 85821130368</item>
      <item>REPUBLIKA HRVATSKA, OIB 52634238587 zastupanog po punomoćniku Županijsko državno odvjetništvo u Bjelovaru</item>
      <item>B2  KAPITAL d.o.o. za poslovne usluge, OIB 57509775367</item>
    </izvorni_sadrzaj>
    <derivirana_varijabla naziv="DomainObject.Predmet.StrankaListFormatedOIB_1">
      <item>FINANCIJSKA AGENCIJA, RC ZAGREB, Podružnica Bjelovar, OIB 85821130368</item>
      <item>REPUBLIKA HRVATSKA, OIB 52634238587 zastupanog po punomoćniku Županijsko državno odvjetništvo u Bjelovaru</item>
      <item>B2  KAPITAL d.o.o. za poslovne usluge, OIB 57509775367</item>
    </derivirana_varijabla>
  </DomainObject.Predmet.StrankaListFormatedOIB>
  <DomainObject.Predmet.StrankaListFormatedWithAdress>
    <izvorni_sadrzaj>
      <item>FINANCIJSKA AGENCIJA, RC ZAGREB, Podružnica Bjelovar, F. Supila 4, 43000 Bjelovar</item>
      <item>REPUBLIKA HRVATSKA zastupanog po punomoćniku Županijsko državno odvjetništvo u Bjelovaru</item>
      <item>B2  KAPITAL d.o.o. za poslovne usluge, Radnička cesta 41, 10000 Zagreb</item>
    </izvorni_sadrzaj>
    <derivirana_varijabla naziv="DomainObject.Predmet.StrankaListFormatedWithAdress_1">
      <item>FINANCIJSKA AGENCIJA, RC ZAGREB, Podružnica Bjelovar, F. Supila 4, 43000 Bjelovar</item>
      <item>REPUBLIKA HRVATSKA zastupanog po punomoćniku Županijsko državno odvjetništvo u Bjelovaru</item>
      <item>B2  KAPITAL d.o.o. za poslovne usluge, Radnička cesta 41, 10000 Zagreb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  <item>REPUBLIKA HRVATSKA, OIB 52634238587 zastupanog po punomoćniku Županijsko državno odvjetništvo u Bjelovaru</item>
      <item>B2  KAPITAL d.o.o. za poslovne usluge, OIB 57509775367, Radnička cesta 41, 10000 Zagreb</item>
    </izvorni_sadrzaj>
    <derivirana_varijabla naziv="DomainObject.Predmet.StrankaListFormatedWithAdressOIB_1">
      <item>FINANCIJSKA AGENCIJA, RC ZAGREB, Podružnica Bjelovar, OIB 85821130368, F. Supila 4, 43000 Bjelovar</item>
      <item>REPUBLIKA HRVATSKA, OIB 52634238587 zastupanog po punomoćniku Županijsko državno odvjetništvo u Bjelovaru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FINANCIJSKA AGENCIJA, RC ZAGREB, Podružnica Bjelovar</item>
      <item>REPUBLIKA HRVATSKA</item>
      <item>B2  KAPITAL d.o.o. za poslovne usluge</item>
    </izvorni_sadrzaj>
    <derivirana_varijabla naziv="DomainObject.Predmet.StrankaListNazivFormated_1">
      <item>FINANCIJSKA AGENCIJA, RC ZAGREB, Podružnica Bjelovar</item>
      <item>REPUBLIKA HRVATSKA</item>
      <item>B2  KAPITAL d.o.o. za poslovne usluge</item>
    </derivirana_varijabla>
  </DomainObject.Predmet.StrankaListNazivFormated>
  <DomainObject.Predmet.StrankaListNazivFormatedOIB>
    <izvorni_sadrzaj>
      <item>FINANCIJSKA AGENCIJA, RC ZAGREB, Podružnica Bjelovar, OIB 85821130368</item>
      <item>REPUBLIKA HRVATSKA, OIB 52634238587</item>
      <item>B2  KAPITAL d.o.o. za poslovne usluge, OIB 57509775367</item>
    </izvorni_sadrzaj>
    <derivirana_varijabla naziv="DomainObject.Predmet.StrankaListNazivFormatedOIB_1">
      <item>FINANCIJSKA AGENCIJA, RC ZAGREB, Podružnica Bjelovar, OIB 85821130368</item>
      <item>REPUBLIKA HRVATSKA, OIB 52634238587</item>
      <item>B2  KAPITAL d.o.o. za poslovne usluge, OIB 57509775367</item>
    </derivirana_varijabla>
  </DomainObject.Predmet.StrankaListNazivFormatedOIB>
  <DomainObject.Predmet.ProtuStrankaListFormated>
    <izvorni_sadrzaj>
      <item>JOKS zadruga za trgovinu i usluge zastupanog po punomoćniku Željko Švegar</item>
    </izvorni_sadrzaj>
    <derivirana_varijabla naziv="DomainObject.Predmet.ProtuStrankaListFormated_1">
      <item>JOKS zadruga za trgovinu i usluge zastupanog po punomoćniku Željko Švegar</item>
    </derivirana_varijabla>
  </DomainObject.Predmet.ProtuStrankaListFormated>
  <DomainObject.Predmet.ProtuStrankaListFormatedOIB>
    <izvorni_sadrzaj>
      <item>JOKS zadruga za trgovinu i usluge, OIB 65007188486 zastupanog po punomoćniku Željko Švegar</item>
    </izvorni_sadrzaj>
    <derivirana_varijabla naziv="DomainObject.Predmet.ProtuStrankaListFormatedOIB_1">
      <item>JOKS zadruga za trgovinu i usluge, OIB 65007188486 zastupanog po punomoćniku Željko Švegar</item>
    </derivirana_varijabla>
  </DomainObject.Predmet.ProtuStrankaListFormatedOIB>
  <DomainObject.Predmet.ProtuStrankaListFormatedWithAdress>
    <izvorni_sadrzaj>
      <item>JOKS zadruga za trgovinu i usluge, Marina Getaldića 3, 43000 Bjelovar zastupanog po punomoćniku Željko Švegar</item>
    </izvorni_sadrzaj>
    <derivirana_varijabla naziv="DomainObject.Predmet.ProtuStrankaListFormatedWithAdress_1">
      <item>JOKS zadruga za trgovinu i usluge, Marina Getaldića 3, 43000 Bjelovar zastupanog po punomoćniku Željko Švegar</item>
    </derivirana_varijabla>
  </DomainObject.Predmet.ProtuStrankaListFormatedWithAdress>
  <DomainObject.Predmet.ProtuStrankaListFormatedWithAdressOIB>
    <izvorni_sadrzaj>
      <item>JOKS zadruga za trgovinu i usluge, OIB 65007188486, Marina Getaldića 3, 43000 Bjelovar zastupanog po punomoćniku Željko Švegar</item>
    </izvorni_sadrzaj>
    <derivirana_varijabla naziv="DomainObject.Predmet.ProtuStrankaListFormatedWithAdressOIB_1">
      <item>JOKS zadruga za trgovinu i usluge, OIB 65007188486, Marina Getaldića 3, 43000 Bjelovar zastupanog po punomoćniku Željko Švegar</item>
    </derivirana_varijabla>
  </DomainObject.Predmet.ProtuStrankaListFormatedWithAdressOIB>
  <DomainObject.Predmet.ProtuStrankaListNazivFormated>
    <izvorni_sadrzaj>
      <item>JOKS zadruga za trgovinu i usluge</item>
    </izvorni_sadrzaj>
    <derivirana_varijabla naziv="DomainObject.Predmet.ProtuStrankaListNazivFormated_1">
      <item>JOKS zadruga za trgovinu i usluge</item>
    </derivirana_varijabla>
  </DomainObject.Predmet.ProtuStrankaListNazivFormated>
  <DomainObject.Predmet.ProtuStrankaListNazivFormatedOIB>
    <izvorni_sadrzaj>
      <item>JOKS zadruga za trgovinu i usluge, OIB 65007188486</item>
    </izvorni_sadrzaj>
    <derivirana_varijabla naziv="DomainObject.Predmet.ProtuStrankaListNazivFormatedOIB_1">
      <item>JOKS zadruga za trgovinu i usluge, OIB 65007188486</item>
    </derivirana_varijabla>
  </DomainObject.Predmet.ProtuStrankaListNazivFormatedOIB>
  <DomainObject.Predmet.OstaliListFormated>
    <izvorni_sadrzaj>
      <item>Željko Švegar punomoćnik sudionika u postupku JOKS zadruga za trgovinu i usluge</item>
      <item>Županijsko državno odvjetništvo u Bjelovaru punomoćnik sudionika u postupku REPUBLIKA HRVATSKA</item>
    </izvorni_sadrzaj>
    <derivirana_varijabla naziv="DomainObject.Predmet.OstaliListFormated_1">
      <item>Željko Švegar punomoćnik sudionika u postupku JOKS zadruga za trgovinu i usluge</item>
      <item>Županijsko državno odvjetništvo u Bjelovaru punomoćnik sudionika u postupku REPUBLIKA HRVATSKA</item>
    </derivirana_varijabla>
  </DomainObject.Predmet.OstaliListFormated>
  <DomainObject.Predmet.OstaliListFormatedOIB>
    <izvorni_sadrzaj>
      <item>Željko Švegar, OIB 80621077210 punomoćnik sudionika u postupku JOKS zadruga za trgovinu i usluge</item>
      <item>Županijsko državno odvjetništvo u Bjelovaru, OIB 86821435474 punomoćnik sudionika u postupku REPUBLIKA HRVATSKA</item>
    </izvorni_sadrzaj>
    <derivirana_varijabla naziv="DomainObject.Predmet.OstaliListFormatedOIB_1">
      <item>Željko Švegar, OIB 80621077210 punomoćnik sudionika u postupku JOKS zadruga za trgovinu i usluge</item>
      <item>Županijsko državno odvjetništvo u Bjelovaru, OIB 86821435474 punomoćnik sudionika u postupku REPUBLIKA HRVATSKA</item>
    </derivirana_varijabla>
  </DomainObject.Predmet.OstaliListFormatedOIB>
  <DomainObject.Predmet.OstaliListFormatedWithAdress>
    <izvorni_sadrzaj>
      <item>Željko Švegar, Petra Biškupa Vene 152, 43000 Bjelovar punomoćnik sudionika u postupku JOKS zadruga za trgovinu i usluge</item>
      <item>Županijsko državno odvjetništvo u Bjelovaru punomoćnik sudionika u postupku REPUBLIKA HRVATSKA</item>
    </izvorni_sadrzaj>
    <derivirana_varijabla naziv="DomainObject.Predmet.OstaliListFormatedWithAdress_1">
      <item>Željko Švegar, Petra Biškupa Vene 152, 43000 Bjelovar punomoćnik sudionika u postupku JOKS zadruga za trgovinu i usluge</item>
      <item>Županijsko državno odvjetništvo u Bjelovaru punomoćnik sudionika u postupku REPUBLIKA HRVATSKA</item>
    </derivirana_varijabla>
  </DomainObject.Predmet.OstaliListFormatedWithAdress>
  <DomainObject.Predmet.OstaliListFormatedWithAdressOIB>
    <izvorni_sadrzaj>
      <item>Željko Švegar, OIB 80621077210, Petra Biškupa Vene 152, 43000 Bjelovar punomoćnik sudionika u postupku JOKS zadruga za trgovinu i usluge</item>
      <item>Županijsko državno odvjetništvo u Bjelovaru, OIB 86821435474 punomoćnik sudionika u postupku REPUBLIKA HRVATSKA</item>
    </izvorni_sadrzaj>
    <derivirana_varijabla naziv="DomainObject.Predmet.OstaliListFormatedWithAdressOIB_1">
      <item>Željko Švegar, OIB 80621077210, Petra Biškupa Vene 152, 43000 Bjelovar punomoćnik sudionika u postupku JOKS zadruga za trgovinu i usluge</item>
      <item>Županijsko državno odvjetništvo u Bjelovaru, OIB 86821435474 punomoćnik sudionika u postupku REPUBLIKA HRVATSKA</item>
    </derivirana_varijabla>
  </DomainObject.Predmet.OstaliListFormatedWithAdressOIB>
  <DomainObject.Predmet.OstaliListNazivFormated>
    <izvorni_sadrzaj>
      <item>Željko Švegar</item>
      <item>Županijsko državno odvjetništvo u Bjelovaru</item>
    </izvorni_sadrzaj>
    <derivirana_varijabla naziv="DomainObject.Predmet.OstaliListNazivFormated_1">
      <item>Željko Švegar</item>
      <item>Županijsko državno odvjetništvo u Bjelovaru</item>
    </derivirana_varijabla>
  </DomainObject.Predmet.OstaliListNazivFormated>
  <DomainObject.Predmet.OstaliListNazivFormatedOIB>
    <izvorni_sadrzaj>
      <item>Željko Švegar, OIB 80621077210</item>
      <item>Županijsko državno odvjetništvo u Bjelovaru, OIB 86821435474</item>
    </izvorni_sadrzaj>
    <derivirana_varijabla naziv="DomainObject.Predmet.OstaliListNazivFormatedOIB_1">
      <item>Željko Švegar, OIB 80621077210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>St-754/2017-26</izvorni_sadrzaj>
    <derivirana_varijabla naziv="DomainObject.PoslovniBrojDokumenta_1">St-754/2017-26</derivirana_varijabla>
  </DomainObject.PoslovniBrojDokumenta>
  <DomainObject.Predmet.StrankaIDrugi>
    <izvorni_sadrzaj>FINANCIJSKA AGENCIJA, RC ZAGREB, Podružnica Bjelovar i dr.</izvorni_sadrzaj>
    <derivirana_varijabla naziv="DomainObject.Predmet.StrankaIDrugi_1">FINANCIJSKA AGENCIJA, RC ZAGREB, Podružnica Bjelovar i dr.</derivirana_varijabla>
  </DomainObject.Predmet.StrankaIDrugi>
  <DomainObject.Predmet.ProtustrankaIDrugi>
    <izvorni_sadrzaj>JOKS zadruga za trgovinu i usluge</izvorni_sadrzaj>
    <derivirana_varijabla naziv="DomainObject.Predmet.ProtustrankaIDrugi_1">JOKS zadruga za trgovinu i usluge</derivirana_varijabla>
  </DomainObject.Predmet.ProtustrankaIDrugi>
  <DomainObject.Predmet.StrankaIDrugiAdressOIB>
    <izvorni_sadrzaj>FINANCIJSKA AGENCIJA, RC ZAGREB, Podružnica Bjelovar, OIB 85821130368, F. Supila 4, 43000 Bjelovar i dr.</izvorni_sadrzaj>
    <derivirana_varijabla naziv="DomainObject.Predmet.StrankaIDrugiAdressOIB_1">FINANCIJSKA AGENCIJA, RC ZAGREB, Podružnica Bjelovar, OIB 85821130368, F. Supila 4, 43000 Bjelovar i dr.</derivirana_varijabla>
  </DomainObject.Predmet.StrankaIDrugiAdressOIB>
  <DomainObject.Predmet.ProtustrankaIDrugiAdressOIB>
    <izvorni_sadrzaj>JOKS zadruga za trgovinu i usluge, OIB 65007188486, Marina Getaldića 3, 43000 Bjelovar</izvorni_sadrzaj>
    <derivirana_varijabla naziv="DomainObject.Predmet.ProtustrankaIDrugiAdressOIB_1">JOKS zadruga za trgovinu i usluge, OIB 65007188486, Marina Getaldića 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JOKS zadruga za trgovinu i usluge</item>
      <item>Željko Švegar</item>
      <item>REPUBLIKA HRVATSKA</item>
      <item>Županijsko državno odvjetništvo u Bjelovaru</item>
      <item>B2  KAPITAL d.o.o. za poslovne usluge</item>
    </izvorni_sadrzaj>
    <derivirana_varijabla naziv="DomainObject.Predmet.SudioniciListNaziv_1">
      <item>FINANCIJSKA AGENCIJA, RC ZAGREB, Podružnica Bjelovar</item>
      <item>JOKS zadruga za trgovinu i usluge</item>
      <item>Željko Švegar</item>
      <item>REPUBLIKA HRVATSKA</item>
      <item>Županijsko državno odvjetništvo u Bjelovaru</item>
      <item>B2  KAPITAL d.o.o. za poslovne usluge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JOKS zadruga za trgovinu i usluge, OIB 65007188486, Marina Getaldića 3,43000 Bjelovar</item>
      <item>Željko Švegar, OIB 80621077210, Petra Biškupa Vene 152,43000 Bjelovar</item>
      <item>REPUBLIKA HRVATSKA, OIB 52634238587</item>
      <item>Županijsko državno odvjetništvo u Bjelovaru, OIB 86821435474</item>
      <item>B2  KAPITAL d.o.o. za poslovne usluge, OIB 57509775367, Radnička cesta 41,10000 Zagreb</item>
    </izvorni_sadrzaj>
    <derivirana_varijabla naziv="DomainObject.Predmet.SudioniciListAdressOIB_1">
      <item>FINANCIJSKA AGENCIJA, RC ZAGREB, Podružnica Bjelovar, OIB 85821130368, F. Supila 4,43000 Bjelovar</item>
      <item>JOKS zadruga za trgovinu i usluge, OIB 65007188486, Marina Getaldića 3,43000 Bjelovar</item>
      <item>Željko Švegar, OIB 80621077210, Petra Biškupa Vene 152,43000 Bjelovar</item>
      <item>REPUBLIKA HRVATSKA, OIB 52634238587</item>
      <item>Županijsko državno odvjetništvo u Bjelovaru, OIB 86821435474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ADDE6A-24DE-4D7E-856F-E7043E1B22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1921</properties:Characters>
  <properties:Lines>57</properties:Lines>
  <properties:Paragraphs>36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2019-04-15T09:02:00Z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St-754/2017-26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