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fae9a" w14:paraId="24fae9a" w:rsidRDefault="000408A8" w:rsidP="00372F80" w:rsidR="000408A8">
      <w:pPr>
        <w:tabs>
          <w:tab w:pos="1440" w:val="left"/>
        </w:tabs>
        <w15:collapsed w:val="false"/>
        <w:rPr>
          <w:bCs/>
        </w:rPr>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408A8" w:rsidP="00372F80" w:rsidR="000408A8">
      <w:pPr>
        <w:tabs>
          <w:tab w:pos="1440" w:val="left"/>
        </w:tabs>
        <w:rPr>
          <w:bCs/>
        </w:rPr>
      </w:pPr>
    </w:p>
    <w:p w:rsidRDefault="00863A7F" w:rsidP="00372F80" w:rsidR="00AA6ECC" w:rsidRPr="00B20EE4">
      <w:pPr>
        <w:tabs>
          <w:tab w:pos="1440" w:val="left"/>
        </w:tabs>
        <w:rPr>
          <w:bCs/>
        </w:rPr>
      </w:pPr>
      <w:r>
        <w:rPr>
          <w:bCs/>
        </w:rPr>
        <w:t xml:space="preserve">  </w:t>
      </w:r>
      <w:r w:rsidR="00B23C9B" w:rsidRPr="00B20EE4">
        <w:rPr>
          <w:bCs/>
        </w:rPr>
        <w:t xml:space="preserve">  REPUBLIKA HRVATSKA </w:t>
      </w:r>
    </w:p>
    <w:p w:rsidRDefault="00B23C9B" w:rsidP="00372F80" w:rsidR="00B23C9B" w:rsidRPr="00B20EE4">
      <w:pPr>
        <w:tabs>
          <w:tab w:pos="1440" w:val="left"/>
        </w:tabs>
        <w:rPr>
          <w:bCs/>
        </w:rPr>
      </w:pPr>
      <w:r w:rsidRPr="00B20EE4">
        <w:rPr>
          <w:bCs/>
        </w:rPr>
        <w:t>TRGOVAČKI SUD U ZAGREBU</w:t>
      </w:r>
    </w:p>
    <w:p w:rsidRDefault="00B23C9B" w:rsidP="00372F80" w:rsidR="00B23C9B" w:rsidRPr="00B20EE4">
      <w:pPr>
        <w:tabs>
          <w:tab w:pos="1440" w:val="left"/>
        </w:tabs>
        <w:rPr>
          <w:bCs/>
        </w:rPr>
      </w:pPr>
      <w:r w:rsidRPr="00B20EE4">
        <w:rPr>
          <w:bCs/>
        </w:rPr>
        <w:t>Zagre</w:t>
      </w:r>
      <w:r w:rsidR="00C3703D" w:rsidRPr="00B20EE4">
        <w:rPr>
          <w:bCs/>
        </w:rPr>
        <w:t>b, Amruševa 2/II</w:t>
      </w:r>
      <w:r w:rsidR="00C3703D" w:rsidRPr="00B20EE4">
        <w:rPr>
          <w:bCs/>
        </w:rPr>
        <w:tab/>
      </w:r>
      <w:r w:rsidR="00C3703D" w:rsidRPr="00B20EE4">
        <w:rPr>
          <w:bCs/>
        </w:rPr>
        <w:tab/>
      </w:r>
      <w:r w:rsidR="00C3703D" w:rsidRPr="00B20EE4">
        <w:rPr>
          <w:bCs/>
        </w:rPr>
        <w:tab/>
      </w:r>
      <w:r w:rsidR="00C3703D" w:rsidRPr="00B20EE4">
        <w:rPr>
          <w:bCs/>
        </w:rPr>
        <w:tab/>
      </w:r>
      <w:r w:rsidR="00790845" w:rsidRPr="00B20EE4">
        <w:rPr>
          <w:bCs/>
        </w:rPr>
        <w:tab/>
      </w:r>
      <w:r w:rsidR="00790845" w:rsidRPr="00B20EE4">
        <w:rPr>
          <w:bCs/>
        </w:rPr>
        <w:tab/>
      </w:r>
      <w:r w:rsidR="00C3703D" w:rsidRPr="00B20EE4">
        <w:rPr>
          <w:bCs/>
        </w:rPr>
        <w:t>31-ST-</w:t>
      </w:r>
      <w:r w:rsidR="00FE5D49">
        <w:rPr>
          <w:bCs/>
        </w:rPr>
        <w:t>111/15</w:t>
      </w:r>
      <w:r w:rsidR="00147DCA">
        <w:rPr>
          <w:bCs/>
        </w:rPr>
        <w:t>-16</w:t>
      </w:r>
    </w:p>
    <w:p w:rsidRDefault="00372F80" w:rsidP="00372F80" w:rsidR="00372F80" w:rsidRPr="00B20EE4">
      <w:pPr>
        <w:tabs>
          <w:tab w:pos="1440" w:val="left"/>
        </w:tabs>
        <w:rPr>
          <w:bCs/>
        </w:rPr>
      </w:pPr>
    </w:p>
    <w:p w:rsidRDefault="00372F80" w:rsidP="00372F80" w:rsidR="00B23C9B" w:rsidRPr="00B20EE4">
      <w:pPr>
        <w:tabs>
          <w:tab w:pos="1440" w:val="left"/>
        </w:tabs>
        <w:jc w:val="center"/>
        <w:rPr>
          <w:bCs/>
        </w:rPr>
      </w:pPr>
      <w:r w:rsidRPr="00B20EE4">
        <w:rPr>
          <w:bCs/>
        </w:rPr>
        <w:t xml:space="preserve">U  I M E   R E P U B L I K E  H R V A T S K E </w:t>
      </w:r>
    </w:p>
    <w:p w:rsidRDefault="00AA6ECC" w:rsidP="00D86D3C" w:rsidR="00D86D3C" w:rsidRPr="00B76D8E">
      <w:pPr>
        <w:tabs>
          <w:tab w:pos="1440" w:val="left"/>
        </w:tabs>
        <w:jc w:val="center"/>
        <w:rPr>
          <w:bCs/>
        </w:rPr>
      </w:pPr>
      <w:r w:rsidRPr="00B20EE4">
        <w:rPr>
          <w:bCs/>
        </w:rPr>
        <w:t xml:space="preserve">R J E Š E N J E </w:t>
      </w:r>
    </w:p>
    <w:p w:rsidRDefault="00D86D3C" w:rsidP="00D86D3C" w:rsidR="00D86D3C" w:rsidRPr="00B76D8E">
      <w:pPr>
        <w:rPr>
          <w:bCs/>
        </w:rPr>
      </w:pPr>
    </w:p>
    <w:p w:rsidRDefault="00D86D3C" w:rsidP="00D86D3C" w:rsidR="00D86D3C" w:rsidRPr="00B76D8E">
      <w:r w:rsidRPr="00B76D8E">
        <w:rPr>
          <w:bCs/>
        </w:rPr>
        <w:tab/>
        <w:t>TRGOVAČKI SUD U ZAGREBU</w:t>
      </w:r>
      <w:r w:rsidRPr="00B76D8E">
        <w:t xml:space="preserve"> po stečajnom sucu Nadi Kraljić povodom prijedloga predlagatelja</w:t>
      </w:r>
      <w:r w:rsidR="009F73F1" w:rsidRPr="009F73F1">
        <w:t xml:space="preserve"> </w:t>
      </w:r>
      <w:r w:rsidR="005E38E1">
        <w:t xml:space="preserve">RENCI d.o.o. Zagreb, Jana Sibeliusa 24, MBS: 080400552 OIB: 16972148015 </w:t>
      </w:r>
      <w:r w:rsidR="005E38E1" w:rsidRPr="00621CDB">
        <w:t>za otvaranje stečajnog postupka nad istim</w:t>
      </w:r>
      <w:r w:rsidR="005E38E1" w:rsidRPr="00E8739A">
        <w:t xml:space="preserve"> </w:t>
      </w:r>
      <w:r w:rsidRPr="00B76D8E">
        <w:t xml:space="preserve">sukladno odredbi čl. 63 Stečajnog zakona dana </w:t>
      </w:r>
      <w:r w:rsidR="009F73F1">
        <w:t xml:space="preserve">25. rujna </w:t>
      </w:r>
      <w:r>
        <w:t>2015.</w:t>
      </w:r>
      <w:r w:rsidRPr="00B76D8E">
        <w:t xml:space="preserve"> godine</w:t>
      </w:r>
    </w:p>
    <w:p w:rsidRDefault="00D86D3C" w:rsidP="00D86D3C" w:rsidR="00D86D3C" w:rsidRPr="00B76D8E"/>
    <w:p w:rsidRDefault="00D86D3C" w:rsidP="00D86D3C" w:rsidR="00D86D3C" w:rsidRPr="00B76D8E">
      <w:pPr>
        <w:pStyle w:val="Naslov2"/>
        <w:rPr>
          <w:b w:val="false"/>
        </w:rPr>
      </w:pPr>
      <w:r w:rsidRPr="00B76D8E">
        <w:rPr>
          <w:b w:val="false"/>
        </w:rPr>
        <w:t>r i j e š i o   j e</w:t>
      </w:r>
    </w:p>
    <w:p w:rsidRDefault="00D86D3C" w:rsidP="00D86D3C" w:rsidR="00D86D3C" w:rsidRPr="00B76D8E"/>
    <w:p w:rsidRDefault="00D86D3C" w:rsidP="00D86D3C" w:rsidR="00D86D3C" w:rsidRPr="00B76D8E">
      <w:pPr>
        <w:ind w:firstLine="708"/>
      </w:pPr>
      <w:r w:rsidRPr="00B76D8E">
        <w:t>1.   Otvara se stečajni postupak nad dužnikom</w:t>
      </w:r>
      <w:r w:rsidR="00280C42" w:rsidRPr="00280C42">
        <w:t xml:space="preserve"> </w:t>
      </w:r>
      <w:r w:rsidR="005E38E1">
        <w:t>RENCI d.o.o. Zagreb, Jana Sibeliusa 24, MBS: 080400552 OIB: 16972148015</w:t>
      </w:r>
      <w:r w:rsidR="00540507">
        <w:t>.</w:t>
      </w:r>
    </w:p>
    <w:p w:rsidRDefault="00D86D3C" w:rsidP="00280C42" w:rsidR="00D86D3C" w:rsidRPr="00280C42">
      <w:pPr>
        <w:rPr>
          <w:bCs/>
        </w:rPr>
      </w:pPr>
      <w:r w:rsidRPr="00B76D8E">
        <w:rPr>
          <w:bCs/>
        </w:rPr>
        <w:t>2.</w:t>
      </w:r>
      <w:r w:rsidRPr="00B76D8E">
        <w:rPr>
          <w:bCs/>
        </w:rPr>
        <w:tab/>
        <w:t>Za stečajnog upravitelja imenuje se</w:t>
      </w:r>
      <w:r w:rsidR="005E38E1" w:rsidRPr="005E38E1">
        <w:t xml:space="preserve"> </w:t>
      </w:r>
      <w:r w:rsidR="005E38E1">
        <w:t xml:space="preserve">DUŠKO KORUGA </w:t>
      </w:r>
      <w:r w:rsidR="005E38E1" w:rsidRPr="00DE6D12">
        <w:t>Zagr</w:t>
      </w:r>
      <w:r w:rsidR="005E38E1">
        <w:t>eb, Ilica 129, OIB:40565203589</w:t>
      </w:r>
      <w:r w:rsidR="00540507">
        <w:rPr>
          <w:bCs/>
        </w:rPr>
        <w:t>.</w:t>
      </w:r>
    </w:p>
    <w:p w:rsidRDefault="00D86D3C" w:rsidP="00D86D3C" w:rsidR="00D86D3C" w:rsidRPr="009F73F1">
      <w:pPr>
        <w:rPr>
          <w:bCs/>
        </w:rPr>
      </w:pPr>
      <w:r w:rsidRPr="00B76D8E">
        <w:rPr>
          <w:bCs/>
        </w:rPr>
        <w:tab/>
        <w:t>3.</w:t>
      </w:r>
      <w:r w:rsidRPr="00B76D8E">
        <w:rPr>
          <w:bCs/>
        </w:rPr>
        <w:tab/>
        <w:t xml:space="preserve">Zaključuje se stečajni postupak nad stečajnim dužnikom </w:t>
      </w:r>
      <w:r w:rsidR="005E38E1">
        <w:t>RENCI d.o.o. Zagreb, Jana Sibeliusa 24, MBS: 080400552 OIB: 16972148015</w:t>
      </w:r>
      <w:r w:rsidR="00540507">
        <w:t>.</w:t>
      </w:r>
      <w:r w:rsidRPr="00B76D8E">
        <w:t xml:space="preserve"> </w:t>
      </w:r>
    </w:p>
    <w:p w:rsidRDefault="009F73F1" w:rsidP="00D86D3C" w:rsidR="00D86D3C" w:rsidRPr="00B76D8E">
      <w:r>
        <w:tab/>
        <w:t>4</w:t>
      </w:r>
      <w:r w:rsidR="00D86D3C" w:rsidRPr="00B76D8E">
        <w:t xml:space="preserve">.  Po pravomoćnosti rješenja stečajni dužnik brisat će se iz registra ovog suda. </w:t>
      </w:r>
    </w:p>
    <w:p w:rsidRDefault="00921F3F" w:rsidP="00372F80" w:rsidR="00921F3F" w:rsidRPr="00B20EE4">
      <w:pPr>
        <w:tabs>
          <w:tab w:pos="1440" w:val="left"/>
        </w:tabs>
      </w:pPr>
    </w:p>
    <w:p w:rsidRDefault="00AA6ECC" w:rsidP="00372F80" w:rsidR="00AA6ECC" w:rsidRPr="00B20EE4">
      <w:pPr>
        <w:tabs>
          <w:tab w:pos="1440" w:val="left"/>
        </w:tabs>
        <w:jc w:val="center"/>
        <w:rPr>
          <w:bCs/>
        </w:rPr>
      </w:pPr>
      <w:r w:rsidRPr="00B20EE4">
        <w:rPr>
          <w:bCs/>
        </w:rPr>
        <w:t xml:space="preserve">Obrazloženje </w:t>
      </w:r>
    </w:p>
    <w:p w:rsidRDefault="00540507" w:rsidP="00540507" w:rsidR="00540507">
      <w:pPr>
        <w:tabs>
          <w:tab w:pos="1440" w:val="left"/>
        </w:tabs>
      </w:pPr>
    </w:p>
    <w:p w:rsidRDefault="00540507" w:rsidP="00540507" w:rsidR="003E701C">
      <w:pPr>
        <w:tabs>
          <w:tab w:pos="1440" w:val="left"/>
        </w:tabs>
      </w:pPr>
      <w:r>
        <w:t xml:space="preserve">            </w:t>
      </w:r>
      <w:r w:rsidR="005E38E1">
        <w:t>Stečajni dužnik kao p</w:t>
      </w:r>
      <w:r w:rsidR="00F83FFA">
        <w:t xml:space="preserve">redlagatelj podnio je prijedlog za otvaranje stečajnog postupka nad dužnikom </w:t>
      </w:r>
      <w:r w:rsidR="005E38E1">
        <w:t>RENCI d.o.o. Zagreb, Jana Sibeliusa 24, MBS: 080400552 OIB: 16972148015</w:t>
      </w:r>
      <w:r>
        <w:t>.</w:t>
      </w:r>
    </w:p>
    <w:p w:rsidRDefault="005E38E1" w:rsidP="001F5CFB" w:rsidR="005E38E1">
      <w:pPr>
        <w:ind w:firstLine="708"/>
      </w:pPr>
      <w:r>
        <w:t xml:space="preserve">U prijedlogu navodi da je žiro račun dužnika blokiran duže vrijeme te je nesposoban za plaćanje.   </w:t>
      </w:r>
    </w:p>
    <w:p w:rsidRDefault="001F5CFB" w:rsidP="001F5CFB" w:rsidR="00EA1B5B">
      <w:pPr>
        <w:ind w:firstLine="708"/>
      </w:pPr>
      <w:r w:rsidRPr="00B76D8E">
        <w:t xml:space="preserve">Na temelju prijedloga je rješenjem od </w:t>
      </w:r>
      <w:r w:rsidR="005E38E1">
        <w:rPr>
          <w:bCs/>
        </w:rPr>
        <w:t xml:space="preserve">9. veljače </w:t>
      </w:r>
      <w:r w:rsidR="009F73F1">
        <w:rPr>
          <w:bCs/>
        </w:rPr>
        <w:t xml:space="preserve">2015. </w:t>
      </w:r>
      <w:r w:rsidR="009F73F1" w:rsidRPr="00E8739A">
        <w:rPr>
          <w:bCs/>
        </w:rPr>
        <w:t xml:space="preserve">  </w:t>
      </w:r>
      <w:r w:rsidRPr="00B76D8E">
        <w:t>godine pokrenut prethodni postupak radi utvrđivanja uvjeta za otvaranje stečajnog postupka te naloženo zakonskom zastupniku da dostavi sudu popis imovine (prokazni popis imovine).</w:t>
      </w:r>
    </w:p>
    <w:p w:rsidRDefault="005E38E1" w:rsidP="00540507" w:rsidR="005E38E1">
      <w:pPr>
        <w:ind w:firstLine="708"/>
      </w:pPr>
      <w:r>
        <w:t>Zakonski zastupnik dužnika na ročištu za utvrđenje uvjeta održanom 22. rujna 2015. godine izjavio je da ostaje kod prijedloga za otvaranje stečajnog postupka,te  naveo da stečajni dužnik sukladno dostavljenom prokaznom popisu nema nikakve imovine.</w:t>
      </w:r>
    </w:p>
    <w:p w:rsidRDefault="00540507" w:rsidP="00540507" w:rsidR="00540507">
      <w:pPr>
        <w:ind w:firstLine="708"/>
      </w:pPr>
      <w:r>
        <w:t xml:space="preserve">Prema potvrdi FINE </w:t>
      </w:r>
      <w:r w:rsidR="009F73F1">
        <w:t xml:space="preserve">žiro račun dužnika </w:t>
      </w:r>
      <w:r w:rsidR="005E38E1">
        <w:t>dan 11. rujna 2015. godine bio je u blokadi 246  dana sa iznosom od 1.867.910,60  kuna</w:t>
      </w:r>
    </w:p>
    <w:p w:rsidRDefault="00540507" w:rsidP="00540507" w:rsidR="00540507">
      <w:pPr>
        <w:ind w:firstLine="708"/>
      </w:pPr>
      <w:r>
        <w:t xml:space="preserve">Rješenjem suda od </w:t>
      </w:r>
      <w:r w:rsidR="005E38E1">
        <w:t>17. ožujka 2015. godine, a koje je objavljeno u NN 32/15 od 20. ožujka 2015. godine  pozvani</w:t>
      </w:r>
      <w:r w:rsidR="00147DCA">
        <w:t xml:space="preserve"> su</w:t>
      </w:r>
      <w:r w:rsidR="005E38E1">
        <w:t xml:space="preserve"> vjerovnici stečajnog dužnika koji imaju pravni interes da se stečajni postupak provede na uplatu predujma. Nitko od vjerovnika nije uplatio zatraženi iznos.</w:t>
      </w:r>
    </w:p>
    <w:p w:rsidRDefault="001F5CFB" w:rsidP="00540507" w:rsidR="003E701C" w:rsidRPr="00B76D8E">
      <w:pPr>
        <w:ind w:firstLine="708"/>
      </w:pPr>
      <w:r w:rsidRPr="00B76D8E">
        <w:lastRenderedPageBreak/>
        <w:t xml:space="preserve">Istim rješenjem vjerovnici su upozoreni da ukoliko ne postupe u skladu sa točkom I će stečajni sudac nakon proteka roka donijeti rješenje o otvaranju i zaključenju stečajnog postupka. </w:t>
      </w:r>
    </w:p>
    <w:p w:rsidRDefault="001F5CFB" w:rsidP="001F5CFB" w:rsidR="001F5CFB" w:rsidRPr="00B76D8E">
      <w:pPr>
        <w:ind w:firstLine="708"/>
      </w:pPr>
      <w:r w:rsidRPr="00B76D8E">
        <w:t xml:space="preserve">Prema odredbi čl. 63 Stečajnog zakona ako tijekom prethodnog postupka utvrdi da imovina dužnika koja bi ušla u stečajnu masu nije dovoljna ni za namirenje troškova tog postupka ili je neznatne vrijednosti stečajni sudac će donijeti odluku o otvaranju i zaključenju tog postupka. Postupak se neće zaključiti ako se u roku koji rješenjem odredi stečajni sudac predujmi dostatan iznos za pokriće troškova kako prethodnog tako i otvorenog stečajnog postupka. </w:t>
      </w:r>
    </w:p>
    <w:p w:rsidRDefault="001F5CFB" w:rsidP="001F5CFB" w:rsidR="001F5CFB" w:rsidRPr="00B76D8E">
      <w:pPr>
        <w:ind w:firstLine="708"/>
      </w:pPr>
      <w:r w:rsidRPr="00B76D8E">
        <w:t xml:space="preserve">S obzirom da je utvrđeno postojanje stečajnog razloga nesposobnosti za plaćanje iz čl. 4 Stečajnog zakona,  te  kako nitko od vjerovnika nije predujmio iznos određen rješenjem od </w:t>
      </w:r>
      <w:r w:rsidR="005E38E1">
        <w:t xml:space="preserve">17. ožujka </w:t>
      </w:r>
      <w:r w:rsidR="009F73F1">
        <w:t xml:space="preserve"> 2015. </w:t>
      </w:r>
      <w:r w:rsidR="00EA1B5B">
        <w:t xml:space="preserve"> </w:t>
      </w:r>
      <w:r w:rsidRPr="00B76D8E">
        <w:t xml:space="preserve"> godine, valjalo je temeljem čl. </w:t>
      </w:r>
      <w:smartTag w:element="metricconverter" w:uri="urn:schemas-microsoft-com:office:smarttags">
        <w:smartTagPr>
          <w:attr w:val="54 st" w:name="ProductID"/>
        </w:smartTagPr>
        <w:r w:rsidRPr="00B76D8E">
          <w:t>54 st</w:t>
        </w:r>
      </w:smartTag>
      <w:r w:rsidRPr="00B76D8E">
        <w:t>. 1 Stečajnog zakona imenovati stečajnog upravitelj</w:t>
      </w:r>
      <w:r w:rsidR="00004DCE">
        <w:t>a</w:t>
      </w:r>
      <w:r w:rsidRPr="00B76D8E">
        <w:t xml:space="preserve"> te temeljem čl. </w:t>
      </w:r>
      <w:smartTag w:element="metricconverter" w:uri="urn:schemas-microsoft-com:office:smarttags">
        <w:smartTagPr>
          <w:attr w:val="63 st" w:name="ProductID"/>
        </w:smartTagPr>
        <w:r w:rsidRPr="00B76D8E">
          <w:t>63 st</w:t>
        </w:r>
      </w:smartTag>
      <w:r w:rsidRPr="00B76D8E">
        <w:t xml:space="preserve">. 1 Stečajnog zakona donijeti odluku o otvaranju i zaključenju stečajnog postupka. </w:t>
      </w:r>
    </w:p>
    <w:p w:rsidRDefault="00B45208" w:rsidP="00372F80" w:rsidR="00AA6ECC" w:rsidRPr="00B20EE4">
      <w:pPr>
        <w:tabs>
          <w:tab w:pos="1440" w:val="left"/>
        </w:tabs>
      </w:pPr>
      <w:r w:rsidRPr="00B20EE4">
        <w:t xml:space="preserve">  </w:t>
      </w:r>
    </w:p>
    <w:p w:rsidRDefault="00AA6ECC" w:rsidP="00372F80" w:rsidR="00AA6ECC" w:rsidRPr="00B20EE4">
      <w:pPr>
        <w:tabs>
          <w:tab w:pos="1440" w:val="left"/>
        </w:tabs>
        <w:jc w:val="center"/>
      </w:pPr>
      <w:r w:rsidRPr="00B20EE4">
        <w:t>U Zagrebu,</w:t>
      </w:r>
      <w:r w:rsidR="005F5C8B" w:rsidRPr="00B20EE4">
        <w:t xml:space="preserve"> </w:t>
      </w:r>
      <w:r w:rsidR="009F73F1">
        <w:t>25. rujna</w:t>
      </w:r>
      <w:r w:rsidR="001F5CFB">
        <w:t xml:space="preserve"> 2015.</w:t>
      </w:r>
    </w:p>
    <w:p w:rsidRDefault="00DB4F7A" w:rsidP="00372F80" w:rsidR="00DB4F7A" w:rsidRPr="00B20EE4">
      <w:pPr>
        <w:tabs>
          <w:tab w:pos="1440" w:val="left"/>
        </w:tabs>
      </w:pPr>
    </w:p>
    <w:p w:rsidRDefault="00DB4F7A" w:rsidP="00372F80" w:rsidR="00DB4F7A" w:rsidRPr="00B20EE4">
      <w:pPr>
        <w:tabs>
          <w:tab w:pos="1440" w:val="left"/>
        </w:tabs>
      </w:pPr>
      <w:r w:rsidRPr="00B20EE4">
        <w:tab/>
      </w:r>
      <w:r w:rsidRPr="00B20EE4">
        <w:tab/>
      </w:r>
      <w:r w:rsidRPr="00B20EE4">
        <w:tab/>
      </w:r>
      <w:r w:rsidRPr="00B20EE4">
        <w:tab/>
      </w:r>
      <w:r w:rsidRPr="00B20EE4">
        <w:tab/>
      </w:r>
      <w:r w:rsidRPr="00B20EE4">
        <w:tab/>
      </w:r>
      <w:r w:rsidRPr="00B20EE4">
        <w:tab/>
      </w:r>
      <w:r w:rsidRPr="00B20EE4">
        <w:tab/>
      </w:r>
      <w:r w:rsidRPr="00B20EE4">
        <w:tab/>
        <w:t xml:space="preserve">STEČAJNI SUDAC </w:t>
      </w:r>
    </w:p>
    <w:p w:rsidRDefault="00525A3A" w:rsidP="00372F80" w:rsidR="009A1EE8" w:rsidRPr="00B20EE4">
      <w:pPr>
        <w:tabs>
          <w:tab w:pos="1440" w:val="left"/>
        </w:tabs>
      </w:pPr>
      <w:r w:rsidRPr="00B20EE4">
        <w:tab/>
      </w:r>
      <w:r w:rsidRPr="00B20EE4">
        <w:tab/>
      </w:r>
      <w:r w:rsidRPr="00B20EE4">
        <w:tab/>
      </w:r>
      <w:r w:rsidRPr="00B20EE4">
        <w:tab/>
      </w:r>
      <w:r w:rsidRPr="00B20EE4">
        <w:tab/>
      </w:r>
      <w:r w:rsidRPr="00B20EE4">
        <w:tab/>
      </w:r>
      <w:r w:rsidRPr="00B20EE4">
        <w:tab/>
      </w:r>
      <w:r w:rsidRPr="00B20EE4">
        <w:tab/>
      </w:r>
      <w:r w:rsidRPr="00B20EE4">
        <w:tab/>
        <w:t>Nada Kraljić</w:t>
      </w:r>
      <w:r w:rsidR="00D55C8E">
        <w:t>,v.r.</w:t>
      </w:r>
    </w:p>
    <w:p w:rsidRDefault="00AA6ECC" w:rsidP="00372F80" w:rsidR="00AA6ECC" w:rsidRPr="00B20EE4">
      <w:pPr>
        <w:pStyle w:val="Naslov1"/>
        <w:tabs>
          <w:tab w:pos="1440" w:val="left"/>
        </w:tabs>
        <w:rPr>
          <w:b w:val="false"/>
        </w:rPr>
      </w:pPr>
      <w:r w:rsidRPr="00B20EE4">
        <w:rPr>
          <w:b w:val="false"/>
        </w:rPr>
        <w:t xml:space="preserve">POUKA O PRAVNOM LIJEKU </w:t>
      </w:r>
    </w:p>
    <w:p w:rsidRDefault="00B45208" w:rsidP="00372F80" w:rsidR="005C2620" w:rsidRPr="00B20EE4">
      <w:pPr>
        <w:tabs>
          <w:tab w:pos="1440" w:val="left"/>
        </w:tabs>
      </w:pPr>
      <w:r w:rsidRPr="00B20EE4">
        <w:t>Protiv rješenja</w:t>
      </w:r>
      <w:r w:rsidR="00657111" w:rsidRPr="00B20EE4">
        <w:t xml:space="preserve"> o otvaranju stečajnog postupka žalbu može izjaviti zakonski zastupnik stečajnog dužnika, a prot</w:t>
      </w:r>
      <w:r w:rsidR="00795A29" w:rsidRPr="00B20EE4">
        <w:t>iv odluke o zaključenju stečajn</w:t>
      </w:r>
      <w:r w:rsidR="00657111" w:rsidRPr="00B20EE4">
        <w:t>o</w:t>
      </w:r>
      <w:r w:rsidR="00795A29" w:rsidRPr="00B20EE4">
        <w:t>g</w:t>
      </w:r>
      <w:r w:rsidR="00657111" w:rsidRPr="00B20EE4">
        <w:t xml:space="preserve"> postupka</w:t>
      </w:r>
      <w:r w:rsidRPr="00B20EE4">
        <w:t xml:space="preserve"> žalbu </w:t>
      </w:r>
      <w:r w:rsidR="00795A29" w:rsidRPr="00B20EE4">
        <w:t xml:space="preserve">mogu izjaviti vjerovnici </w:t>
      </w:r>
      <w:r w:rsidRPr="00B20EE4">
        <w:t>Visokom trgovačkom sudu Repu</w:t>
      </w:r>
      <w:r w:rsidR="00E32BF2" w:rsidRPr="00B20EE4">
        <w:t xml:space="preserve">blike Hrvatske u roku od 8 dana od dana objave u Narodnim novinama, </w:t>
      </w:r>
      <w:r w:rsidRPr="00B20EE4">
        <w:t>a ulaže se putem ovog suda u 3 primjerka</w:t>
      </w:r>
    </w:p>
    <w:p w:rsidRDefault="003E02AA" w:rsidP="00372F80" w:rsidR="003E02AA" w:rsidRPr="00B20EE4">
      <w:pPr>
        <w:tabs>
          <w:tab w:pos="1440" w:val="left"/>
        </w:tabs>
      </w:pPr>
    </w:p>
    <w:p w:rsidRDefault="00D55C8E" w:rsidR="00D55C8E">
      <w:r>
        <w:tab/>
      </w:r>
      <w:r>
        <w:tab/>
      </w:r>
      <w:r>
        <w:tab/>
      </w:r>
      <w:r>
        <w:tab/>
      </w:r>
      <w:r>
        <w:tab/>
      </w:r>
      <w:r>
        <w:tab/>
      </w:r>
      <w:r>
        <w:tab/>
        <w:t>Za točnost otpravka-ovl.službenik</w:t>
      </w:r>
    </w:p>
    <w:p w:rsidRDefault="00D55C8E" w:rsidP="00D55C8E" w:rsidR="00D55C8E">
      <w:pPr>
        <w:ind w:firstLine="708" w:left="5664"/>
      </w:pPr>
      <w:r>
        <w:t>Vinka Mihalinčić</w:t>
      </w:r>
    </w:p>
    <w:p w:rsidRDefault="00AA6ECC" w:rsidP="00372F80" w:rsidR="00AA6ECC" w:rsidRPr="00B20EE4">
      <w:pPr>
        <w:tabs>
          <w:tab w:pos="1440" w:val="left"/>
        </w:tabs>
      </w:pPr>
    </w:p>
    <w:p w:rsidRDefault="00DB4F7A" w:rsidP="00372F80" w:rsidR="00DB4F7A" w:rsidRPr="00B20EE4">
      <w:pPr>
        <w:tabs>
          <w:tab w:pos="1440" w:val="left"/>
        </w:tabs>
      </w:pPr>
      <w:r w:rsidRPr="00B20EE4">
        <w:tab/>
      </w:r>
      <w:r w:rsidRPr="00B20EE4">
        <w:tab/>
      </w:r>
      <w:r w:rsidRPr="00B20EE4">
        <w:tab/>
      </w:r>
      <w:r w:rsidRPr="00B20EE4">
        <w:tab/>
      </w:r>
      <w:r w:rsidR="00143BF0" w:rsidRPr="00B20EE4">
        <w:tab/>
      </w:r>
      <w:r w:rsidR="00143BF0" w:rsidRPr="00B20EE4">
        <w:tab/>
      </w:r>
      <w:r w:rsidR="00143BF0" w:rsidRPr="00B20EE4">
        <w:tab/>
      </w:r>
    </w:p>
    <w:p w:rsidRDefault="00AA6ECC" w:rsidP="00372F80" w:rsidR="00AA6ECC" w:rsidRPr="00B20EE4">
      <w:pPr>
        <w:tabs>
          <w:tab w:pos="1440" w:val="left"/>
        </w:tabs>
        <w:ind w:left="360"/>
        <w:rPr>
          <w:bCs/>
        </w:rPr>
      </w:pPr>
      <w:r w:rsidRPr="00B20EE4">
        <w:rPr>
          <w:bCs/>
        </w:rPr>
        <w:t xml:space="preserve"> </w:t>
      </w:r>
    </w:p>
    <w:p w:rsidRDefault="00DB4F7A" w:rsidP="00372F80" w:rsidR="00AA6ECC" w:rsidRPr="00B20EE4">
      <w:pPr>
        <w:tabs>
          <w:tab w:pos="1440" w:val="left"/>
        </w:tabs>
      </w:pPr>
      <w:r w:rsidRPr="00B20EE4">
        <w:tab/>
      </w:r>
      <w:r w:rsidRPr="00B20EE4">
        <w:tab/>
      </w:r>
      <w:r w:rsidRPr="00B20EE4">
        <w:tab/>
      </w:r>
      <w:r w:rsidRPr="00B20EE4">
        <w:tab/>
      </w:r>
      <w:r w:rsidRPr="00B20EE4">
        <w:tab/>
      </w:r>
      <w:r w:rsidRPr="00B20EE4">
        <w:tab/>
      </w:r>
      <w:r w:rsidRPr="00B20EE4">
        <w:tab/>
      </w:r>
      <w:r w:rsidRPr="00B20EE4">
        <w:tab/>
      </w:r>
      <w:r w:rsidRPr="00B20EE4">
        <w:tab/>
      </w:r>
    </w:p>
    <w:p w:rsidRDefault="00DB4F7A" w:rsidP="00372F80" w:rsidR="00DB4F7A" w:rsidRPr="00B20EE4">
      <w:pPr>
        <w:tabs>
          <w:tab w:pos="1440" w:val="left"/>
        </w:tabs>
        <w:ind w:left="360"/>
      </w:pPr>
      <w:r w:rsidRPr="00B20EE4">
        <w:t xml:space="preserve"> </w:t>
      </w:r>
    </w:p>
    <w:sectPr w:rsidSect="00863A7F" w:rsidR="00DB4F7A" w:rsidRPr="00B20EE4">
      <w:headerReference w:type="even" r:id="rId10"/>
      <w:headerReference w:type="default" r:id="rId11"/>
      <w:pgSz w:h="16838" w:w="11906"/>
      <w:pgMar w:gutter="0" w:footer="709" w:header="709" w:left="1418" w:bottom="1259"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6A29" w:rsidR="00D26A29">
      <w:r>
        <w:separator/>
      </w:r>
    </w:p>
  </w:endnote>
  <w:endnote w:id="0" w:type="continuationSeparator">
    <w:p w:rsidRDefault="00D26A29" w:rsidR="00D26A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6A29" w:rsidR="00D26A29">
      <w:r>
        <w:separator/>
      </w:r>
    </w:p>
  </w:footnote>
  <w:footnote w:id="0" w:type="continuationSeparator">
    <w:p w:rsidRDefault="00D26A29" w:rsidR="00D26A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0538" w:rsidP="001C5CCA" w:rsidR="0025053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50538" w:rsidR="0025053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0538" w:rsidP="001C5CCA" w:rsidR="0025053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5C8E">
      <w:rPr>
        <w:rStyle w:val="Brojstranice"/>
        <w:noProof/>
      </w:rPr>
      <w:t>2</w:t>
    </w:r>
    <w:r>
      <w:rPr>
        <w:rStyle w:val="Brojstranice"/>
      </w:rPr>
      <w:fldChar w:fldCharType="end"/>
    </w:r>
  </w:p>
  <w:p w:rsidRDefault="00250538" w:rsidR="00250538" w:rsidRPr="005F5C8B">
    <w:pPr>
      <w:pStyle w:val="Zaglavlje"/>
    </w:pPr>
    <w:r w:rsidRPr="005F5C8B">
      <w:t xml:space="preserve">                                                                                                     31-ST-</w:t>
    </w:r>
    <w:r w:rsidR="005E38E1">
      <w:t>111</w:t>
    </w:r>
    <w:r w:rsidR="00147DCA">
      <w:t>/15-16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43E36"/>
    <w:multiLevelType w:val="hybridMultilevel"/>
    <w:tmpl w:val="429246E0"/>
    <w:lvl w:tplc="7066554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8050A26"/>
    <w:multiLevelType w:val="hybridMultilevel"/>
    <w:tmpl w:val="5EFECF66"/>
    <w:lvl w:tplc="9B300CE8"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288361DA"/>
    <w:multiLevelType w:val="hybridMultilevel"/>
    <w:tmpl w:val="B0B22EEC"/>
    <w:lvl w:tplc="5ABC4A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E157308"/>
    <w:multiLevelType w:val="hybridMultilevel"/>
    <w:tmpl w:val="7D00F4C4"/>
    <w:lvl w:tplc="BDB688B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4FE090C"/>
    <w:multiLevelType w:val="hybridMultilevel"/>
    <w:tmpl w:val="2B8C19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7C7FCC"/>
    <w:multiLevelType w:val="hybridMultilevel"/>
    <w:tmpl w:val="7B2228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527F1333"/>
    <w:multiLevelType w:val="hybridMultilevel"/>
    <w:tmpl w:val="AE14A19E"/>
    <w:lvl w:tplc="75E66CD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FB54FC4"/>
    <w:multiLevelType w:val="hybridMultilevel"/>
    <w:tmpl w:val="A2E4B624"/>
    <w:lvl w:tplc="7E8085C6" w:ilvl="0">
      <w:start w:val="1"/>
      <w:numFmt w:val="decimal"/>
      <w:lvlText w:val="%1."/>
      <w:lvlJc w:val="left"/>
      <w:pPr>
        <w:tabs>
          <w:tab w:pos="1065" w:val="num"/>
        </w:tabs>
        <w:ind w:hanging="360" w:left="1065"/>
      </w:pPr>
      <w:rPr>
        <w:rFonts w:hint="default"/>
      </w:rPr>
    </w:lvl>
    <w:lvl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4"/>
  </w:num>
  <w:num w:numId="2">
    <w:abstractNumId w:val="5"/>
  </w:num>
  <w:num w:numId="3">
    <w:abstractNumId w:val="1"/>
  </w:num>
  <w:num w:numId="4">
    <w:abstractNumId w:val="3"/>
  </w:num>
  <w:num w:numId="5">
    <w:abstractNumId w:val="0"/>
  </w:num>
  <w:num w:numId="6">
    <w:abstractNumId w:val="2"/>
  </w:num>
  <w:num w:numId="7">
    <w:abstractNumId w:val="6"/>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2572"/>
    <w:rsid w:val="00004DCE"/>
    <w:rsid w:val="00007FC2"/>
    <w:rsid w:val="000201F8"/>
    <w:rsid w:val="000408A8"/>
    <w:rsid w:val="00067CD1"/>
    <w:rsid w:val="000759BE"/>
    <w:rsid w:val="000838C1"/>
    <w:rsid w:val="000A36D7"/>
    <w:rsid w:val="000A7240"/>
    <w:rsid w:val="000C5863"/>
    <w:rsid w:val="000D10DB"/>
    <w:rsid w:val="000E042E"/>
    <w:rsid w:val="000F03F6"/>
    <w:rsid w:val="0011336F"/>
    <w:rsid w:val="001410C8"/>
    <w:rsid w:val="00143BF0"/>
    <w:rsid w:val="00147DCA"/>
    <w:rsid w:val="001A407E"/>
    <w:rsid w:val="001B057F"/>
    <w:rsid w:val="001C5CCA"/>
    <w:rsid w:val="001E028A"/>
    <w:rsid w:val="001F5CFB"/>
    <w:rsid w:val="00212572"/>
    <w:rsid w:val="00233E53"/>
    <w:rsid w:val="00250538"/>
    <w:rsid w:val="00251C52"/>
    <w:rsid w:val="00280C42"/>
    <w:rsid w:val="00297C64"/>
    <w:rsid w:val="002A4DCE"/>
    <w:rsid w:val="002B36F9"/>
    <w:rsid w:val="002C5747"/>
    <w:rsid w:val="002E31C0"/>
    <w:rsid w:val="002F3BF5"/>
    <w:rsid w:val="003049DA"/>
    <w:rsid w:val="0030618C"/>
    <w:rsid w:val="00315EA9"/>
    <w:rsid w:val="00325DD6"/>
    <w:rsid w:val="0033499F"/>
    <w:rsid w:val="003357EC"/>
    <w:rsid w:val="00367DA4"/>
    <w:rsid w:val="00372F80"/>
    <w:rsid w:val="003756C2"/>
    <w:rsid w:val="003B0982"/>
    <w:rsid w:val="003E02AA"/>
    <w:rsid w:val="003E701C"/>
    <w:rsid w:val="004467FC"/>
    <w:rsid w:val="00461AE4"/>
    <w:rsid w:val="004A64DD"/>
    <w:rsid w:val="004D03A5"/>
    <w:rsid w:val="004E31E5"/>
    <w:rsid w:val="00515FDF"/>
    <w:rsid w:val="00525A3A"/>
    <w:rsid w:val="0053157B"/>
    <w:rsid w:val="00540507"/>
    <w:rsid w:val="00545B05"/>
    <w:rsid w:val="005611B1"/>
    <w:rsid w:val="00576D41"/>
    <w:rsid w:val="00593FC7"/>
    <w:rsid w:val="005A14DD"/>
    <w:rsid w:val="005A690D"/>
    <w:rsid w:val="005B10A4"/>
    <w:rsid w:val="005C2620"/>
    <w:rsid w:val="005C6007"/>
    <w:rsid w:val="005E38E1"/>
    <w:rsid w:val="005F5C8B"/>
    <w:rsid w:val="006122B3"/>
    <w:rsid w:val="006432B7"/>
    <w:rsid w:val="00654EA7"/>
    <w:rsid w:val="00657111"/>
    <w:rsid w:val="00666A06"/>
    <w:rsid w:val="006A5449"/>
    <w:rsid w:val="006C3B68"/>
    <w:rsid w:val="006C4398"/>
    <w:rsid w:val="006C7D28"/>
    <w:rsid w:val="006E6D86"/>
    <w:rsid w:val="006F79C5"/>
    <w:rsid w:val="006F7B8D"/>
    <w:rsid w:val="00722964"/>
    <w:rsid w:val="00790845"/>
    <w:rsid w:val="00795A29"/>
    <w:rsid w:val="007B17CF"/>
    <w:rsid w:val="007C28E9"/>
    <w:rsid w:val="00811746"/>
    <w:rsid w:val="00832370"/>
    <w:rsid w:val="00863A7F"/>
    <w:rsid w:val="008825CB"/>
    <w:rsid w:val="008F2078"/>
    <w:rsid w:val="008F7F6A"/>
    <w:rsid w:val="00921F3F"/>
    <w:rsid w:val="00953A92"/>
    <w:rsid w:val="0095467C"/>
    <w:rsid w:val="009803B4"/>
    <w:rsid w:val="009A1EE8"/>
    <w:rsid w:val="009A7B81"/>
    <w:rsid w:val="009E1F79"/>
    <w:rsid w:val="009F73F1"/>
    <w:rsid w:val="00A003C6"/>
    <w:rsid w:val="00A030B8"/>
    <w:rsid w:val="00A23208"/>
    <w:rsid w:val="00A319A1"/>
    <w:rsid w:val="00A35695"/>
    <w:rsid w:val="00A577A7"/>
    <w:rsid w:val="00A87EE6"/>
    <w:rsid w:val="00AA6ECC"/>
    <w:rsid w:val="00AC7A0B"/>
    <w:rsid w:val="00AD6FEA"/>
    <w:rsid w:val="00AE64D6"/>
    <w:rsid w:val="00AF325D"/>
    <w:rsid w:val="00AF6E3B"/>
    <w:rsid w:val="00B125C4"/>
    <w:rsid w:val="00B20EE4"/>
    <w:rsid w:val="00B23C9B"/>
    <w:rsid w:val="00B36F63"/>
    <w:rsid w:val="00B45208"/>
    <w:rsid w:val="00B50ED7"/>
    <w:rsid w:val="00B821F6"/>
    <w:rsid w:val="00BA274E"/>
    <w:rsid w:val="00BB0980"/>
    <w:rsid w:val="00BC1F8F"/>
    <w:rsid w:val="00BC34C8"/>
    <w:rsid w:val="00C25987"/>
    <w:rsid w:val="00C3703D"/>
    <w:rsid w:val="00C914F4"/>
    <w:rsid w:val="00CB4FDD"/>
    <w:rsid w:val="00CB75F6"/>
    <w:rsid w:val="00CC2173"/>
    <w:rsid w:val="00CF1FA1"/>
    <w:rsid w:val="00D24610"/>
    <w:rsid w:val="00D26A29"/>
    <w:rsid w:val="00D55C8E"/>
    <w:rsid w:val="00D66F08"/>
    <w:rsid w:val="00D73B9B"/>
    <w:rsid w:val="00D86D3C"/>
    <w:rsid w:val="00DB3922"/>
    <w:rsid w:val="00DB4F7A"/>
    <w:rsid w:val="00DC0BBD"/>
    <w:rsid w:val="00DD1363"/>
    <w:rsid w:val="00DE6140"/>
    <w:rsid w:val="00DE6B58"/>
    <w:rsid w:val="00DE751C"/>
    <w:rsid w:val="00DF7E2C"/>
    <w:rsid w:val="00E27765"/>
    <w:rsid w:val="00E32BF2"/>
    <w:rsid w:val="00E34F83"/>
    <w:rsid w:val="00E72557"/>
    <w:rsid w:val="00E83A48"/>
    <w:rsid w:val="00E912A8"/>
    <w:rsid w:val="00E97510"/>
    <w:rsid w:val="00EA1B5B"/>
    <w:rsid w:val="00EC7DB0"/>
    <w:rsid w:val="00ED23B0"/>
    <w:rsid w:val="00EF1F2F"/>
    <w:rsid w:val="00F11BF0"/>
    <w:rsid w:val="00F43FC1"/>
    <w:rsid w:val="00F83FFA"/>
    <w:rsid w:val="00FB0349"/>
    <w:rsid w:val="00FC218E"/>
    <w:rsid w:val="00FE24E9"/>
    <w:rsid w:val="00FE5D49"/>
    <w:rsid w:val="00FE5FCC"/>
    <w:rsid w:val="00FE68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qFormat/>
    <w:pPr>
      <w:keepNext/>
      <w:ind w:firstLine="708"/>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32370"/>
    <w:rPr>
      <w:rFonts w:cs="Tahoma" w:hAnsi="Tahoma" w:ascii="Tahoma"/>
      <w:sz w:val="16"/>
      <w:szCs w:val="16"/>
    </w:rPr>
  </w:style>
  <w:style w:styleId="Zaglavlje" w:type="paragraph">
    <w:name w:val="header"/>
    <w:basedOn w:val="Normal"/>
    <w:rsid w:val="002E31C0"/>
    <w:pPr>
      <w:tabs>
        <w:tab w:pos="4536" w:val="center"/>
        <w:tab w:pos="9072" w:val="right"/>
      </w:tabs>
    </w:pPr>
  </w:style>
  <w:style w:styleId="Brojstranice" w:type="character">
    <w:name w:val="page number"/>
    <w:basedOn w:val="Zadanifontodlomka"/>
    <w:rsid w:val="002E31C0"/>
  </w:style>
  <w:style w:styleId="Podnoje" w:type="paragraph">
    <w:name w:val="footer"/>
    <w:basedOn w:val="Normal"/>
    <w:rsid w:val="00A35695"/>
    <w:pPr>
      <w:tabs>
        <w:tab w:pos="4536" w:val="center"/>
        <w:tab w:pos="9072" w:val="right"/>
      </w:tabs>
    </w:pPr>
  </w:style>
  <w:style w:styleId="Tekstrezerviranogmjesta" w:type="character">
    <w:name w:val="Placeholder Text"/>
    <w:basedOn w:val="Zadanifontodlomka"/>
    <w:uiPriority w:val="99"/>
    <w:semiHidden/>
    <w:rsid w:val="00D55C8E"/>
    <w:rPr>
      <w:color w:val="808080"/>
      <w:bdr w:space="0" w:sz="0" w:color="auto" w:val="none"/>
      <w:shd w:fill="auto" w:color="auto" w:val="clear"/>
    </w:rPr>
  </w:style>
  <w:style w:customStyle="true" w:styleId="eSPISCCParagraphDefaultFont" w:type="character">
    <w:name w:val="eSPIS_CC_Paragraph Default Font"/>
    <w:basedOn w:val="Zadanifontodlomka"/>
    <w:rsid w:val="00D55C8E"/>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D55C8E"/>
    <w:rPr>
      <w:bCs/>
      <w:bdr w:space="0" w:sz="0" w:color="auto" w:val="none"/>
      <w:shd w:fill="FFFFCC" w:color="auto" w:val="clear"/>
      <w:lang w:val="hr-HR"/>
    </w:rPr>
  </w:style>
  <w:style w:customStyle="true" w:styleId="PozadinaSvijetloCrvena" w:type="character">
    <w:name w:val="Pozadina_SvijetloCrvena"/>
    <w:basedOn w:val="eSPISCCParagraphDefaultFont"/>
    <w:rsid w:val="00D55C8E"/>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D55C8E"/>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styleId="Naslov3" w:type="paragraph">
    <w:name w:val="heading 3"/>
    <w:basedOn w:val="Normal"/>
    <w:next w:val="Normal"/>
    <w:qFormat/>
    <w:pPr>
      <w:keepNext/>
      <w:ind w:firstLine="708"/>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32370"/>
    <w:rPr>
      <w:rFonts w:ascii="Tahoma" w:cs="Tahoma" w:hAnsi="Tahoma"/>
      <w:sz w:val="16"/>
      <w:szCs w:val="16"/>
    </w:rPr>
  </w:style>
  <w:style w:styleId="Zaglavlje" w:type="paragraph">
    <w:name w:val="header"/>
    <w:basedOn w:val="Normal"/>
    <w:rsid w:val="002E31C0"/>
    <w:pPr>
      <w:tabs>
        <w:tab w:pos="4536" w:val="center"/>
        <w:tab w:pos="9072" w:val="right"/>
      </w:tabs>
    </w:pPr>
  </w:style>
  <w:style w:styleId="Brojstranice" w:type="character">
    <w:name w:val="page number"/>
    <w:basedOn w:val="Zadanifontodlomka"/>
    <w:rsid w:val="002E31C0"/>
  </w:style>
  <w:style w:styleId="Podnoje" w:type="paragraph">
    <w:name w:val="footer"/>
    <w:basedOn w:val="Normal"/>
    <w:rsid w:val="00A35695"/>
    <w:pPr>
      <w:tabs>
        <w:tab w:pos="4536" w:val="center"/>
        <w:tab w:pos="9072" w:val="right"/>
      </w:tabs>
    </w:pPr>
  </w:style>
  <w:style w:styleId="Tekstrezerviranogmjesta" w:type="character">
    <w:name w:val="Placeholder Text"/>
    <w:basedOn w:val="Zadanifontodlomka"/>
    <w:uiPriority w:val="99"/>
    <w:semiHidden/>
    <w:rsid w:val="00D55C8E"/>
    <w:rPr>
      <w:color w:val="808080"/>
      <w:bdr w:color="auto" w:space="0" w:sz="0" w:val="none"/>
      <w:shd w:color="auto" w:fill="auto" w:val="clear"/>
    </w:rPr>
  </w:style>
  <w:style w:customStyle="1" w:styleId="eSPISCCParagraphDefaultFont" w:type="character">
    <w:name w:val="eSPIS_CC_Paragraph Default Font"/>
    <w:basedOn w:val="Zadanifontodlomka"/>
    <w:rsid w:val="00D55C8E"/>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D55C8E"/>
    <w:rPr>
      <w:bCs/>
      <w:bdr w:color="auto" w:space="0" w:sz="0" w:val="none"/>
      <w:shd w:color="auto" w:fill="FFFFCC" w:val="clear"/>
      <w:lang w:val="hr-HR"/>
    </w:rPr>
  </w:style>
  <w:style w:customStyle="1" w:styleId="PozadinaSvijetloCrvena" w:type="character">
    <w:name w:val="Pozadina_SvijetloCrvena"/>
    <w:basedOn w:val="eSPISCCParagraphDefaultFont"/>
    <w:rsid w:val="00D55C8E"/>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D55C8E"/>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2015.</izvorni_sadrzaj>
    <derivirana_varijabla naziv="DomainObject.DatumDonosenjaOdluke_1">25.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izvorni_sadrzaj>
    <derivirana_varijabla naziv="DomainObject.Predmet.Broj_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2015.</izvorni_sadrzaj>
    <derivirana_varijabla naziv="DomainObject.Predmet.DatumOsnivanja_1">4.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St-111/2015</izvorni_sadrzaj>
    <derivirana_varijabla naziv="DomainObject.Predmet.OznakaBroj_1">St-111/2015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RENCI d.o.o.</izvorni_sadrzaj>
    <derivirana_varijabla naziv="DomainObject.Predmet.ProtustrankaFormated_1">  RENCI d.o.o.</derivirana_varijabla>
  </DomainObject.Predmet.ProtustrankaFormated>
  <DomainObject.Predmet.ProtustrankaFormatedOIB>
    <izvorni_sadrzaj>  RENCI d.o.o., OIB 16972148015</izvorni_sadrzaj>
    <derivirana_varijabla naziv="DomainObject.Predmet.ProtustrankaFormatedOIB_1">  RENCI d.o.o., OIB 16972148015</derivirana_varijabla>
  </DomainObject.Predmet.ProtustrankaFormatedOIB>
  <DomainObject.Predmet.ProtustrankaFormatedWithAdress>
    <izvorni_sadrzaj> RENCI d.o.o., Jana Sibeliusa 24, 10000 Zagreb</izvorni_sadrzaj>
    <derivirana_varijabla naziv="DomainObject.Predmet.ProtustrankaFormatedWithAdress_1"> RENCI d.o.o., Jana Sibeliusa 24, 10000 Zagreb</derivirana_varijabla>
  </DomainObject.Predmet.ProtustrankaFormatedWithAdress>
  <DomainObject.Predmet.ProtustrankaFormatedWithAdressOIB>
    <izvorni_sadrzaj> RENCI d.o.o., OIB 16972148015, Jana Sibeliusa 24, 10000 Zagreb</izvorni_sadrzaj>
    <derivirana_varijabla naziv="DomainObject.Predmet.ProtustrankaFormatedWithAdressOIB_1"> RENCI d.o.o., OIB 16972148015, Jana Sibeliusa 24, 10000 Zagreb</derivirana_varijabla>
  </DomainObject.Predmet.ProtustrankaFormatedWithAdressOIB>
  <DomainObject.Predmet.ProtustrankaWithAdress>
    <izvorni_sadrzaj>RENCI d.o.o. Jana Sibeliusa 24, 10000 Zagreb</izvorni_sadrzaj>
    <derivirana_varijabla naziv="DomainObject.Predmet.ProtustrankaWithAdress_1">RENCI d.o.o. Jana Sibeliusa 24, 10000 Zagreb</derivirana_varijabla>
  </DomainObject.Predmet.ProtustrankaWithAdress>
  <DomainObject.Predmet.ProtustrankaWithAdressOIB>
    <izvorni_sadrzaj>RENCI d.o.o., OIB 16972148015, Jana Sibeliusa 24, 10000 Zagreb</izvorni_sadrzaj>
    <derivirana_varijabla naziv="DomainObject.Predmet.ProtustrankaWithAdressOIB_1">RENCI d.o.o., OIB 16972148015, Jana Sibeliusa 24, 10000 Zagreb</derivirana_varijabla>
  </DomainObject.Predmet.ProtustrankaWithAdressOIB>
  <DomainObject.Predmet.ProtustrankaNazivFormated>
    <izvorni_sadrzaj>RENCI d.o.o.</izvorni_sadrzaj>
    <derivirana_varijabla naziv="DomainObject.Predmet.ProtustrankaNazivFormated_1">RENCI d.o.o.</derivirana_varijabla>
  </DomainObject.Predmet.ProtustrankaNazivFormated>
  <DomainObject.Predmet.ProtustrankaNazivFormatedOIB>
    <izvorni_sadrzaj>RENCI d.o.o., OIB 16972148015</izvorni_sadrzaj>
    <derivirana_varijabla naziv="DomainObject.Predmet.ProtustrankaNazivFormatedOIB_1">RENCI d.o.o., OIB 16972148015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RENCI d.o.o.; VJEROVNICI</izvorni_sadrzaj>
    <derivirana_varijabla naziv="DomainObject.Predmet.StrankaFormated_1">  RENCI d.o.o.; VJEROVNICI</derivirana_varijabla>
  </DomainObject.Predmet.StrankaFormated>
  <DomainObject.Predmet.StrankaFormatedOIB>
    <izvorni_sadrzaj>  RENCI d.o.o., OIB 16972148015; VJEROVNICI</izvorni_sadrzaj>
    <derivirana_varijabla naziv="DomainObject.Predmet.StrankaFormatedOIB_1">  RENCI d.o.o., OIB 16972148015; VJEROVNICI</derivirana_varijabla>
  </DomainObject.Predmet.StrankaFormatedOIB>
  <DomainObject.Predmet.StrankaFormatedWithAdress>
    <izvorni_sadrzaj> RENCI d.o.o., Jana Sibeliusa 24, 10000 Zagreb; VJEROVNICI</izvorni_sadrzaj>
    <derivirana_varijabla naziv="DomainObject.Predmet.StrankaFormatedWithAdress_1"> RENCI d.o.o., Jana Sibeliusa 24, 10000 Zagreb; VJEROVNICI</derivirana_varijabla>
  </DomainObject.Predmet.StrankaFormatedWithAdress>
  <DomainObject.Predmet.StrankaFormatedWithAdressOIB>
    <izvorni_sadrzaj> RENCI d.o.o., OIB 16972148015, Jana Sibeliusa 24, 10000 Zagreb; VJEROVNICI</izvorni_sadrzaj>
    <derivirana_varijabla naziv="DomainObject.Predmet.StrankaFormatedWithAdressOIB_1"> RENCI d.o.o., OIB 16972148015, Jana Sibeliusa 24, 10000 Zagreb; VJEROVNICI</derivirana_varijabla>
  </DomainObject.Predmet.StrankaFormatedWithAdressOIB>
  <DomainObject.Predmet.StrankaWithAdress>
    <izvorni_sadrzaj>RENCI d.o.o. Jana Sibeliusa 24,10000 Zagreb,VJEROVNICI </izvorni_sadrzaj>
    <derivirana_varijabla naziv="DomainObject.Predmet.StrankaWithAdress_1">RENCI d.o.o. Jana Sibeliusa 24,10000 Zagreb,VJEROVNICI </derivirana_varijabla>
  </DomainObject.Predmet.StrankaWithAdress>
  <DomainObject.Predmet.StrankaWithAdressOIB>
    <izvorni_sadrzaj>RENCI d.o.o., OIB 16972148015, Jana Sibeliusa 24,10000 Zagreb,VJEROVNICI</izvorni_sadrzaj>
    <derivirana_varijabla naziv="DomainObject.Predmet.StrankaWithAdressOIB_1">RENCI d.o.o., OIB 16972148015, Jana Sibeliusa 24,10000 Zagreb,VJEROVNICI</derivirana_varijabla>
  </DomainObject.Predmet.StrankaWithAdressOIB>
  <DomainObject.Predmet.StrankaNazivFormated>
    <izvorni_sadrzaj>RENCI d.o.o.,VJEROVNICI</izvorni_sadrzaj>
    <derivirana_varijabla naziv="DomainObject.Predmet.StrankaNazivFormated_1">RENCI d.o.o.,VJEROVNICI</derivirana_varijabla>
  </DomainObject.Predmet.StrankaNazivFormated>
  <DomainObject.Predmet.StrankaNazivFormatedOIB>
    <izvorni_sadrzaj>RENCI d.o.o., OIB 16972148015,VJEROVNICI</izvorni_sadrzaj>
    <derivirana_varijabla naziv="DomainObject.Predmet.StrankaNazivFormatedOIB_1">RENCI d.o.o., OIB 16972148015,VJEROVNICI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RENCI d.o.o.</item>
      <item>VJEROVNICI</item>
    </izvorni_sadrzaj>
    <derivirana_varijabla naziv="DomainObject.Predmet.StrankaListFormated_1">
      <item>RENCI d.o.o.</item>
      <item>VJEROVNICI</item>
    </derivirana_varijabla>
  </DomainObject.Predmet.StrankaListFormated>
  <DomainObject.Predmet.StrankaListFormatedOIB>
    <izvorni_sadrzaj>
      <item>RENCI d.o.o., OIB 16972148015</item>
      <item>VJEROVNICI</item>
    </izvorni_sadrzaj>
    <derivirana_varijabla naziv="DomainObject.Predmet.StrankaListFormatedOIB_1">
      <item>RENCI d.o.o., OIB 16972148015</item>
      <item>VJEROVNICI</item>
    </derivirana_varijabla>
  </DomainObject.Predmet.StrankaListFormatedOIB>
  <DomainObject.Predmet.StrankaListFormatedWithAdress>
    <izvorni_sadrzaj>
      <item>RENCI d.o.o., Jana Sibeliusa 24, 10000 Zagreb</item>
      <item>VJEROVNICI</item>
    </izvorni_sadrzaj>
    <derivirana_varijabla naziv="DomainObject.Predmet.StrankaListFormatedWithAdress_1">
      <item>RENCI d.o.o., Jana Sibeliusa 24, 10000 Zagreb</item>
      <item>VJEROVNICI</item>
    </derivirana_varijabla>
  </DomainObject.Predmet.StrankaListFormatedWithAdress>
  <DomainObject.Predmet.StrankaListFormatedWithAdressOIB>
    <izvorni_sadrzaj>
      <item>RENCI d.o.o., OIB 16972148015, Jana Sibeliusa 24, 10000 Zagreb</item>
      <item>VJEROVNICI</item>
    </izvorni_sadrzaj>
    <derivirana_varijabla naziv="DomainObject.Predmet.StrankaListFormatedWithAdressOIB_1">
      <item>RENCI d.o.o., OIB 16972148015, Jana Sibeliusa 24, 10000 Zagreb</item>
      <item>VJEROVNICI</item>
    </derivirana_varijabla>
  </DomainObject.Predmet.StrankaListFormatedWithAdressOIB>
  <DomainObject.Predmet.StrankaListNazivFormated>
    <izvorni_sadrzaj>
      <item>RENCI d.o.o.</item>
      <item>VJEROVNICI</item>
    </izvorni_sadrzaj>
    <derivirana_varijabla naziv="DomainObject.Predmet.StrankaListNazivFormated_1">
      <item>RENCI d.o.o.</item>
      <item>VJEROVNICI</item>
    </derivirana_varijabla>
  </DomainObject.Predmet.StrankaListNazivFormated>
  <DomainObject.Predmet.StrankaListNazivFormatedOIB>
    <izvorni_sadrzaj>
      <item>RENCI d.o.o., OIB 16972148015</item>
      <item>VJEROVNICI</item>
    </izvorni_sadrzaj>
    <derivirana_varijabla naziv="DomainObject.Predmet.StrankaListNazivFormatedOIB_1">
      <item>RENCI d.o.o., OIB 16972148015</item>
      <item>VJEROVNICI</item>
    </derivirana_varijabla>
  </DomainObject.Predmet.StrankaListNazivFormatedOIB>
  <DomainObject.Predmet.ProtuStrankaListFormated>
    <izvorni_sadrzaj>
      <item>RENCI d.o.o.</item>
    </izvorni_sadrzaj>
    <derivirana_varijabla naziv="DomainObject.Predmet.ProtuStrankaListFormated_1">
      <item>RENCI d.o.o.</item>
    </derivirana_varijabla>
  </DomainObject.Predmet.ProtuStrankaListFormated>
  <DomainObject.Predmet.ProtuStrankaListFormatedOIB>
    <izvorni_sadrzaj>
      <item>RENCI d.o.o., OIB 16972148015</item>
    </izvorni_sadrzaj>
    <derivirana_varijabla naziv="DomainObject.Predmet.ProtuStrankaListFormatedOIB_1">
      <item>RENCI d.o.o., OIB 16972148015</item>
    </derivirana_varijabla>
  </DomainObject.Predmet.ProtuStrankaListFormatedOIB>
  <DomainObject.Predmet.ProtuStrankaListFormatedWithAdress>
    <izvorni_sadrzaj>
      <item>RENCI d.o.o., Jana Sibeliusa 24, 10000 Zagreb</item>
    </izvorni_sadrzaj>
    <derivirana_varijabla naziv="DomainObject.Predmet.ProtuStrankaListFormatedWithAdress_1">
      <item>RENCI d.o.o., Jana Sibeliusa 24, 10000 Zagreb</item>
    </derivirana_varijabla>
  </DomainObject.Predmet.ProtuStrankaListFormatedWithAdress>
  <DomainObject.Predmet.ProtuStrankaListFormatedWithAdressOIB>
    <izvorni_sadrzaj>
      <item>RENCI d.o.o., OIB 16972148015, Jana Sibeliusa 24, 10000 Zagreb</item>
    </izvorni_sadrzaj>
    <derivirana_varijabla naziv="DomainObject.Predmet.ProtuStrankaListFormatedWithAdressOIB_1">
      <item>RENCI d.o.o., OIB 16972148015, Jana Sibeliusa 24, 10000 Zagreb</item>
    </derivirana_varijabla>
  </DomainObject.Predmet.ProtuStrankaListFormatedWithAdressOIB>
  <DomainObject.Predmet.ProtuStrankaListNazivFormated>
    <izvorni_sadrzaj>
      <item>RENCI d.o.o.</item>
    </izvorni_sadrzaj>
    <derivirana_varijabla naziv="DomainObject.Predmet.ProtuStrankaListNazivFormated_1">
      <item>RENCI d.o.o.</item>
    </derivirana_varijabla>
  </DomainObject.Predmet.ProtuStrankaListNazivFormated>
  <DomainObject.Predmet.ProtuStrankaListNazivFormatedOIB>
    <izvorni_sadrzaj>
      <item>RENCI d.o.o., OIB 16972148015</item>
    </izvorni_sadrzaj>
    <derivirana_varijabla naziv="DomainObject.Predmet.ProtuStrankaListNazivFormatedOIB_1">
      <item>RENCI d.o.o., OIB 16972148015</item>
    </derivirana_varijabla>
  </DomainObject.Predmet.ProtuStrankaListNazivFormatedOIB>
  <DomainObject.Predmet.OstaliListFormated>
    <izvorni_sadrzaj>
      <item>Damir Pehar</item>
    </izvorni_sadrzaj>
    <derivirana_varijabla naziv="DomainObject.Predmet.OstaliListFormated_1">
      <item>Damir Pehar</item>
    </derivirana_varijabla>
  </DomainObject.Predmet.OstaliListFormated>
  <DomainObject.Predmet.OstaliListFormatedOIB>
    <izvorni_sadrzaj>
      <item>Damir Pehar, OIB 15785284007</item>
    </izvorni_sadrzaj>
    <derivirana_varijabla naziv="DomainObject.Predmet.OstaliListFormatedOIB_1">
      <item>Damir Pehar, OIB 15785284007</item>
    </derivirana_varijabla>
  </DomainObject.Predmet.OstaliListFormatedOIB>
  <DomainObject.Predmet.OstaliListFormatedWithAdress>
    <izvorni_sadrzaj>
      <item>Damir Pehar, Jana Sibeliusa 4, 10000 Zagreb</item>
    </izvorni_sadrzaj>
    <derivirana_varijabla naziv="DomainObject.Predmet.OstaliListFormatedWithAdress_1">
      <item>Damir Pehar, Jana Sibeliusa 4, 10000 Zagreb</item>
    </derivirana_varijabla>
  </DomainObject.Predmet.OstaliListFormatedWithAdress>
  <DomainObject.Predmet.OstaliListFormatedWithAdressOIB>
    <izvorni_sadrzaj>
      <item>Damir Pehar, OIB 15785284007, Jana Sibeliusa 4, 10000 Zagreb</item>
    </izvorni_sadrzaj>
    <derivirana_varijabla naziv="DomainObject.Predmet.OstaliListFormatedWithAdressOIB_1">
      <item>Damir Pehar, OIB 15785284007, Jana Sibeliusa 4, 10000 Zagreb</item>
    </derivirana_varijabla>
  </DomainObject.Predmet.OstaliListFormatedWithAdressOIB>
  <DomainObject.Predmet.OstaliListNazivFormated>
    <izvorni_sadrzaj>
      <item>Damir Pehar</item>
    </izvorni_sadrzaj>
    <derivirana_varijabla naziv="DomainObject.Predmet.OstaliListNazivFormated_1">
      <item>Damir Pehar</item>
    </derivirana_varijabla>
  </DomainObject.Predmet.OstaliListNazivFormated>
  <DomainObject.Predmet.OstaliListNazivFormatedOIB>
    <izvorni_sadrzaj>
      <item>Damir Pehar, OIB 15785284007</item>
    </izvorni_sadrzaj>
    <derivirana_varijabla naziv="DomainObject.Predmet.OstaliListNazivFormatedOIB_1">
      <item>Damir Pehar, OIB 15785284007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2015.</izvorni_sadrzaj>
    <derivirana_varijabla naziv="DomainObject.Datum_1">28. rujna 2015.</derivirana_varijabla>
  </DomainObject.Datum>
  <DomainObject.PoslovniBrojDokumenta>
    <izvorni_sadrzaj/>
    <derivirana_varijabla naziv="DomainObject.PoslovniBrojDokumenta_1"/>
  </DomainObject.PoslovniBrojDokumenta>
  <DomainObject.Predmet.StrankaIDrugi>
    <izvorni_sadrzaj>RENCI d.o.o. i dr.</izvorni_sadrzaj>
    <derivirana_varijabla naziv="DomainObject.Predmet.StrankaIDrugi_1">RENCI d.o.o. i dr.</derivirana_varijabla>
  </DomainObject.Predmet.StrankaIDrugi>
  <DomainObject.Predmet.ProtustrankaIDrugi>
    <izvorni_sadrzaj>RENCI d.o.o.</izvorni_sadrzaj>
    <derivirana_varijabla naziv="DomainObject.Predmet.ProtustrankaIDrugi_1">RENCI d.o.o.</derivirana_varijabla>
  </DomainObject.Predmet.ProtustrankaIDrugi>
  <DomainObject.Predmet.StrankaIDrugiAdressOIB>
    <izvorni_sadrzaj>RENCI d.o.o., OIB 16972148015, Jana Sibeliusa 24, 10000 Zagreb i dr.</izvorni_sadrzaj>
    <derivirana_varijabla naziv="DomainObject.Predmet.StrankaIDrugiAdressOIB_1">RENCI d.o.o., OIB 16972148015, Jana Sibeliusa 24, 10000 Zagreb i dr.</derivirana_varijabla>
  </DomainObject.Predmet.StrankaIDrugiAdressOIB>
  <DomainObject.Predmet.ProtustrankaIDrugiAdressOIB>
    <izvorni_sadrzaj>RENCI d.o.o., OIB 16972148015, Jana Sibeliusa 24, 10000 Zagreb</izvorni_sadrzaj>
    <derivirana_varijabla naziv="DomainObject.Predmet.ProtustrankaIDrugiAdressOIB_1">RENCI d.o.o., OIB 16972148015, Jana Sibeliusa 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RENCI d.o.o.</item>
      <item>RENCI d.o.o.</item>
      <item>Damir Pehar</item>
      <item>VJEROVNICI</item>
    </izvorni_sadrzaj>
    <derivirana_varijabla naziv="DomainObject.Predmet.SudioniciListNaziv_1">
      <item>RENCI d.o.o.</item>
      <item>RENCI d.o.o.</item>
      <item>Damir Pehar</item>
      <item>VJEROVNICI</item>
    </derivirana_varijabla>
  </DomainObject.Predmet.SudioniciListNaziv>
  <DomainObject.Predmet.SudioniciListAdressOIB>
    <izvorni_sadrzaj>
      <item>RENCI d.o.o., OIB 16972148015, Jana Sibeliusa 24,10000 Zagreb</item>
      <item>RENCI d.o.o., OIB 16972148015, Jana Sibeliusa 24,10000 Zagreb</item>
      <item>Damir Pehar, OIB 15785284007, Jana Sibeliusa 4,10000 Zagreb</item>
      <item>VJEROVNICI</item>
    </izvorni_sadrzaj>
    <derivirana_varijabla naziv="DomainObject.Predmet.SudioniciListAdressOIB_1">
      <item>RENCI d.o.o., OIB 16972148015, Jana Sibeliusa 24,10000 Zagreb</item>
      <item>RENCI d.o.o., OIB 16972148015, Jana Sibeliusa 24,10000 Zagreb</item>
      <item>Damir Pehar, OIB 15785284007, Jana Sibeliusa 4,10000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16972148015</item>
      <item>, OIB 16972148015</item>
      <item>, OIB 15785284007</item>
      <item>, OIB null</item>
    </izvorni_sadrzaj>
    <derivirana_varijabla naziv="DomainObject.Predmet.SudioniciListNazivOIB_1">
      <item>, OIB 16972148015</item>
      <item>, OIB 16972148015</item>
      <item>, OIB 15785284007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541</properties:Words>
  <properties:Characters>2943</properties:Characters>
  <properties:Lines>75</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XXXI/XXII-ST-739/02</vt:lpstr>
    </vt:vector>
  </properties:TitlesOfParts>
  <properties:LinksUpToDate>false</properties:LinksUpToDate>
  <properties:CharactersWithSpaces>3559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2015-09-25T11:45:00Z</dcterms:created>
  <dc:creator>Nada Kraljić</dc:creator>
  <cp:lastModifiedBy>Vinka Mihalinčić</cp:lastModifiedBy>
  <cp:lastPrinted>2015-09-25T11:29:00Z</cp:lastPrinted>
  <dcterms:modified xmlns:xsi="http://www.w3.org/2001/XMLSchema-instance" xsi:type="dcterms:W3CDTF">2015-09-28T10:00:00Z</dcterms:modified>
  <cp:revision>5</cp:revision>
  <dc:title>XXXI/XXII-ST-739/02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