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085e" w14:paraId="40e085e" w:rsidRDefault="009B6C6C" w:rsidP="009B6C6C" w:rsidR="009B6C6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42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C77321">
        <w:t>418</w:t>
      </w:r>
      <w:r>
        <w:t>/1</w:t>
      </w:r>
      <w:r w:rsidR="00C77321">
        <w:t>6</w:t>
      </w:r>
      <w:r>
        <w:t>-</w:t>
      </w:r>
      <w:r w:rsidR="00C77321">
        <w:t>3</w:t>
      </w:r>
      <w:r>
        <w:t>1</w:t>
      </w:r>
    </w:p>
    <w:p w:rsidRDefault="009B6C6C" w:rsidP="009B6C6C" w:rsidR="009B6C6C" w:rsidRPr="00D21A2C"/>
    <w:p w:rsidRDefault="009B6C6C" w:rsidP="009B6C6C" w:rsidR="009B6C6C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B6C6C" w:rsidP="009B6C6C" w:rsidR="00FD2BB6">
      <w:pPr>
        <w:ind w:hanging="720" w:left="360"/>
        <w:rPr>
          <w:b/>
          <w:bCs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  <w:r w:rsidR="00FD2BB6">
        <w:rPr>
          <w:b/>
          <w:bCs/>
        </w:rPr>
        <w:tab/>
      </w:r>
      <w:r>
        <w:rPr>
          <w:b/>
          <w:bCs/>
        </w:rPr>
        <w:t xml:space="preserve"> </w:t>
      </w:r>
    </w:p>
    <w:p w:rsidRDefault="001B2F74" w:rsidP="009B6C6C" w:rsidR="001B2F74" w:rsidRPr="009B6C6C">
      <w:pPr>
        <w:ind w:hanging="720" w:left="360"/>
        <w:rPr>
          <w:b/>
        </w:rPr>
      </w:pPr>
    </w:p>
    <w:p w:rsidRDefault="00FD2BB6" w:rsidP="00572FB9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St-112/13-43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D93A5F" w:rsidP="00935080" w:rsidR="00D93A5F"/>
    <w:p w:rsidRDefault="001B2F74" w:rsidP="00935080" w:rsidR="001B2F74"/>
    <w:p w:rsidRDefault="00C77321" w:rsidP="00C77321" w:rsidR="00C77321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Pr="001A5DA9">
        <w:t>JABUKA d.o.o. za projektiranje, proizvodnju i trgovinu, Đakovo, Petra Svačića 25,  MBS 030074588, OIB 08161832336</w:t>
      </w:r>
      <w:r w:rsidRPr="00655274">
        <w:t xml:space="preserve">, dana </w:t>
      </w:r>
      <w:r w:rsidR="00BD5FB7">
        <w:t>21</w:t>
      </w:r>
      <w:r w:rsidRPr="00655274">
        <w:t xml:space="preserve">. </w:t>
      </w:r>
      <w:r>
        <w:t>s</w:t>
      </w:r>
      <w:r w:rsidR="00BD5FB7">
        <w:t>rp</w:t>
      </w:r>
      <w:r>
        <w:t>nja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DC1762" w:rsidP="00DC1762" w:rsidR="00DC1762">
      <w:pPr>
        <w:ind w:firstLine="711"/>
        <w:jc w:val="both"/>
      </w:pPr>
    </w:p>
    <w:p w:rsidRDefault="001B2F74" w:rsidP="00DC1762" w:rsidR="001B2F74">
      <w:pPr>
        <w:ind w:firstLine="711"/>
        <w:jc w:val="both"/>
      </w:pPr>
    </w:p>
    <w:p w:rsidRDefault="00F14D32" w:rsidP="00DC1762" w:rsidR="00C96DCA">
      <w:pPr>
        <w:jc w:val="center"/>
      </w:pPr>
      <w:r w:rsidRPr="00BB217D">
        <w:t>r i j e š i o   j e</w:t>
      </w:r>
    </w:p>
    <w:p w:rsidRDefault="00D93A5F" w:rsidR="00D93A5F">
      <w:pPr>
        <w:jc w:val="center"/>
      </w:pPr>
    </w:p>
    <w:p w:rsidRDefault="001B2F74" w:rsidR="001B2F74">
      <w:pPr>
        <w:jc w:val="center"/>
      </w:pPr>
    </w:p>
    <w:p w:rsidRDefault="00935080" w:rsidP="009B6C6C" w:rsidR="00935080">
      <w:pPr>
        <w:numPr>
          <w:ilvl w:val="0"/>
          <w:numId w:val="4"/>
        </w:numPr>
        <w:ind w:hanging="425" w:left="1134"/>
        <w:jc w:val="both"/>
      </w:pPr>
      <w:r>
        <w:t xml:space="preserve">Odobrava se </w:t>
      </w:r>
      <w:r w:rsidR="003E21D3">
        <w:t xml:space="preserve">privremenom </w:t>
      </w:r>
      <w:r>
        <w:t>stečajno</w:t>
      </w:r>
      <w:r w:rsidR="00DC2194">
        <w:t>m</w:t>
      </w:r>
      <w:r>
        <w:t xml:space="preserve"> upravitelj</w:t>
      </w:r>
      <w:r w:rsidR="00DC2194">
        <w:t>u</w:t>
      </w:r>
      <w:r>
        <w:t xml:space="preserve"> </w:t>
      </w:r>
      <w:r w:rsidR="00BD5FB7" w:rsidRPr="001A5DA9">
        <w:t>Zlatk</w:t>
      </w:r>
      <w:r w:rsidR="00BD5FB7">
        <w:t>u</w:t>
      </w:r>
      <w:r w:rsidR="00BD5FB7" w:rsidRPr="001A5DA9">
        <w:t xml:space="preserve"> Markasović, Osijek, Vijenac I. Meštrovića 50, OIB 82230536462</w:t>
      </w:r>
      <w:r w:rsidR="003E21D3">
        <w:t>,</w:t>
      </w:r>
      <w:r w:rsidR="0065270D">
        <w:t xml:space="preserve"> </w:t>
      </w:r>
      <w:r>
        <w:t>naknada stvarnih troškova u</w:t>
      </w:r>
      <w:r w:rsidR="009F3B7C">
        <w:t xml:space="preserve"> </w:t>
      </w:r>
      <w:r w:rsidR="00BD5FB7">
        <w:t>neto</w:t>
      </w:r>
      <w:r>
        <w:t xml:space="preserve"> iznosu od </w:t>
      </w:r>
      <w:r w:rsidR="00BD5FB7">
        <w:t>504,29</w:t>
      </w:r>
      <w:r w:rsidR="001B5916">
        <w:t xml:space="preserve"> kn.</w:t>
      </w:r>
    </w:p>
    <w:p w:rsidRDefault="00BD5FB7" w:rsidP="00804E3C" w:rsidR="0065270D" w:rsidRPr="0065270D">
      <w:pPr>
        <w:numPr>
          <w:ilvl w:val="0"/>
          <w:numId w:val="4"/>
        </w:numPr>
        <w:ind w:hanging="425" w:left="1134"/>
        <w:jc w:val="both"/>
      </w:pPr>
      <w:r>
        <w:t>Nalaže</w:t>
      </w:r>
      <w:r w:rsidR="0065270D">
        <w:t xml:space="preserve"> se </w:t>
      </w:r>
      <w:r>
        <w:t xml:space="preserve">računovodstvu ovoga suda </w:t>
      </w:r>
      <w:r w:rsidR="0065270D" w:rsidRPr="0065270D">
        <w:t xml:space="preserve"> da nakon pravomoćnosti ovoga rješenja isplati iznos iz točke 1. izreke ovoga rješenja </w:t>
      </w:r>
      <w:r w:rsidR="00804E3C">
        <w:t xml:space="preserve">iz </w:t>
      </w:r>
      <w:r w:rsidR="0065270D" w:rsidRPr="0065270D">
        <w:t xml:space="preserve"> </w:t>
      </w:r>
      <w:r w:rsidR="00804E3C" w:rsidRPr="00804E3C">
        <w:t>Fond</w:t>
      </w:r>
      <w:r w:rsidR="00804E3C">
        <w:t>a</w:t>
      </w:r>
      <w:r w:rsidR="00804E3C" w:rsidRPr="00804E3C">
        <w:t xml:space="preserve"> za namirenje troškova stečajnog postupka</w:t>
      </w:r>
      <w:r w:rsidR="00804E3C">
        <w:t xml:space="preserve"> na </w:t>
      </w:r>
      <w:r w:rsidR="00A323B3">
        <w:t>žiro-račun stečajnog upravitelja HR76 2500 0093 1200 6606 3 kod HYPO ALPE-ADRIA-BANK d.d. Zagreb</w:t>
      </w:r>
      <w:r w:rsidR="0065270D" w:rsidRPr="0065270D">
        <w:t>.</w:t>
      </w:r>
    </w:p>
    <w:p w:rsidRDefault="00D93A5F" w:rsidP="004E2B3F" w:rsidR="00D93A5F">
      <w:pPr>
        <w:jc w:val="both"/>
      </w:pPr>
    </w:p>
    <w:p w:rsidRDefault="001B2F74" w:rsidP="004E2B3F" w:rsidR="001B2F74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D93A5F" w:rsidP="004E2B3F" w:rsidR="00D93A5F"/>
    <w:p w:rsidRDefault="001B2F74" w:rsidP="004E2B3F" w:rsidR="001B2F74"/>
    <w:p w:rsidRDefault="00935080" w:rsidP="00DC1762" w:rsidR="00935080">
      <w:pPr>
        <w:jc w:val="both"/>
      </w:pPr>
      <w:r>
        <w:tab/>
        <w:t xml:space="preserve">Prijedlog za otvaranje stečajnog postupka nad dužnikom </w:t>
      </w:r>
      <w:r w:rsidR="007C6757">
        <w:t>JABUKA</w:t>
      </w:r>
      <w:r w:rsidR="009958CA" w:rsidRPr="009958CA">
        <w:t xml:space="preserve"> </w:t>
      </w:r>
      <w:r>
        <w:t xml:space="preserve">d.o.o. </w:t>
      </w:r>
      <w:r w:rsidR="009958CA">
        <w:t>Đakovo</w:t>
      </w:r>
      <w:r>
        <w:t xml:space="preserve"> podnesen je ovome sudu </w:t>
      </w:r>
      <w:r w:rsidR="009958CA" w:rsidRPr="00F11BAB">
        <w:t>1</w:t>
      </w:r>
      <w:r w:rsidR="007C6757">
        <w:t>8</w:t>
      </w:r>
      <w:r w:rsidR="009958CA" w:rsidRPr="00F11BAB">
        <w:t>.0</w:t>
      </w:r>
      <w:r w:rsidR="007C6757">
        <w:t>9</w:t>
      </w:r>
      <w:r w:rsidR="009958CA" w:rsidRPr="00F11BAB">
        <w:t>.201</w:t>
      </w:r>
      <w:r w:rsidR="007C6757">
        <w:t>5</w:t>
      </w:r>
      <w:r w:rsidR="009958CA" w:rsidRPr="00F11BAB">
        <w:t>.</w:t>
      </w:r>
      <w:r>
        <w:t xml:space="preserve">, a </w:t>
      </w:r>
      <w:r w:rsidR="004E2802">
        <w:t>prethodni</w:t>
      </w:r>
      <w:r>
        <w:t xml:space="preserve"> postupak je </w:t>
      </w:r>
      <w:r w:rsidR="004E2802">
        <w:t>pokrenut</w:t>
      </w:r>
      <w:r w:rsidR="00B256AF">
        <w:t xml:space="preserve"> nad dužnikom</w:t>
      </w:r>
      <w:r w:rsidR="007C6757">
        <w:t xml:space="preserve"> </w:t>
      </w:r>
      <w:r>
        <w:t xml:space="preserve">dana </w:t>
      </w:r>
      <w:r w:rsidR="00B256AF">
        <w:t>25</w:t>
      </w:r>
      <w:r>
        <w:t>.</w:t>
      </w:r>
      <w:r w:rsidR="007C6757">
        <w:t>0</w:t>
      </w:r>
      <w:r w:rsidR="00B256AF">
        <w:t>2</w:t>
      </w:r>
      <w:r>
        <w:t>.201</w:t>
      </w:r>
      <w:r w:rsidR="007C6757">
        <w:t>6</w:t>
      </w:r>
      <w:r>
        <w:t>.</w:t>
      </w:r>
      <w:r w:rsidR="00337544">
        <w:t xml:space="preserve"> i za </w:t>
      </w:r>
      <w:r w:rsidR="00B256AF">
        <w:t xml:space="preserve">privremenog </w:t>
      </w:r>
      <w:r w:rsidR="00337544">
        <w:t xml:space="preserve">stečajnog upravitelja imenovan je </w:t>
      </w:r>
      <w:r w:rsidR="007C6757">
        <w:t>Zlatko Markasović iz Osijeka</w:t>
      </w:r>
      <w:r w:rsidR="00337544">
        <w:t>.</w:t>
      </w:r>
    </w:p>
    <w:p w:rsidRDefault="00935080" w:rsidP="00935080" w:rsidR="00935080">
      <w:pPr>
        <w:jc w:val="both"/>
      </w:pPr>
    </w:p>
    <w:p w:rsidRDefault="00935080" w:rsidP="009B6C6C" w:rsidR="00D93A5F">
      <w:pPr>
        <w:jc w:val="both"/>
      </w:pPr>
      <w:r>
        <w:tab/>
      </w:r>
      <w:r w:rsidR="00B256AF">
        <w:t>Privremeni s</w:t>
      </w:r>
      <w:r>
        <w:t>tečajn</w:t>
      </w:r>
      <w:r w:rsidR="00621B0F">
        <w:t>i</w:t>
      </w:r>
      <w:r>
        <w:t xml:space="preserve"> upravitelj je dana </w:t>
      </w:r>
      <w:r w:rsidR="00176AB6">
        <w:t>29</w:t>
      </w:r>
      <w:r w:rsidR="00D93A5F">
        <w:t>.0</w:t>
      </w:r>
      <w:r w:rsidR="00176AB6">
        <w:t>3</w:t>
      </w:r>
      <w:r w:rsidR="00D93A5F">
        <w:t>.201</w:t>
      </w:r>
      <w:r w:rsidR="00621B0F">
        <w:t>6</w:t>
      </w:r>
      <w:r w:rsidR="00D93A5F">
        <w:t xml:space="preserve">. </w:t>
      </w:r>
      <w:r>
        <w:t>podni</w:t>
      </w:r>
      <w:r w:rsidR="00621B0F">
        <w:t>o</w:t>
      </w:r>
      <w:r>
        <w:t xml:space="preserve"> </w:t>
      </w:r>
      <w:r w:rsidR="003E21D3">
        <w:t xml:space="preserve">pisano, </w:t>
      </w:r>
      <w:r>
        <w:t>obrazložen</w:t>
      </w:r>
      <w:r w:rsidR="003E21D3">
        <w:t>o i dokumentirano izvješće</w:t>
      </w:r>
      <w:r>
        <w:t xml:space="preserve"> za </w:t>
      </w:r>
      <w:r w:rsidR="009F3B7C">
        <w:t xml:space="preserve">naknadu stvarnih troškova </w:t>
      </w:r>
      <w:r w:rsidR="00DC1762">
        <w:t xml:space="preserve">i to </w:t>
      </w:r>
      <w:r w:rsidR="00176AB6">
        <w:t>troškov</w:t>
      </w:r>
      <w:r w:rsidR="003E21D3">
        <w:t>a</w:t>
      </w:r>
      <w:r w:rsidR="00176AB6">
        <w:t xml:space="preserve"> fotokopiranja, </w:t>
      </w:r>
      <w:r w:rsidR="006C754C">
        <w:t xml:space="preserve">sudskih </w:t>
      </w:r>
      <w:r w:rsidR="00176AB6">
        <w:t>bilje</w:t>
      </w:r>
      <w:r w:rsidR="006C754C">
        <w:t>ga</w:t>
      </w:r>
      <w:r w:rsidR="00176AB6">
        <w:t xml:space="preserve">, </w:t>
      </w:r>
      <w:r w:rsidR="006C754C">
        <w:t>poštarine</w:t>
      </w:r>
      <w:r w:rsidR="00762D20">
        <w:t xml:space="preserve">, </w:t>
      </w:r>
      <w:r w:rsidR="006C754C">
        <w:t xml:space="preserve">troškova izdavanja </w:t>
      </w:r>
      <w:r w:rsidR="00762D20">
        <w:t>potvrd</w:t>
      </w:r>
      <w:r w:rsidR="006C754C">
        <w:t>e</w:t>
      </w:r>
      <w:r w:rsidR="00762D20">
        <w:t xml:space="preserve"> </w:t>
      </w:r>
      <w:r w:rsidR="006C754C">
        <w:t>i</w:t>
      </w:r>
      <w:r w:rsidR="00762D20">
        <w:t xml:space="preserve"> izvod</w:t>
      </w:r>
      <w:r w:rsidR="006C754C">
        <w:t>a FINE, telefonskih troškova i prijevoza</w:t>
      </w:r>
      <w:r w:rsidR="00762D20">
        <w:t xml:space="preserve"> </w:t>
      </w:r>
      <w:r w:rsidR="00DC1762">
        <w:t xml:space="preserve">u </w:t>
      </w:r>
      <w:r w:rsidR="003E21D3">
        <w:t xml:space="preserve">neto </w:t>
      </w:r>
      <w:r w:rsidR="00DC1762">
        <w:t xml:space="preserve">iznosu od </w:t>
      </w:r>
      <w:r w:rsidR="00762D20">
        <w:t>504,29</w:t>
      </w:r>
      <w:r w:rsidR="00963445" w:rsidRPr="00963445">
        <w:t xml:space="preserve"> </w:t>
      </w:r>
      <w:r w:rsidR="00DC1762">
        <w:t>kn</w:t>
      </w:r>
      <w:r w:rsidR="009F3B7C">
        <w:t>.</w:t>
      </w:r>
    </w:p>
    <w:p w:rsidRDefault="00D93A5F" w:rsidP="00935080" w:rsidR="00D93A5F">
      <w:pPr>
        <w:jc w:val="both"/>
      </w:pPr>
    </w:p>
    <w:p w:rsidRDefault="001B2F74" w:rsidP="00935080" w:rsidR="001B2F74">
      <w:pPr>
        <w:jc w:val="both"/>
      </w:pPr>
    </w:p>
    <w:p w:rsidRDefault="001B2F74" w:rsidP="00935080" w:rsidR="001B2F74">
      <w:pPr>
        <w:jc w:val="both"/>
      </w:pPr>
    </w:p>
    <w:p w:rsidRDefault="001B2F74" w:rsidP="00935080" w:rsidR="001B2F74">
      <w:pPr>
        <w:jc w:val="both"/>
      </w:pPr>
    </w:p>
    <w:p w:rsidRDefault="001B2F74" w:rsidP="00935080" w:rsidR="001B2F74">
      <w:pPr>
        <w:jc w:val="both"/>
      </w:pPr>
    </w:p>
    <w:p w:rsidRDefault="001B2F74" w:rsidP="00935080" w:rsidR="001B2F74">
      <w:pPr>
        <w:jc w:val="both"/>
      </w:pPr>
    </w:p>
    <w:p w:rsidRDefault="00935080" w:rsidP="0087137A" w:rsidR="0087137A">
      <w:pPr>
        <w:jc w:val="both"/>
      </w:pPr>
      <w:r>
        <w:tab/>
        <w:t>Budući su predmetni troškovi bili nužni, a pisano izvješće – zahtjev stečajn</w:t>
      </w:r>
      <w:r w:rsidR="0065270D">
        <w:t>og</w:t>
      </w:r>
      <w:r>
        <w:t xml:space="preserve"> upravitelj</w:t>
      </w:r>
      <w:r w:rsidR="0065270D">
        <w:t>a</w:t>
      </w:r>
      <w:r>
        <w:t xml:space="preserve"> je obrazložen</w:t>
      </w:r>
      <w:r w:rsidR="001B2F74">
        <w:t xml:space="preserve"> i dokumentiran</w:t>
      </w:r>
      <w:r>
        <w:t>, odlučeno je kao u izreci temeljem čl. 9</w:t>
      </w:r>
      <w:r w:rsidR="00F82422">
        <w:t>4</w:t>
      </w:r>
      <w:r>
        <w:t xml:space="preserve">. </w:t>
      </w:r>
      <w:r w:rsidR="0085044B" w:rsidRPr="0085044B">
        <w:t>Stečajnog zakona (NN 71/15)</w:t>
      </w:r>
      <w:r>
        <w:t>.</w:t>
      </w:r>
    </w:p>
    <w:p w:rsidRDefault="0087137A" w:rsidP="0087137A" w:rsidR="0087137A">
      <w:pPr>
        <w:jc w:val="both"/>
      </w:pPr>
    </w:p>
    <w:p w:rsidRDefault="0087137A" w:rsidP="0087137A" w:rsidR="0087137A">
      <w:pPr>
        <w:jc w:val="both"/>
      </w:pPr>
    </w:p>
    <w:p w:rsidRDefault="0087137A" w:rsidP="009B6C6C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i w:val="false"/>
          <w:sz w:val="24"/>
          <w:szCs w:val="24"/>
        </w:rPr>
        <w:t>U Osi</w:t>
      </w:r>
      <w:r w:rsidR="00935080"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jeku </w:t>
      </w:r>
      <w:r w:rsidR="001B2F74">
        <w:rPr>
          <w:rFonts w:cs="Times New Roman" w:hAnsi="Times New Roman" w:ascii="Times New Roman"/>
          <w:b w:val="false"/>
          <w:i w:val="false"/>
          <w:sz w:val="24"/>
          <w:szCs w:val="24"/>
        </w:rPr>
        <w:t>2</w:t>
      </w:r>
      <w:r w:rsidR="009B6C6C">
        <w:rPr>
          <w:rFonts w:cs="Times New Roman" w:hAnsi="Times New Roman" w:ascii="Times New Roman"/>
          <w:b w:val="false"/>
          <w:i w:val="false"/>
          <w:sz w:val="24"/>
          <w:szCs w:val="24"/>
        </w:rPr>
        <w:t>1</w:t>
      </w:r>
      <w:r w:rsidR="00935080"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 w:rsidR="001B2F74">
        <w:rPr>
          <w:rFonts w:cs="Times New Roman" w:hAnsi="Times New Roman" w:ascii="Times New Roman"/>
          <w:b w:val="false"/>
          <w:i w:val="false"/>
          <w:sz w:val="24"/>
          <w:szCs w:val="24"/>
        </w:rPr>
        <w:t>srpnja</w:t>
      </w:r>
      <w:r w:rsidR="00935080"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 w:rsidR="0085044B">
        <w:rPr>
          <w:rFonts w:cs="Times New Roman" w:hAnsi="Times New Roman" w:ascii="Times New Roman"/>
          <w:b w:val="false"/>
          <w:i w:val="false"/>
          <w:sz w:val="24"/>
          <w:szCs w:val="24"/>
        </w:rPr>
        <w:t>6</w:t>
      </w:r>
      <w:r w:rsidR="00935080"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>.</w:t>
      </w:r>
    </w:p>
    <w:p w:rsidRDefault="001B2F74" w:rsidP="001B2F74" w:rsidR="001B2F74" w:rsidRPr="001B2F74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7362D" w:rsidP="009B6C6C" w:rsidR="0097362D">
      <w:pPr>
        <w:rPr>
          <w:b/>
          <w:bCs/>
        </w:rPr>
      </w:pPr>
    </w:p>
    <w:p w:rsidRDefault="001B2F74" w:rsidP="009B6C6C" w:rsidR="001B2F74">
      <w:pPr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935080" w:rsidR="00935080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62D" w:rsidP="00935080" w:rsidR="0097362D">
      <w:pPr>
        <w:rPr>
          <w:b/>
          <w:bCs/>
        </w:rPr>
      </w:pPr>
    </w:p>
    <w:p w:rsidRDefault="0085044B" w:rsidP="00935080" w:rsidR="0085044B">
      <w:pPr>
        <w:rPr>
          <w:b/>
          <w:bCs/>
        </w:rPr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87137A" w:rsidP="00DC1762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Privremeni s</w:t>
      </w:r>
      <w:r w:rsidR="00935080">
        <w:rPr>
          <w:bCs/>
        </w:rPr>
        <w:t>tečajn</w:t>
      </w:r>
      <w:r w:rsidR="0085044B">
        <w:rPr>
          <w:bCs/>
        </w:rPr>
        <w:t>i</w:t>
      </w:r>
      <w:r w:rsidR="00935080">
        <w:rPr>
          <w:bCs/>
        </w:rPr>
        <w:t xml:space="preserve"> upravitelj</w:t>
      </w:r>
      <w:r w:rsidR="0097362D">
        <w:rPr>
          <w:bCs/>
        </w:rPr>
        <w:t xml:space="preserve"> </w:t>
      </w:r>
      <w:r>
        <w:rPr>
          <w:bCs/>
        </w:rPr>
        <w:t>Zlatko Markasović</w:t>
      </w:r>
    </w:p>
    <w:p w:rsidRDefault="0023230F" w:rsidP="0023230F" w:rsidR="0023230F" w:rsidRPr="0023230F">
      <w:pPr>
        <w:numPr>
          <w:ilvl w:val="0"/>
          <w:numId w:val="3"/>
        </w:numPr>
        <w:jc w:val="both"/>
      </w:pPr>
      <w:r w:rsidRPr="0023230F">
        <w:t xml:space="preserve">mrežna </w:t>
      </w:r>
      <w:r>
        <w:t>stranica e-Oglasna ploča sudova</w:t>
      </w:r>
    </w:p>
    <w:sectPr w:rsidR="0023230F" w:rsidRPr="0023230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F6D" w:rsidR="00652F6D">
      <w:r>
        <w:separator/>
      </w:r>
    </w:p>
  </w:endnote>
  <w:endnote w:id="0" w:type="continuationSeparator">
    <w:p w:rsidRDefault="00652F6D" w:rsidR="00652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F6D" w:rsidR="00652F6D">
      <w:r>
        <w:separator/>
      </w:r>
    </w:p>
  </w:footnote>
  <w:footnote w:id="0" w:type="continuationSeparator">
    <w:p w:rsidRDefault="00652F6D" w:rsidR="00652F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33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77321" w:rsidP="00E26734" w:rsidR="006E41C6">
    <w:pPr>
      <w:pStyle w:val="Zaglavlje"/>
      <w:jc w:val="right"/>
    </w:pPr>
    <w:r w:rsidRPr="00C77321">
      <w:t>14 St-418/16-31</w:t>
    </w: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632AC5"/>
    <w:multiLevelType w:val="hybridMultilevel"/>
    <w:tmpl w:val="4838E1DE"/>
    <w:lvl w:tplc="72D6D9C8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6734A1E"/>
    <w:multiLevelType w:val="hybridMultilevel"/>
    <w:tmpl w:val="C1AC9090"/>
    <w:lvl w:tplc="E96A48D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6">
    <w:nsid w:val="69907B15"/>
    <w:multiLevelType w:val="hybridMultilevel"/>
    <w:tmpl w:val="54C2121C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4674A"/>
    <w:rsid w:val="000F7AD4"/>
    <w:rsid w:val="00103D02"/>
    <w:rsid w:val="00104772"/>
    <w:rsid w:val="001273F9"/>
    <w:rsid w:val="001310F1"/>
    <w:rsid w:val="00141508"/>
    <w:rsid w:val="00145BB5"/>
    <w:rsid w:val="00160886"/>
    <w:rsid w:val="00165C72"/>
    <w:rsid w:val="001668EF"/>
    <w:rsid w:val="00176AB6"/>
    <w:rsid w:val="0018437A"/>
    <w:rsid w:val="00186F62"/>
    <w:rsid w:val="001A2B69"/>
    <w:rsid w:val="001B2F74"/>
    <w:rsid w:val="001B5916"/>
    <w:rsid w:val="001E3C3E"/>
    <w:rsid w:val="002120F8"/>
    <w:rsid w:val="0022493B"/>
    <w:rsid w:val="0023230F"/>
    <w:rsid w:val="00257080"/>
    <w:rsid w:val="00257F37"/>
    <w:rsid w:val="0027717E"/>
    <w:rsid w:val="00282387"/>
    <w:rsid w:val="002B4331"/>
    <w:rsid w:val="002C2CDE"/>
    <w:rsid w:val="002C4521"/>
    <w:rsid w:val="002E4642"/>
    <w:rsid w:val="002F4216"/>
    <w:rsid w:val="002F7679"/>
    <w:rsid w:val="00337544"/>
    <w:rsid w:val="00361758"/>
    <w:rsid w:val="00397B57"/>
    <w:rsid w:val="003B010F"/>
    <w:rsid w:val="003C1E2F"/>
    <w:rsid w:val="003D3368"/>
    <w:rsid w:val="003D3B04"/>
    <w:rsid w:val="003D5822"/>
    <w:rsid w:val="003E21D3"/>
    <w:rsid w:val="003E6318"/>
    <w:rsid w:val="0040049C"/>
    <w:rsid w:val="00401E39"/>
    <w:rsid w:val="00417DFD"/>
    <w:rsid w:val="0044388A"/>
    <w:rsid w:val="00445CA2"/>
    <w:rsid w:val="00452631"/>
    <w:rsid w:val="004761A5"/>
    <w:rsid w:val="00481157"/>
    <w:rsid w:val="004868A7"/>
    <w:rsid w:val="00487089"/>
    <w:rsid w:val="004C4F1E"/>
    <w:rsid w:val="004E2802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72FB9"/>
    <w:rsid w:val="005A1517"/>
    <w:rsid w:val="005C72BB"/>
    <w:rsid w:val="005C7B02"/>
    <w:rsid w:val="005D2747"/>
    <w:rsid w:val="005E0DA8"/>
    <w:rsid w:val="005F0872"/>
    <w:rsid w:val="005F4DFA"/>
    <w:rsid w:val="00621B0F"/>
    <w:rsid w:val="0065270D"/>
    <w:rsid w:val="00652F6D"/>
    <w:rsid w:val="006C754C"/>
    <w:rsid w:val="006D33DD"/>
    <w:rsid w:val="006E41C6"/>
    <w:rsid w:val="006F42B0"/>
    <w:rsid w:val="0071666D"/>
    <w:rsid w:val="00724A43"/>
    <w:rsid w:val="00725EE2"/>
    <w:rsid w:val="00762D20"/>
    <w:rsid w:val="00766FD3"/>
    <w:rsid w:val="007747D7"/>
    <w:rsid w:val="007C6757"/>
    <w:rsid w:val="007E652C"/>
    <w:rsid w:val="0080154A"/>
    <w:rsid w:val="00804E3C"/>
    <w:rsid w:val="0085044B"/>
    <w:rsid w:val="00860E56"/>
    <w:rsid w:val="0087137A"/>
    <w:rsid w:val="008756C6"/>
    <w:rsid w:val="00880934"/>
    <w:rsid w:val="008B4753"/>
    <w:rsid w:val="008B670B"/>
    <w:rsid w:val="008C164B"/>
    <w:rsid w:val="008F446A"/>
    <w:rsid w:val="00912CA9"/>
    <w:rsid w:val="00931E58"/>
    <w:rsid w:val="00935080"/>
    <w:rsid w:val="00963445"/>
    <w:rsid w:val="0097362D"/>
    <w:rsid w:val="0098273F"/>
    <w:rsid w:val="00982D96"/>
    <w:rsid w:val="009910CC"/>
    <w:rsid w:val="009953B4"/>
    <w:rsid w:val="009958CA"/>
    <w:rsid w:val="009A4340"/>
    <w:rsid w:val="009B0F1B"/>
    <w:rsid w:val="009B6C6C"/>
    <w:rsid w:val="009C1ECD"/>
    <w:rsid w:val="009F3B7C"/>
    <w:rsid w:val="00A152F2"/>
    <w:rsid w:val="00A323B3"/>
    <w:rsid w:val="00A5121F"/>
    <w:rsid w:val="00A537F1"/>
    <w:rsid w:val="00A74469"/>
    <w:rsid w:val="00AC78FC"/>
    <w:rsid w:val="00AE693D"/>
    <w:rsid w:val="00B256AF"/>
    <w:rsid w:val="00B501F4"/>
    <w:rsid w:val="00B5309A"/>
    <w:rsid w:val="00BA2235"/>
    <w:rsid w:val="00BB217D"/>
    <w:rsid w:val="00BC5EF2"/>
    <w:rsid w:val="00BD5FB7"/>
    <w:rsid w:val="00C6476A"/>
    <w:rsid w:val="00C77321"/>
    <w:rsid w:val="00C84F09"/>
    <w:rsid w:val="00C96DCA"/>
    <w:rsid w:val="00CA5197"/>
    <w:rsid w:val="00CC15DD"/>
    <w:rsid w:val="00CF024C"/>
    <w:rsid w:val="00CF60F5"/>
    <w:rsid w:val="00D00ECF"/>
    <w:rsid w:val="00D0409F"/>
    <w:rsid w:val="00D16A63"/>
    <w:rsid w:val="00D27143"/>
    <w:rsid w:val="00D5639E"/>
    <w:rsid w:val="00D62AE6"/>
    <w:rsid w:val="00D70C6E"/>
    <w:rsid w:val="00D70D53"/>
    <w:rsid w:val="00D910C5"/>
    <w:rsid w:val="00D93A5F"/>
    <w:rsid w:val="00DA0B76"/>
    <w:rsid w:val="00DC1762"/>
    <w:rsid w:val="00DC2194"/>
    <w:rsid w:val="00DE1877"/>
    <w:rsid w:val="00DE53C6"/>
    <w:rsid w:val="00DF5C40"/>
    <w:rsid w:val="00E0325E"/>
    <w:rsid w:val="00E26734"/>
    <w:rsid w:val="00E31038"/>
    <w:rsid w:val="00E41888"/>
    <w:rsid w:val="00E43D31"/>
    <w:rsid w:val="00E53416"/>
    <w:rsid w:val="00E55362"/>
    <w:rsid w:val="00E575A0"/>
    <w:rsid w:val="00E65C8A"/>
    <w:rsid w:val="00E9708C"/>
    <w:rsid w:val="00F14D32"/>
    <w:rsid w:val="00F430B8"/>
    <w:rsid w:val="00F45962"/>
    <w:rsid w:val="00F570A8"/>
    <w:rsid w:val="00F570C0"/>
    <w:rsid w:val="00F601A2"/>
    <w:rsid w:val="00F62E0F"/>
    <w:rsid w:val="00F82422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B6C6C"/>
    <w:rPr>
      <w:b/>
      <w:bCs/>
    </w:rPr>
  </w:style>
  <w:style w:customStyle="true" w:styleId="TijelotekstaChar" w:type="character">
    <w:name w:val="Tijelo teksta Char"/>
    <w:link w:val="Tijeloteksta"/>
    <w:rsid w:val="00C773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3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D33D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D33D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3D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3D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B6C6C"/>
    <w:rPr>
      <w:b/>
      <w:bCs/>
    </w:rPr>
  </w:style>
  <w:style w:customStyle="1" w:styleId="TijelotekstaChar" w:type="character">
    <w:name w:val="Tijelo teksta Char"/>
    <w:link w:val="Tijeloteksta"/>
    <w:rsid w:val="00C773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3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D33D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D33D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3D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3D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svibnja 2016.</izvorni_sadrzaj>
    <derivirana_varijabla naziv="DomainObject.Predmet.DatumRjesavanja_1">6.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St-418/2016</izvorni_sadrzaj>
    <derivirana_varijabla naziv="DomainObject.Predmet.OznakaBroj_1">St-418/2016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JABUKA d.o.o. za projektiranje, proizvodnju i trgovinu</izvorni_sadrzaj>
    <derivirana_varijabla naziv="DomainObject.Predmet.ProtustrankaFormated_1">  JABUKA d.o.o. za projektiranje, proizvodnju i trgovinu</derivirana_varijabla>
  </DomainObject.Predmet.ProtustrankaFormated>
  <DomainObject.Predmet.ProtustrankaFormatedOIB>
    <izvorni_sadrzaj>  JABUKA d.o.o. za projektiranje, proizvodnju i trgovinu, OIB 08161832336</izvorni_sadrzaj>
    <derivirana_varijabla naziv="DomainObject.Predmet.ProtustrankaFormatedOIB_1">  JABUKA d.o.o. za projektiranje, proizvodnju i trgovinu, OIB 08161832336</derivirana_varijabla>
  </DomainObject.Predmet.ProtustrankaFormatedOIB>
  <DomainObject.Predmet.ProtustrankaFormatedWithAdress>
    <izvorni_sadrzaj> JABUKA d.o.o. za projektiranje, proizvodnju i trgovinu, Petra Svačića 25, 31400 Đakovo</izvorni_sadrzaj>
    <derivirana_varijabla naziv="DomainObject.Predmet.ProtustrankaFormatedWithAdress_1"> JABUKA d.o.o. za projektiranje, proizvodnju i trgovinu, Petra Svačića 25, 31400 Đakovo</derivirana_varijabla>
  </DomainObject.Predmet.ProtustrankaFormatedWithAdress>
  <DomainObject.Predmet.ProtustrankaFormatedWithAdressOIB>
    <izvorni_sadrzaj> JABUKA d.o.o. za projektiranje, proizvodnju i trgovinu, OIB 08161832336, Petra Svačića 25, 31400 Đakovo</izvorni_sadrzaj>
    <derivirana_varijabla naziv="DomainObject.Predmet.ProtustrankaFormatedWithAdressOIB_1"> JABUKA d.o.o. za projektiranje, proizvodnju i trgovinu, OIB 08161832336, Petra Svačića 25, 31400 Đakovo</derivirana_varijabla>
  </DomainObject.Predmet.ProtustrankaFormatedWithAdressOIB>
  <DomainObject.Predmet.ProtustrankaWithAdress>
    <izvorni_sadrzaj>JABUKA d.o.o. za projektiranje, proizvodnju i trgovinu Petra Svačića 25, 31400 Đakovo</izvorni_sadrzaj>
    <derivirana_varijabla naziv="DomainObject.Predmet.ProtustrankaWithAdress_1">JABUKA d.o.o. za projektiranje, proizvodnju i trgovinu Petra Svačića 25, 31400 Đakovo</derivirana_varijabla>
  </DomainObject.Predmet.ProtustrankaWithAdress>
  <DomainObject.Predmet.ProtustrankaWithAdressOIB>
    <izvorni_sadrzaj>JABUKA d.o.o. za projektiranje, proizvodnju i trgovinu, OIB 08161832336, Petra Svačića 25, 31400 Đakovo</izvorni_sadrzaj>
    <derivirana_varijabla naziv="DomainObject.Predmet.ProtustrankaWithAdressOIB_1">JABUKA d.o.o. za projektiranje, proizvodnju i trgovinu, OIB 08161832336, Petra Svačića 25, 31400 Đakovo</derivirana_varijabla>
  </DomainObject.Predmet.ProtustrankaWithAdressOIB>
  <DomainObject.Predmet.ProtustrankaNazivFormated>
    <izvorni_sadrzaj>JABUKA d.o.o. za projektiranje, proizvodnju i trgovinu</izvorni_sadrzaj>
    <derivirana_varijabla naziv="DomainObject.Predmet.ProtustrankaNazivFormated_1">JABUKA d.o.o. za projektiranje, proizvodnju i trgovinu</derivirana_varijabla>
  </DomainObject.Predmet.ProtustrankaNazivFormated>
  <DomainObject.Predmet.ProtustrankaNazivFormatedOIB>
    <izvorni_sadrzaj>JABUKA d.o.o. za projektiranje, proizvodnju i trgovinu, OIB 08161832336</izvorni_sadrzaj>
    <derivirana_varijabla naziv="DomainObject.Predmet.ProtustrankaNazivFormatedOIB_1">JABUKA d.o.o. za projektiranje, proizvodnju i trgovinu, OIB 08161832336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BARNJE PODRUČNI URED SLAOVNIJE I BARANJE</izvorni_sadrzaj>
    <derivirana_varijabla naziv="DomainObject.Predmet.StrankaFormated_1">  RH MF PU PODRUČNI URED SLAVONIJE I BARNJE PODRUČNI URED SLAOVNIJE I BARANJE</derivirana_varijabla>
  </DomainObject.Predmet.StrankaFormated>
  <DomainObject.Predmet.StrankaFormatedOIB>
    <izvorni_sadrzaj>  RH MF PU PODRUČNI URED SLAVONIJE I BARNJE PODRUČNI URED SLAOVNIJE I BARANJE, OIB 52634238587</izvorni_sadrzaj>
    <derivirana_varijabla naziv="DomainObject.Predmet.StrankaFormatedOIB_1">  RH MF PU PODRUČNI URED SLAVONIJE I BARNJE PODRUČNI URED SLAOVNIJE I BARANJE, OIB 52634238587</derivirana_varijabla>
  </DomainObject.Predmet.StrankaFormatedOIB>
  <DomainObject.Predmet.StrankaFormatedWithAdress>
    <izvorni_sadrzaj> RH MF PU PODRUČNI URED SLAVONIJE I BARNJE PODRUČNI URED SLAOVNIJE I BARANJE</izvorni_sadrzaj>
    <derivirana_varijabla naziv="DomainObject.Predmet.StrankaFormatedWithAdress_1"> RH MF PU PODRUČNI URED SLAVONIJE I BARNJE PODRUČNI URED SLAOVNIJE I BARANJE</derivirana_varijabla>
  </DomainObject.Predmet.StrankaFormatedWithAdress>
  <DomainObject.Predmet.StrankaFormatedWithAdressOIB>
    <izvorni_sadrzaj> RH MF PU PODRUČNI URED SLAVONIJE I BARNJE PODRUČNI URED SLAOVNIJE I BARANJE, OIB 52634238587</izvorni_sadrzaj>
    <derivirana_varijabla naziv="DomainObject.Predmet.StrankaFormatedWithAdressOIB_1"> RH MF PU PODRUČNI URED SLAVONIJE I BARNJE PODRUČNI URED SLAOVNIJE I BARANJE, OIB 52634238587</derivirana_varijabla>
  </DomainObject.Predmet.StrankaFormatedWithAdressOIB>
  <DomainObject.Predmet.StrankaWithAdress>
    <izvorni_sadrzaj>RH MF PU PODRUČNI URED SLAVONIJE I BARNJE PODRUČNI URED SLAOVNIJE I BARANJE </izvorni_sadrzaj>
    <derivirana_varijabla naziv="DomainObject.Predmet.StrankaWithAdress_1">RH MF PU PODRUČNI URED SLAVONIJE I BARNJE PODRUČNI URED SLAOVNIJE I BARANJE </derivirana_varijabla>
  </DomainObject.Predmet.StrankaWithAdress>
  <DomainObject.Predmet.StrankaWithAdressOIB>
    <izvorni_sadrzaj>RH MF PU PODRUČNI URED SLAVONIJE I BARNJE PODRUČNI URED SLAOVNIJE I BARANJE, OIB 52634238587</izvorni_sadrzaj>
    <derivirana_varijabla naziv="DomainObject.Predmet.StrankaWithAdressOIB_1">RH MF PU PODRUČNI URED SLAVONIJE I BARNJE PODRUČNI URED SLAOVNIJE I BARANJE, OIB 52634238587</derivirana_varijabla>
  </DomainObject.Predmet.StrankaWithAdressOIB>
  <DomainObject.Predmet.StrankaNazivFormated>
    <izvorni_sadrzaj>RH MF PU PODRUČNI URED SLAVONIJE I BARNJE PODRUČNI URED SLAOVNIJE I BARANJE</izvorni_sadrzaj>
    <derivirana_varijabla naziv="DomainObject.Predmet.StrankaNazivFormated_1">RH MF PU PODRUČNI URED SLAVONIJE I BARNJE PODRUČNI URED SLAOVNIJE I BARANJE</derivirana_varijabla>
  </DomainObject.Predmet.StrankaNazivFormated>
  <DomainObject.Predmet.StrankaNazivFormatedOIB>
    <izvorni_sadrzaj>RH MF PU PODRUČNI URED SLAVONIJE I BARNJE PODRUČNI URED SLAOVNIJE I BARANJE, OIB 52634238587</izvorni_sadrzaj>
    <derivirana_varijabla naziv="DomainObject.Predmet.StrankaNazivFormatedOIB_1">RH MF PU PODRUČNI URED SLAVONIJE I BARNJE PODRUČNI URED SLAOVNIJE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BARNJE PODRUČNI URED SLAOVNIJE I BARANJE</item>
    </izvorni_sadrzaj>
    <derivirana_varijabla naziv="DomainObject.Predmet.StrankaListFormated_1">
      <item>RH MF PU PODRUČNI URED SLAVONIJE I BARNJE PODRUČNI URED SLAOVNIJE I BARANJE</item>
    </derivirana_varijabla>
  </DomainObject.Predmet.StrankaListFormated>
  <DomainObject.Predmet.StrankaListFormatedOIB>
    <izvorni_sadrzaj>
      <item>RH MF PU PODRUČNI URED SLAVONIJE I BARNJE PODRUČNI URED SLAOVNIJE I BARANJE, OIB 52634238587</item>
    </izvorni_sadrzaj>
    <derivirana_varijabla naziv="DomainObject.Predmet.StrankaListFormatedOIB_1">
      <item>RH MF PU PODRUČNI URED SLAVONIJE I BARNJE PODRUČNI URED SLAOVNIJE I BARANJE, OIB 52634238587</item>
    </derivirana_varijabla>
  </DomainObject.Predmet.StrankaListFormatedOIB>
  <DomainObject.Predmet.StrankaListFormatedWithAdress>
    <izvorni_sadrzaj>
      <item>RH MF PU PODRUČNI URED SLAVONIJE I BARNJE PODRUČNI URED SLAOVNIJE I BARANJE</item>
    </izvorni_sadrzaj>
    <derivirana_varijabla naziv="DomainObject.Predmet.StrankaListFormatedWithAdress_1">
      <item>RH MF PU PODRUČNI URED SLAVONIJE I BARNJE PODRUČNI URED SLAOVNIJE I BARANJE</item>
    </derivirana_varijabla>
  </DomainObject.Predmet.StrankaListFormatedWithAdress>
  <DomainObject.Predmet.StrankaListFormatedWithAdressOIB>
    <izvorni_sadrzaj>
      <item>RH MF PU PODRUČNI URED SLAVONIJE I BARNJE PODRUČNI URED SLAOVNIJE I BARANJE, OIB 52634238587</item>
    </izvorni_sadrzaj>
    <derivirana_varijabla naziv="DomainObject.Predmet.StrankaListFormatedWithAdressOIB_1">
      <item>RH MF PU PODRUČNI URED SLAVONIJE I BARNJE PODRUČNI URED SLAOVNIJE I BARANJE, OIB 52634238587</item>
    </derivirana_varijabla>
  </DomainObject.Predmet.StrankaListFormatedWithAdressOIB>
  <DomainObject.Predmet.StrankaListNazivFormated>
    <izvorni_sadrzaj>
      <item>RH MF PU PODRUČNI URED SLAVONIJE I BARNJE PODRUČNI URED SLAOVNIJE I BARANJE</item>
    </izvorni_sadrzaj>
    <derivirana_varijabla naziv="DomainObject.Predmet.StrankaListNazivFormated_1">
      <item>RH MF PU PODRUČNI URED SLAVONIJE I BARNJE PODRUČNI URED SLAOVNIJE I BARANJE</item>
    </derivirana_varijabla>
  </DomainObject.Predmet.StrankaListNazivFormated>
  <DomainObject.Predmet.StrankaListNazivFormatedOIB>
    <izvorni_sadrzaj>
      <item>RH MF PU PODRUČNI URED SLAVONIJE I BARNJE PODRUČNI URED SLAOVNIJE I BARANJE, OIB 52634238587</item>
    </izvorni_sadrzaj>
    <derivirana_varijabla naziv="DomainObject.Predmet.StrankaListNazivFormatedOIB_1">
      <item>RH MF PU PODRUČNI URED SLAVONIJE I BARNJE PODRUČNI URED SLAOVNIJE I BARANJE, OIB 52634238587</item>
    </derivirana_varijabla>
  </DomainObject.Predmet.StrankaListNazivFormatedOIB>
  <DomainObject.Predmet.ProtuStrankaListFormated>
    <izvorni_sadrzaj>
      <item>JABUKA d.o.o. za projektiranje, proizvodnju i trgovinu</item>
    </izvorni_sadrzaj>
    <derivirana_varijabla naziv="DomainObject.Predmet.ProtuStrankaListFormated_1">
      <item>JABUKA d.o.o. za projektiranje, proizvodnju i trgovinu</item>
    </derivirana_varijabla>
  </DomainObject.Predmet.ProtuStrankaListFormated>
  <DomainObject.Predmet.ProtuStrankaListFormatedOIB>
    <izvorni_sadrzaj>
      <item>JABUKA d.o.o. za projektiranje, proizvodnju i trgovinu, OIB 08161832336</item>
    </izvorni_sadrzaj>
    <derivirana_varijabla naziv="DomainObject.Predmet.ProtuStrankaListFormatedOIB_1">
      <item>JABUKA d.o.o. za projektiranje, proizvodnju i trgovinu, OIB 08161832336</item>
    </derivirana_varijabla>
  </DomainObject.Predmet.ProtuStrankaListFormatedOIB>
  <DomainObject.Predmet.ProtuStrankaListFormatedWithAdress>
    <izvorni_sadrzaj>
      <item>JABUKA d.o.o. za projektiranje, proizvodnju i trgovinu, Petra Svačića 25, 31400 Đakovo</item>
    </izvorni_sadrzaj>
    <derivirana_varijabla naziv="DomainObject.Predmet.ProtuStrankaListFormatedWithAdress_1">
      <item>JABUKA d.o.o. za projektiranje, proizvodnju i trgovinu, Petra Svačića 25, 31400 Đakovo</item>
    </derivirana_varijabla>
  </DomainObject.Predmet.ProtuStrankaListFormatedWithAdress>
  <DomainObject.Predmet.ProtuStrankaListFormatedWithAdressOIB>
    <izvorni_sadrzaj>
      <item>JABUKA d.o.o. za projektiranje, proizvodnju i trgovinu, OIB 08161832336, Petra Svačića 25, 31400 Đakovo</item>
    </izvorni_sadrzaj>
    <derivirana_varijabla naziv="DomainObject.Predmet.ProtuStrankaListFormatedWithAdressOIB_1">
      <item>JABUKA d.o.o. za projektiranje, proizvodnju i trgovinu, OIB 08161832336, Petra Svačića 25, 31400 Đakovo</item>
    </derivirana_varijabla>
  </DomainObject.Predmet.ProtuStrankaListFormatedWithAdressOIB>
  <DomainObject.Predmet.ProtuStrankaListNazivFormated>
    <izvorni_sadrzaj>
      <item>JABUKA d.o.o. za projektiranje, proizvodnju i trgovinu</item>
    </izvorni_sadrzaj>
    <derivirana_varijabla naziv="DomainObject.Predmet.ProtuStrankaListNazivFormated_1">
      <item>JABUKA d.o.o. za projektiranje, proizvodnju i trgovinu</item>
    </derivirana_varijabla>
  </DomainObject.Predmet.ProtuStrankaListNazivFormated>
  <DomainObject.Predmet.ProtuStrankaListNazivFormatedOIB>
    <izvorni_sadrzaj>
      <item>JABUKA d.o.o. za projektiranje, proizvodnju i trgovinu, OIB 08161832336</item>
    </izvorni_sadrzaj>
    <derivirana_varijabla naziv="DomainObject.Predmet.ProtuStrankaListNazivFormatedOIB_1">
      <item>JABUKA d.o.o. za projektiranje, proizvodnju i trgovinu, OIB 08161832336</item>
    </derivirana_varijabla>
  </DomainObject.Predmet.ProtuStrankaListNazivFormatedOIB>
  <DomainObject.Predmet.OstaliListFormated>
    <izvorni_sadrzaj>
      <item>ŽDO GUO Osijek</item>
      <item>Kristina Kolak</item>
      <item>Zlatko Markasović</item>
    </izvorni_sadrzaj>
    <derivirana_varijabla naziv="DomainObject.Predmet.OstaliListFormated_1">
      <item>ŽDO GUO Osijek</item>
      <item>Kristina Kolak</item>
      <item>Zlatko Markasović</item>
    </derivirana_varijabla>
  </DomainObject.Predmet.OstaliListFormated>
  <DomainObject.Predmet.OstaliListFormatedOIB>
    <izvorni_sadrzaj>
      <item>ŽDO GUO Osijek</item>
      <item>Kristina Kolak, OIB 48937017202</item>
      <item>Zlatko Markasović, OIB 82230536462</item>
    </izvorni_sadrzaj>
    <derivirana_varijabla naziv="DomainObject.Predmet.OstaliListFormatedOIB_1">
      <item>ŽDO GUO Osijek</item>
      <item>Kristina Kolak, OIB 48937017202</item>
      <item>Zlatko Markasović, OIB 82230536462</item>
    </derivirana_varijabla>
  </DomainObject.Predmet.OstaliListFormatedOIB>
  <DomainObject.Predmet.OstaliListFormatedWithAdress>
    <izvorni_sadrzaj>
      <item>ŽDO GUO Osijek</item>
      <item>Kristina Kolak, Kneza Domagoja 25/A, 31400 Đakovo</item>
      <item>Zlatko Markasović, Vijenac I. Meštrovića 50, 31000 Osijek</item>
    </izvorni_sadrzaj>
    <derivirana_varijabla naziv="DomainObject.Predmet.OstaliListFormatedWithAdress_1">
      <item>ŽDO GUO Osijek</item>
      <item>Kristina Kolak, Kneza Domagoja 25/A, 31400 Đakovo</item>
      <item>Zlatko Markasović, Vijenac I. Meštrovića 50, 31000 Osijek</item>
    </derivirana_varijabla>
  </DomainObject.Predmet.OstaliListFormatedWithAdress>
  <DomainObject.Predmet.OstaliListFormatedWithAdressOIB>
    <izvorni_sadrzaj>
      <item>ŽDO GUO Osijek</item>
      <item>Kristina Kolak, OIB 48937017202, Kneza Domagoja 25/A, 31400 Đakovo</item>
      <item>Zlatko Markasović, OIB 82230536462, Vijenac I. Meštrovića 50, 31000 Osijek</item>
    </izvorni_sadrzaj>
    <derivirana_varijabla naziv="DomainObject.Predmet.OstaliListFormatedWithAdressOIB_1">
      <item>ŽDO GUO Osijek</item>
      <item>Kristina Kolak, OIB 48937017202, Kneza Domagoja 25/A, 31400 Đakovo</item>
      <item>Zlatko Markasović, OIB 82230536462, Vijenac I. Meštrovića 50, 31000 Osijek</item>
    </derivirana_varijabla>
  </DomainObject.Predmet.OstaliListFormatedWithAdressOIB>
  <DomainObject.Predmet.OstaliListNazivFormated>
    <izvorni_sadrzaj>
      <item>ŽDO GUO Osijek</item>
      <item>Kristina Kolak</item>
      <item>Zlatko Markasović</item>
    </izvorni_sadrzaj>
    <derivirana_varijabla naziv="DomainObject.Predmet.OstaliListNazivFormated_1">
      <item>ŽDO GUO Osijek</item>
      <item>Kristina Kolak</item>
      <item>Zlatko Markasović</item>
    </derivirana_varijabla>
  </DomainObject.Predmet.OstaliListNazivFormated>
  <DomainObject.Predmet.OstaliListNazivFormatedOIB>
    <izvorni_sadrzaj>
      <item>ŽDO GUO Osijek</item>
      <item>Kristina Kolak, OIB 48937017202</item>
      <item>Zlatko Markasović, OIB 82230536462</item>
    </izvorni_sadrzaj>
    <derivirana_varijabla naziv="DomainObject.Predmet.OstaliListNazivFormatedOIB_1">
      <item>ŽDO GUO Osijek</item>
      <item>Kristina Kolak, OIB 48937017202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BARNJE PODRUČNI URED SLAOVNIJE I BARANJE</izvorni_sadrzaj>
    <derivirana_varijabla naziv="DomainObject.Predmet.StrankaIDrugi_1">RH MF PU PODRUČNI URED SLAVONIJE I BARNJE PODRUČNI URED SLAOVNIJE I BARANJE</derivirana_varijabla>
  </DomainObject.Predmet.StrankaIDrugi>
  <DomainObject.Predmet.ProtustrankaIDrugi>
    <izvorni_sadrzaj>JABUKA d.o.o. za projektiranje, proizvodnju i trgovinu</izvorni_sadrzaj>
    <derivirana_varijabla naziv="DomainObject.Predmet.ProtustrankaIDrugi_1">JABUKA d.o.o. za projektiranje, proizvodnju i trgovinu</derivirana_varijabla>
  </DomainObject.Predmet.ProtustrankaIDrugi>
  <DomainObject.Predmet.StrankaIDrugiAdressOIB>
    <izvorni_sadrzaj>RH MF PU PODRUČNI URED SLAVONIJE I BARNJE PODRUČNI URED SLAOVNIJE I BARANJE, OIB 52634238587</izvorni_sadrzaj>
    <derivirana_varijabla naziv="DomainObject.Predmet.StrankaIDrugiAdressOIB_1">RH MF PU PODRUČNI URED SLAVONIJE I BARNJE PODRUČNI URED SLAOVNIJE I BARANJE, OIB 52634238587</derivirana_varijabla>
  </DomainObject.Predmet.StrankaIDrugiAdressOIB>
  <DomainObject.Predmet.ProtustrankaIDrugiAdressOIB>
    <izvorni_sadrzaj>JABUKA d.o.o. za projektiranje, proizvodnju i trgovinu, OIB 08161832336, Petra Svačića 25, 31400 Đakovo</izvorni_sadrzaj>
    <derivirana_varijabla naziv="DomainObject.Predmet.ProtustrankaIDrugiAdressOIB_1">JABUKA d.o.o. za projektiranje, proizvodnju i trgovinu, OIB 08161832336, Petra Svačića 25,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svibnja 2016.</izvorni_sadrzaj>
    <derivirana_varijabla naziv="DomainObject.Predmet.OdlukaRjesenje.DatumDonosenjaOdluke_1">6. svibnja 2016.</derivirana_varijabla>
  </DomainObject.Predmet.OdlukaRjesenje.DatumDonosenjaOdluke>
  <DomainObject.Predmet.OdlukaRjesenje.DatumPravomocnosti>
    <izvorni_sadrzaj>27. svibnja 2016.</izvorni_sadrzaj>
    <derivirana_varijabla naziv="DomainObject.Predmet.OdlukaRjesenje.DatumPravomocnosti_1">27. svibnja 2016.</derivirana_varijabla>
  </DomainObject.Predmet.OdlukaRjesenje.DatumPravomocnosti>
  <DomainObject.Predmet.OdlukaRjesenje.Oznaka>
    <izvorni_sadrzaj>St-418/2016-21</izvorni_sadrzaj>
    <derivirana_varijabla naziv="DomainObject.Predmet.OdlukaRjesenje.Oznaka_1">St-418/2016-21</derivirana_varijabla>
  </DomainObject.Predmet.OdlukaRjesenje.Oznaka>
  <DomainObject.Predmet.SudioniciListNaziv>
    <izvorni_sadrzaj>
      <item>JABUKA d.o.o. za projektiranje, proizvodnju i trgovinu</item>
      <item>RH MF PU PODRUČNI URED SLAVONIJE I BARNJE PODRUČNI URED SLAOVNIJE I BARANJE</item>
      <item>ŽDO GUO Osijek</item>
      <item>Kristina Kolak</item>
      <item>Zlatko Markasović</item>
    </izvorni_sadrzaj>
    <derivirana_varijabla naziv="DomainObject.Predmet.SudioniciListNaziv_1">
      <item>JABUKA d.o.o. za projektiranje, proizvodnju i trgovinu</item>
      <item>RH MF PU PODRUČNI URED SLAVONIJE I BARNJE PODRUČNI URED SLAOVNIJE I BARANJE</item>
      <item>ŽDO GUO Osijek</item>
      <item>Kristina Kolak</item>
      <item>Zlatko Markasović</item>
    </derivirana_varijabla>
  </DomainObject.Predmet.SudioniciListNaziv>
  <DomainObject.Predmet.SudioniciListAdressOIB>
    <izvorni_sadrzaj>
      <item>JABUKA d.o.o. za projektiranje, proizvodnju i trgovinu, OIB 08161832336, Petra Svačića 25,31400 Đakovo</item>
      <item>RH MF PU PODRUČNI URED SLAVONIJE I BARNJE PODRUČNI URED SLAOVNIJE I BARANJE, OIB 52634238587</item>
      <item>ŽDO GUO Osijek</item>
      <item>Kristina Kolak, OIB 48937017202, Kneza Domagoja 25/A,31400 Đakovo</item>
      <item>Zlatko Markasović, OIB 82230536462, Vijenac I. Meštrovića 50,31000 Osijek</item>
    </izvorni_sadrzaj>
    <derivirana_varijabla naziv="DomainObject.Predmet.SudioniciListAdressOIB_1">
      <item>JABUKA d.o.o. za projektiranje, proizvodnju i trgovinu, OIB 08161832336, Petra Svačića 25,31400 Đakovo</item>
      <item>RH MF PU PODRUČNI URED SLAVONIJE I BARNJE PODRUČNI URED SLAOVNIJE I BARANJE, OIB 52634238587</item>
      <item>ŽDO GUO Osijek</item>
      <item>Kristina Kolak, OIB 48937017202, Kneza Domagoja 25/A,31400 Đakovo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08161832336</item>
      <item>, OIB 52634238587</item>
      <item>, OIB null</item>
      <item>, OIB 48937017202</item>
      <item>, OIB 82230536462</item>
    </izvorni_sadrzaj>
    <derivirana_varijabla naziv="DomainObject.Predmet.SudioniciListNazivOIB_1">
      <item>, OIB 08161832336</item>
      <item>, OIB 52634238587</item>
      <item>, OIB null</item>
      <item>, OIB 48937017202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309</properties:Words>
  <properties:Characters>1779</properties:Characters>
  <properties:Lines>66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2016-07-21T12:38:00Z</dcterms:created>
  <dc:creator>banka</dc:creator>
  <cp:lastModifiedBy>Elizabeta Đeke</cp:lastModifiedBy>
  <cp:lastPrinted>2016-07-21T12:26:00Z</cp:lastPrinted>
  <dcterms:modified xmlns:xsi="http://www.w3.org/2001/XMLSchema-instance" xsi:type="dcterms:W3CDTF">2016-07-21T12:46:00Z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